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7cb9" w14:paraId="fd17cb9" w:rsidRDefault="00F1565C" w:rsidP="00F1565C" w:rsidR="00F1565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65C" w:rsidP="00F1565C" w:rsidR="00F1565C" w:rsidRPr="0026400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264000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F1565C" w:rsidP="00F1565C" w:rsidR="00F156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6400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1565C" w:rsidP="00F1565C" w:rsidR="00F156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565C" w:rsidP="00F1565C" w:rsidR="00F1565C" w:rsidRPr="0026400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1565C" w:rsidP="00F1565C" w:rsidR="00F1565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565C" w:rsidP="00F1565C" w:rsidR="00F1565C" w:rsidRPr="005D578C">
      <w:pPr>
        <w:jc w:val="center"/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RE. PE d. o. o. Savudrija, Zambratija, Siparska ulica 1, OIB 47281882256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130007065,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64000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RE. PE d. o. o. Savudrija, Zambratija, Siparska ulica 1, OIB 47281882256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130007065,</w:t>
      </w:r>
      <w:r w:rsidRPr="005D578C">
        <w:rPr>
          <w:rFonts w:cs="Times New Roman" w:eastAsia="Times New Roman"/>
          <w:szCs w:val="24"/>
        </w:rPr>
        <w:t xml:space="preserve"> s danom </w:t>
      </w:r>
      <w:r w:rsidR="00264000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F1565C" w:rsidP="00F1565C" w:rsidR="00F1565C">
      <w:pPr>
        <w:rPr>
          <w:rFonts w:cs="Times New Roman" w:eastAsia="Times New Roman"/>
          <w:szCs w:val="20"/>
        </w:rPr>
      </w:pPr>
    </w:p>
    <w:p w:rsidRDefault="00F1565C" w:rsidP="00F1565C" w:rsidR="00F156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RE. PE d. o. o. Savudrija, Zambratija, Siparska ulica 1, OIB 47281882256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130007065.</w:t>
      </w:r>
    </w:p>
    <w:p w:rsidRDefault="00F1565C" w:rsidP="00F1565C" w:rsidR="00F1565C">
      <w:pPr>
        <w:ind w:firstLine="709"/>
        <w:rPr>
          <w:rFonts w:cs="Times New Roman" w:eastAsia="Times New Roman"/>
          <w:szCs w:val="24"/>
        </w:rPr>
      </w:pPr>
    </w:p>
    <w:p w:rsidRDefault="00F1565C" w:rsidP="00F1565C" w:rsidR="00F156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RE. PE d. o. o. Savudrija, Zambratija, Siparska ulica 1, OIB 47281882256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130007065.</w:t>
      </w:r>
    </w:p>
    <w:p w:rsidRDefault="00F1565C" w:rsidP="00F1565C" w:rsidR="00F1565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565C" w:rsidP="00F1565C" w:rsidR="00F1565C">
      <w:pPr>
        <w:ind w:firstLine="708"/>
        <w:rPr>
          <w:rFonts w:cs="Times New Roman" w:eastAsia="Times New Roman"/>
          <w:szCs w:val="24"/>
        </w:rPr>
      </w:pPr>
    </w:p>
    <w:p w:rsidRDefault="00F1565C" w:rsidP="00F1565C" w:rsidR="00F156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RE. PE d. o. o. Savudrija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St-1031/2015-3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1565C" w:rsidP="00F1565C" w:rsidR="00F1565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64000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1565C" w:rsidP="00F1565C" w:rsidR="00F1565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1565C" w:rsidP="00F1565C" w:rsidR="00F156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3590D">
        <w:rPr>
          <w:rFonts w:cs="Times New Roman" w:eastAsia="Times New Roman"/>
          <w:szCs w:val="24"/>
        </w:rPr>
        <w:t>, v. r.</w:t>
      </w:r>
    </w:p>
    <w:p w:rsidRDefault="00F1565C" w:rsidP="00F1565C" w:rsidR="00F1565C">
      <w:pPr>
        <w:jc w:val="left"/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left"/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1565C" w:rsidP="00F1565C" w:rsidR="00F1565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1565C" w:rsidP="00F1565C" w:rsidR="00F1565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rPr>
          <w:rFonts w:cs="Times New Roman" w:eastAsia="Times New Roman"/>
          <w:szCs w:val="24"/>
        </w:rPr>
      </w:pPr>
    </w:p>
    <w:p w:rsidRDefault="00F1565C" w:rsidP="00F1565C" w:rsidR="00F156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RE. PE d. o. o. Savudrija, Zambratija, Siparska ulica 1,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Peter Rednak, R. Slovenija, Celje, Razlagova ulica 21,</w:t>
      </w:r>
    </w:p>
    <w:p w:rsidRDefault="00F1565C" w:rsidP="00F1565C" w:rsidR="00F1565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1565C" w:rsidP="00F1565C" w:rsidR="00F1565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F1565C" w:rsidP="00F1565C" w:rsidR="00F1565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1565C" w:rsidP="00F1565C" w:rsidR="00F156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F1565C" w:rsidP="00F1565C" w:rsidR="00F1565C"/>
    <w:p w:rsidRDefault="00B3590D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65C" w:rsidP="00F1565C" w:rsidR="00F1565C">
      <w:r>
        <w:separator/>
      </w:r>
    </w:p>
  </w:endnote>
  <w:endnote w:id="0" w:type="continuationSeparator">
    <w:p w:rsidRDefault="00F1565C" w:rsidP="00F1565C" w:rsidR="00F15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65C" w:rsidP="00F1565C" w:rsidR="00F1565C">
      <w:r>
        <w:separator/>
      </w:r>
    </w:p>
  </w:footnote>
  <w:footnote w:id="0" w:type="continuationSeparator">
    <w:p w:rsidRDefault="00F1565C" w:rsidP="00F1565C" w:rsidR="00F156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65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59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St-1031/2015-5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65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St-1031/2015-5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3D7"/>
    <w:rsid w:val="00264000"/>
    <w:rsid w:val="0075528E"/>
    <w:rsid w:val="0079403F"/>
    <w:rsid w:val="009703D7"/>
    <w:rsid w:val="00A44B2A"/>
    <w:rsid w:val="00B3590D"/>
    <w:rsid w:val="00F1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6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56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565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5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6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6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6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9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59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59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59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6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56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565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5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6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6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6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9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59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59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59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 PE. d.o.o. SAVUDRIJA</izvorni_sadrzaj>
    <derivirana_varijabla naziv="DomainObject.Predmet.ProtustrankaFormated_1">  RE. PE. d.o.o. SAVUDRIJA</derivirana_varijabla>
  </DomainObject.Predmet.ProtustrankaFormated>
  <DomainObject.Predmet.ProtustrankaFormatedOIB>
    <izvorni_sadrzaj>  RE. PE. d.o.o. SAVUDRIJA, OIB 47281882256</izvorni_sadrzaj>
    <derivirana_varijabla naziv="DomainObject.Predmet.ProtustrankaFormatedOIB_1">  RE. PE. d.o.o. SAVUDRIJA, OIB 47281882256</derivirana_varijabla>
  </DomainObject.Predmet.ProtustrankaFormatedOIB>
  <DomainObject.Predmet.ProtustrankaFormatedWithAdress>
    <izvorni_sadrzaj> RE. PE. d.o.o. SAVUDRIJA, Zambratija, Siparska ulica 1, 52475 Savudrija</izvorni_sadrzaj>
    <derivirana_varijabla naziv="DomainObject.Predmet.ProtustrankaFormatedWithAdress_1"> RE. PE. d.o.o. SAVUDRIJA, Zambratija, Siparska ulica 1, 52475 Savudrija</derivirana_varijabla>
  </DomainObject.Predmet.ProtustrankaFormatedWithAdress>
  <DomainObject.Predmet.ProtustrankaFormatedWithAdressOIB>
    <izvorni_sadrzaj> RE. PE. d.o.o. SAVUDRIJA, OIB 47281882256, Zambratija, Siparska ulica 1, 52475 Savudrija</izvorni_sadrzaj>
    <derivirana_varijabla naziv="DomainObject.Predmet.ProtustrankaFormatedWithAdressOIB_1"> RE. PE. d.o.o. SAVUDRIJA, OIB 47281882256, Zambratija, Siparska ulica 1, 52475 Savudrija</derivirana_varijabla>
  </DomainObject.Predmet.ProtustrankaFormatedWithAdressOIB>
  <DomainObject.Predmet.ProtustrankaWithAdress>
    <izvorni_sadrzaj>RE. PE. d.o.o. SAVUDRIJA Zambratija, Siparska ulica 1, 52475 Savudrija</izvorni_sadrzaj>
    <derivirana_varijabla naziv="DomainObject.Predmet.ProtustrankaWithAdress_1">RE. PE. d.o.o. SAVUDRIJA Zambratija, Siparska ulica 1, 52475 Savudrija</derivirana_varijabla>
  </DomainObject.Predmet.ProtustrankaWithAdress>
  <DomainObject.Predmet.ProtustrankaWithAdressOIB>
    <izvorni_sadrzaj>RE. PE. d.o.o. SAVUDRIJA, OIB 47281882256, Zambratija, Siparska ulica 1, 52475 Savudrija</izvorni_sadrzaj>
    <derivirana_varijabla naziv="DomainObject.Predmet.ProtustrankaWithAdressOIB_1">RE. PE. d.o.o. SAVUDRIJA, OIB 47281882256, Zambratija, Siparska ulica 1, 52475 Savudrija</derivirana_varijabla>
  </DomainObject.Predmet.ProtustrankaWithAdressOIB>
  <DomainObject.Predmet.ProtustrankaNazivFormated>
    <izvorni_sadrzaj>RE. PE. d.o.o. SAVUDRIJA</izvorni_sadrzaj>
    <derivirana_varijabla naziv="DomainObject.Predmet.ProtustrankaNazivFormated_1">RE. PE. d.o.o. SAVUDRIJA</derivirana_varijabla>
  </DomainObject.Predmet.ProtustrankaNazivFormated>
  <DomainObject.Predmet.ProtustrankaNazivFormatedOIB>
    <izvorni_sadrzaj>RE. PE. d.o.o. SAVUDRIJA, OIB 47281882256</izvorni_sadrzaj>
    <derivirana_varijabla naziv="DomainObject.Predmet.ProtustrankaNazivFormatedOIB_1">RE. PE. d.o.o. SAVUDRIJA, OIB 47281882256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RE. PE. d.o.o. SAVUDRIJA</item>
    </izvorni_sadrzaj>
    <derivirana_varijabla naziv="DomainObject.Predmet.ProtuStrankaListFormated_1">
      <item>RE. PE. d.o.o. SAVUDRIJA</item>
    </derivirana_varijabla>
  </DomainObject.Predmet.ProtuStrankaListFormated>
  <DomainObject.Predmet.ProtuStrankaListFormatedOIB>
    <izvorni_sadrzaj>
      <item>RE. PE. d.o.o. SAVUDRIJA, OIB 47281882256</item>
    </izvorni_sadrzaj>
    <derivirana_varijabla naziv="DomainObject.Predmet.ProtuStrankaListFormatedOIB_1">
      <item>RE. PE. d.o.o. SAVUDRIJA, OIB 47281882256</item>
    </derivirana_varijabla>
  </DomainObject.Predmet.ProtuStrankaListFormatedOIB>
  <DomainObject.Predmet.ProtuStrankaListFormatedWithAdress>
    <izvorni_sadrzaj>
      <item>RE. PE. d.o.o. SAVUDRIJA, Zambratija, Siparska ulica 1, 52475 Savudrija</item>
    </izvorni_sadrzaj>
    <derivirana_varijabla naziv="DomainObject.Predmet.ProtuStrankaListFormatedWithAdress_1">
      <item>RE. PE. d.o.o. SAVUDRIJA, Zambratija, Siparska ulica 1, 52475 Savudrija</item>
    </derivirana_varijabla>
  </DomainObject.Predmet.ProtuStrankaListFormatedWithAdress>
  <DomainObject.Predmet.ProtuStrankaListFormatedWithAdressOIB>
    <izvorni_sadrzaj>
      <item>RE. PE. d.o.o. SAVUDRIJA, OIB 47281882256, Zambratija, Siparska ulica 1, 52475 Savudrija</item>
    </izvorni_sadrzaj>
    <derivirana_varijabla naziv="DomainObject.Predmet.ProtuStrankaListFormatedWithAdressOIB_1">
      <item>RE. PE. d.o.o. SAVUDRIJA, OIB 47281882256, Zambratija, Siparska ulica 1, 52475 Savudrija</item>
    </derivirana_varijabla>
  </DomainObject.Predmet.ProtuStrankaListFormatedWithAdressOIB>
  <DomainObject.Predmet.ProtuStrankaListNazivFormated>
    <izvorni_sadrzaj>
      <item>RE. PE. d.o.o. SAVUDRIJA</item>
    </izvorni_sadrzaj>
    <derivirana_varijabla naziv="DomainObject.Predmet.ProtuStrankaListNazivFormated_1">
      <item>RE. PE. d.o.o. SAVUDRIJA</item>
    </derivirana_varijabla>
  </DomainObject.Predmet.ProtuStrankaListNazivFormated>
  <DomainObject.Predmet.ProtuStrankaListNazivFormatedOIB>
    <izvorni_sadrzaj>
      <item>RE. PE. d.o.o. SAVUDRIJA, OIB 47281882256</item>
    </izvorni_sadrzaj>
    <derivirana_varijabla naziv="DomainObject.Predmet.ProtuStrankaListNazivFormatedOIB_1">
      <item>RE. PE. d.o.o. SAVUDRIJA, OIB 47281882256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RE. PE. d.o.o. SAVUDRIJA</izvorni_sadrzaj>
    <derivirana_varijabla naziv="DomainObject.Predmet.ProtustrankaIDrugi_1">RE. PE.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RE. PE. d.o.o. SAVUDRIJA, OIB 47281882256, Zambratija, Siparska ulica 1, 52475 Savudrija</izvorni_sadrzaj>
    <derivirana_varijabla naziv="DomainObject.Predmet.ProtustrankaIDrugiAdressOIB_1">RE. PE. d.o.o. SAVUDRIJA, OIB 47281882256, Zambratija, Siparska ulica 1,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RE. PE. d.o.o. SAVUDRIJA</item>
    </izvorni_sadrzaj>
    <derivirana_varijabla naziv="DomainObject.Predmet.SudioniciListNaziv_1">
      <item>FINANCIJSKA AGENCIJA, RC RIJEKA, PODRUŽNICA PULA, PULA</item>
      <item>RE. PE.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RE. PE. d.o.o. SAVUDRIJA, OIB 47281882256, Zambratija, Siparska ulica 1,52475 Savudrija</item>
    </izvorni_sadrzaj>
    <derivirana_varijabla naziv="DomainObject.Predmet.SudioniciListAdressOIB_1">
      <item>FINANCIJSKA AGENCIJA, RC RIJEKA, PODRUŽNICA PULA, PULA, OIB 85821130368, GIARDINI 5,52100 Pula</item>
      <item>RE. PE. d.o.o. SAVUDRIJA, OIB 47281882256, Zambratija, Siparska ulica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47281882256</item>
    </izvorni_sadrzaj>
    <derivirana_varijabla naziv="DomainObject.Predmet.SudioniciListNazivOIB_1">
      <item>, OIB 85821130368</item>
      <item>, OIB 47281882256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3102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2016-03-18T08:30:00Z</dcterms:created>
  <dc:creator>Mihaela Kaligari</dc:creator>
  <dc:description/>
  <cp:keywords/>
  <cp:lastModifiedBy>Jasmina Matika</cp:lastModifiedBy>
  <cp:lastPrinted>2016-03-31T05:52:00Z</cp:lastPrinted>
  <dcterms:modified xmlns:xsi="http://www.w3.org/2001/XMLSchema-instance" xsi:type="dcterms:W3CDTF">2016-03-31T08:12:00Z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