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0e3d" w14:paraId="2cd0e3d"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0D0D83" w:rsidRPr="000D0D83">
        <w:rPr>
          <w:szCs w:val="24"/>
          <w:lang w:val="hr-HR"/>
        </w:rPr>
        <w:t>BERLAN d.o.o., OIB: 04078548304, Split, Osječka 9</w:t>
      </w:r>
      <w:r w:rsidR="007822BE" w:rsidRPr="00E3340E">
        <w:rPr>
          <w:szCs w:val="24"/>
          <w:lang w:val="hr-HR"/>
        </w:rPr>
        <w:t xml:space="preserve">, </w:t>
      </w:r>
      <w:r w:rsidR="00295F68">
        <w:rPr>
          <w:szCs w:val="24"/>
          <w:lang w:val="hr-HR"/>
        </w:rPr>
        <w:t xml:space="preserve">dana </w:t>
      </w:r>
      <w:r w:rsidR="006C1D2B">
        <w:rPr>
          <w:szCs w:val="24"/>
          <w:lang w:val="hr-HR"/>
        </w:rPr>
        <w:t>1</w:t>
      </w:r>
      <w:r w:rsidR="00352562">
        <w:rPr>
          <w:szCs w:val="24"/>
          <w:lang w:val="hr-HR"/>
        </w:rPr>
        <w:t>8</w:t>
      </w:r>
      <w:r w:rsidR="006C1D2B">
        <w:rPr>
          <w:szCs w:val="24"/>
          <w:lang w:val="hr-HR"/>
        </w:rPr>
        <w:t>. ru</w:t>
      </w:r>
      <w:r w:rsidR="00295F68">
        <w:rPr>
          <w:szCs w:val="24"/>
          <w:lang w:val="hr-HR"/>
        </w:rPr>
        <w:t>j</w:t>
      </w:r>
      <w:r w:rsidR="006C1D2B">
        <w:rPr>
          <w:szCs w:val="24"/>
          <w:lang w:val="hr-HR"/>
        </w:rPr>
        <w:t>n</w:t>
      </w:r>
      <w:r w:rsidR="00295F68">
        <w:rPr>
          <w:szCs w:val="24"/>
          <w:lang w:val="hr-HR"/>
        </w:rPr>
        <w:t>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6C1D2B">
        <w:rPr>
          <w:lang w:val="hr-HR"/>
        </w:rPr>
        <w:t xml:space="preserve"> poslovni broj 11. St-</w:t>
      </w:r>
      <w:r w:rsidR="000D0D83">
        <w:rPr>
          <w:lang w:val="hr-HR"/>
        </w:rPr>
        <w:t>650/2016</w:t>
      </w:r>
      <w:r w:rsidR="007822BE" w:rsidRPr="00E3340E">
        <w:rPr>
          <w:lang w:val="hr-HR"/>
        </w:rPr>
        <w:t xml:space="preserve"> od </w:t>
      </w:r>
      <w:r w:rsidR="000D0D83">
        <w:rPr>
          <w:lang w:val="hr-HR"/>
        </w:rPr>
        <w:t>18. siječnja 2017</w:t>
      </w:r>
      <w:r w:rsidR="007822BE" w:rsidRPr="00E3340E">
        <w:rPr>
          <w:lang w:val="hr-HR"/>
        </w:rPr>
        <w:t>. godine</w:t>
      </w:r>
      <w:r w:rsidR="002A05B2">
        <w:rPr>
          <w:lang w:val="hr-HR"/>
        </w:rPr>
        <w:t>,</w:t>
      </w:r>
      <w:r w:rsidR="007822BE" w:rsidRPr="00E3340E">
        <w:rPr>
          <w:lang w:val="hr-HR"/>
        </w:rPr>
        <w:t xml:space="preserve"> koje je postalo pravomoćno </w:t>
      </w:r>
      <w:r w:rsidR="002B5366">
        <w:rPr>
          <w:lang w:val="hr-HR"/>
        </w:rPr>
        <w:t xml:space="preserve">dana </w:t>
      </w:r>
      <w:r w:rsidR="000D0D83">
        <w:rPr>
          <w:lang w:val="hr-HR"/>
        </w:rPr>
        <w:t>4. veljače 2017</w:t>
      </w:r>
      <w:r w:rsidR="007822BE" w:rsidRPr="00E3340E">
        <w:rPr>
          <w:lang w:val="hr-HR"/>
        </w:rPr>
        <w:t>.</w:t>
      </w:r>
      <w:r w:rsidR="00295F68">
        <w:rPr>
          <w:lang w:val="hr-HR"/>
        </w:rPr>
        <w:t xml:space="preserve"> godine</w:t>
      </w:r>
      <w:r w:rsidR="007822BE" w:rsidRPr="00E3340E">
        <w:rPr>
          <w:lang w:val="hr-HR"/>
        </w:rPr>
        <w:t xml:space="preserve">, a ovršno </w:t>
      </w:r>
      <w:r w:rsidR="000D0D83">
        <w:rPr>
          <w:lang w:val="hr-HR"/>
        </w:rPr>
        <w:t>12. veljače 2017</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0D0D83" w:rsidRPr="000D0D83">
        <w:rPr>
          <w:lang w:val="hr-HR"/>
        </w:rPr>
        <w:t xml:space="preserve">Lada Berlan, Maslinica, Obala braće Marchi 21, OIB: 85557586668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7B4EA9">
        <w:t xml:space="preserve"> 0</w:t>
      </w:r>
      <w:r w:rsidR="006C1D2B">
        <w:t xml:space="preserve">0, poziv na broj odobrenja </w:t>
      </w:r>
      <w:r w:rsidR="000D0D83">
        <w:t>650-2016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0D0D83" w:rsidP="006C1D2B" w:rsidR="006C1D2B">
      <w:pPr>
        <w:ind w:firstLine="708"/>
        <w:jc w:val="both"/>
      </w:pPr>
      <w:r w:rsidRPr="000D0D83">
        <w:rPr>
          <w:szCs w:val="24"/>
        </w:rPr>
        <w:t>Financijska agencija, Regionalni centar Split podnijela je ovom sudu 3. ožujka 2016. godine prijedlog za otvaranje stečajnog postupka nad dužnikom BERLAN d.o.o., OIB: 04078548304, Split, Osječka 9, sukladno odredbi čl. 444. st. 2. Stečajnog zakona („Narodne novine“ broj 71/15; dalje SZ).</w:t>
      </w:r>
      <w:r w:rsidR="006C1D2B">
        <w:rPr>
          <w:szCs w:val="24"/>
        </w:rPr>
        <w:t xml:space="preserve"> </w:t>
      </w:r>
    </w:p>
    <w:p w:rsidRDefault="00295F68" w:rsidP="007822BE" w:rsidR="00295F68">
      <w:pPr>
        <w:ind w:firstLine="708"/>
        <w:jc w:val="both"/>
        <w:rPr>
          <w:szCs w:val="24"/>
        </w:rPr>
      </w:pPr>
    </w:p>
    <w:p w:rsidRDefault="007822BE" w:rsidP="007822BE" w:rsidR="007822BE" w:rsidRPr="00E3340E">
      <w:pPr>
        <w:ind w:firstLine="708"/>
        <w:jc w:val="both"/>
      </w:pPr>
      <w:r w:rsidRPr="00E3340E">
        <w:t xml:space="preserve">U smislu odredbe čl. 112. st. 5. </w:t>
      </w:r>
      <w:r w:rsidR="000D0D83">
        <w:t>SZ-a</w:t>
      </w:r>
      <w:r w:rsidRPr="00E3340E">
        <w:t xml:space="preserve"> FINA je izvijestila sud da dužnik na dan </w:t>
      </w:r>
      <w:r w:rsidR="006C1D2B">
        <w:t>24. listopada 2016</w:t>
      </w:r>
      <w:r w:rsidRPr="00E3340E">
        <w:t>. godine na ime predujma za namiren</w:t>
      </w:r>
      <w:r w:rsidR="00D9643D">
        <w:t>je troškova stečajnog postupka ne</w:t>
      </w:r>
      <w:r w:rsidRPr="00E3340E">
        <w:t>m</w:t>
      </w:r>
      <w:r w:rsidR="00D9643D">
        <w:t xml:space="preserve">a zaplijenjena novčana sredstva </w:t>
      </w:r>
      <w:r w:rsidR="000D0D83">
        <w:t>(list 16</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295F68">
        <w:t>oga suda poslovni broj 11. St-</w:t>
      </w:r>
      <w:r w:rsidR="000D0D83">
        <w:t>650/2016</w:t>
      </w:r>
      <w:r w:rsidRPr="00E3340E">
        <w:t xml:space="preserve"> </w:t>
      </w:r>
      <w:r w:rsidR="000D0D83">
        <w:t>od 18. siječnja 2017.</w:t>
      </w:r>
      <w:r w:rsidRPr="00E3340E">
        <w:t xml:space="preserve"> godine sud je pozvao </w:t>
      </w:r>
      <w:r w:rsidR="000D0D83">
        <w:t>Ladu Berlan</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pPr>
        <w:ind w:firstLine="709"/>
        <w:jc w:val="both"/>
      </w:pPr>
      <w:r w:rsidRPr="00E3340E">
        <w:t xml:space="preserve">Predmetno rješenje postalo je pravomoćno </w:t>
      </w:r>
      <w:r w:rsidR="00295F68">
        <w:t xml:space="preserve">dana </w:t>
      </w:r>
      <w:r w:rsidR="000D0D83">
        <w:t>4. veljače 2017</w:t>
      </w:r>
      <w:r w:rsidRPr="00E3340E">
        <w:t xml:space="preserve">. godine, a ovršno </w:t>
      </w:r>
      <w:r w:rsidR="00295F68">
        <w:t xml:space="preserve">dana </w:t>
      </w:r>
      <w:r w:rsidR="000D0D83">
        <w:t>12. veljače 2017. godine.</w:t>
      </w:r>
    </w:p>
    <w:p w:rsidRDefault="000D0D83" w:rsidP="007822BE" w:rsidR="000D0D83"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0D0D83">
        <w:t>18. siječnja 2017</w:t>
      </w:r>
      <w:r w:rsidRPr="00E3340E">
        <w:t>. godine</w:t>
      </w:r>
      <w:r w:rsidRPr="00E3340E">
        <w:rPr>
          <w:szCs w:val="24"/>
        </w:rPr>
        <w:t xml:space="preserve"> upozoren da će sud u tom slučaju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9F1440" w:rsidP="007822BE" w:rsidR="007822BE" w:rsidRPr="00E3340E">
      <w:pPr>
        <w:jc w:val="center"/>
        <w:rPr>
          <w:szCs w:val="24"/>
        </w:rPr>
      </w:pPr>
      <w:r>
        <w:rPr>
          <w:szCs w:val="24"/>
        </w:rPr>
        <w:t xml:space="preserve">U Splitu, </w:t>
      </w:r>
      <w:r w:rsidR="006C33CA">
        <w:rPr>
          <w:szCs w:val="24"/>
        </w:rPr>
        <w:t>1</w:t>
      </w:r>
      <w:r w:rsidR="00352562">
        <w:rPr>
          <w:szCs w:val="24"/>
        </w:rPr>
        <w:t>8</w:t>
      </w:r>
      <w:r w:rsidR="006C1D2B">
        <w:rPr>
          <w:szCs w:val="24"/>
        </w:rPr>
        <w:t>.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2D4069" w:rsidR="002D4069">
      <w:pPr>
        <w:pStyle w:val="Odlomakpopisa"/>
        <w:numPr>
          <w:ilvl w:val="0"/>
          <w:numId w:val="3"/>
        </w:numPr>
        <w:ind w:left="567"/>
      </w:pPr>
      <w:r w:rsidRPr="00E3340E">
        <w:t>FINA, uz dostavu r</w:t>
      </w:r>
      <w:r w:rsidR="007B4EA9">
        <w:t>ješenja poslovni broj 11. St-</w:t>
      </w:r>
      <w:r w:rsidR="000D0D83">
        <w:t>650/2016</w:t>
      </w:r>
      <w:r w:rsidRPr="00E3340E">
        <w:t xml:space="preserve"> </w:t>
      </w:r>
      <w:r w:rsidR="00D9643D">
        <w:t xml:space="preserve">od </w:t>
      </w:r>
      <w:r w:rsidR="000D0D83" w:rsidRPr="000D0D83">
        <w:t>18. siječnja 2017</w:t>
      </w:r>
      <w:r w:rsidR="000D0D83">
        <w:t>.</w:t>
      </w:r>
      <w:r w:rsidRPr="00E3340E">
        <w:t xml:space="preserve"> godine sa potvrdom pravomoćnosti i ovršnosti</w:t>
      </w:r>
    </w:p>
    <w:p w:rsidRDefault="000D0D83" w:rsidP="002D4069" w:rsidR="000D0D83">
      <w:pPr>
        <w:pStyle w:val="Odlomakpopisa"/>
        <w:numPr>
          <w:ilvl w:val="0"/>
          <w:numId w:val="3"/>
        </w:numPr>
        <w:ind w:left="567"/>
      </w:pPr>
      <w:r>
        <w:t>Lada Berlan, Maslinica, Obala braće Marchi 21</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F74360">
          <w:rPr>
            <w:noProof/>
          </w:rPr>
          <w:t>2</w:t>
        </w:r>
        <w:r>
          <w:fldChar w:fldCharType="end"/>
        </w:r>
      </w:p>
    </w:sdtContent>
  </w:sdt>
  <w:p w:rsidRDefault="00295F68" w:rsidP="00154657" w:rsidR="00154657">
    <w:pPr>
      <w:pStyle w:val="Zaglavlje"/>
      <w:jc w:val="right"/>
    </w:pPr>
    <w:r>
      <w:t>11. St-</w:t>
    </w:r>
    <w:r w:rsidR="000D0D83">
      <w:t>650/2016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D0D83">
      <w:t>650/2016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0D83"/>
    <w:rsid w:val="000D5CA4"/>
    <w:rsid w:val="00101227"/>
    <w:rsid w:val="00154657"/>
    <w:rsid w:val="001B2797"/>
    <w:rsid w:val="001C2471"/>
    <w:rsid w:val="001D7998"/>
    <w:rsid w:val="002022AD"/>
    <w:rsid w:val="00214915"/>
    <w:rsid w:val="0024431B"/>
    <w:rsid w:val="002554C6"/>
    <w:rsid w:val="002865D6"/>
    <w:rsid w:val="00295F68"/>
    <w:rsid w:val="0029761E"/>
    <w:rsid w:val="002A05B2"/>
    <w:rsid w:val="002A4AD2"/>
    <w:rsid w:val="002B5366"/>
    <w:rsid w:val="002D4069"/>
    <w:rsid w:val="002F4D49"/>
    <w:rsid w:val="00302874"/>
    <w:rsid w:val="00315051"/>
    <w:rsid w:val="00334794"/>
    <w:rsid w:val="00335E2C"/>
    <w:rsid w:val="0034057E"/>
    <w:rsid w:val="00345782"/>
    <w:rsid w:val="003509DE"/>
    <w:rsid w:val="00352562"/>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C1D2B"/>
    <w:rsid w:val="006C33CA"/>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9F1440"/>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74360"/>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F74360"/>
    <w:rPr>
      <w:color w:val="808080"/>
      <w:bdr w:space="0" w:sz="0" w:color="auto" w:val="none"/>
      <w:shd w:fill="auto" w:color="auto" w:val="clear"/>
    </w:rPr>
  </w:style>
  <w:style w:customStyle="true" w:styleId="eSPISCCParagraphDefaultFont" w:type="character">
    <w:name w:val="eSPIS_CC_Paragraph Default Font"/>
    <w:basedOn w:val="Zadanifontodlomka"/>
    <w:rsid w:val="00F7436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7436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F7436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436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F74360"/>
    <w:rPr>
      <w:color w:val="808080"/>
      <w:bdr w:color="auto" w:space="0" w:sz="0" w:val="none"/>
      <w:shd w:color="auto" w:fill="auto" w:val="clear"/>
    </w:rPr>
  </w:style>
  <w:style w:customStyle="1" w:styleId="eSPISCCParagraphDefaultFont" w:type="character">
    <w:name w:val="eSPIS_CC_Paragraph Default Font"/>
    <w:basedOn w:val="Zadanifontodlomka"/>
    <w:rsid w:val="00F7436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7436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F7436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436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St-650/2016</izvorni_sadrzaj>
    <derivirana_varijabla naziv="DomainObject.Predmet.OznakaBroj_1">St-650/2016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BERLAN, d.o.o. za trgovinu, ugostiteljstvo i turizam</izvorni_sadrzaj>
    <derivirana_varijabla naziv="DomainObject.Predmet.ProtustrankaFormated_1">  BERLAN, d.o.o. za trgovinu, ugostiteljstvo i turizam</derivirana_varijabla>
  </DomainObject.Predmet.ProtustrankaFormated>
  <DomainObject.Predmet.ProtustrankaFormatedOIB>
    <izvorni_sadrzaj>  BERLAN, d.o.o. za trgovinu, ugostiteljstvo i turizam, OIB 04078548304</izvorni_sadrzaj>
    <derivirana_varijabla naziv="DomainObject.Predmet.ProtustrankaFormatedOIB_1">  BERLAN, d.o.o. za trgovinu, ugostiteljstvo i turizam, OIB 04078548304</derivirana_varijabla>
  </DomainObject.Predmet.ProtustrankaFormatedOIB>
  <DomainObject.Predmet.ProtustrankaFormatedWithAdress>
    <izvorni_sadrzaj> BERLAN, d.o.o. za trgovinu, ugostiteljstvo i turizam, Osječka 9, 21000 Split</izvorni_sadrzaj>
    <derivirana_varijabla naziv="DomainObject.Predmet.ProtustrankaFormatedWithAdress_1"> BERLAN, d.o.o. za trgovinu, ugostiteljstvo i turizam, Osječka 9, 21000 Split</derivirana_varijabla>
  </DomainObject.Predmet.ProtustrankaFormatedWithAdress>
  <DomainObject.Predmet.ProtustrankaFormatedWithAdressOIB>
    <izvorni_sadrzaj> BERLAN, d.o.o. za trgovinu, ugostiteljstvo i turizam, OIB 04078548304, Osječka 9, 21000 Split</izvorni_sadrzaj>
    <derivirana_varijabla naziv="DomainObject.Predmet.ProtustrankaFormatedWithAdressOIB_1"> BERLAN, d.o.o. za trgovinu, ugostiteljstvo i turizam, OIB 04078548304, Osječka 9, 21000 Split</derivirana_varijabla>
  </DomainObject.Predmet.ProtustrankaFormatedWithAdressOIB>
  <DomainObject.Predmet.ProtustrankaWithAdress>
    <izvorni_sadrzaj>BERLAN, d.o.o. za trgovinu, ugostiteljstvo i turizam Osječka 9, 21000 Split</izvorni_sadrzaj>
    <derivirana_varijabla naziv="DomainObject.Predmet.ProtustrankaWithAdress_1">BERLAN, d.o.o. za trgovinu, ugostiteljstvo i turizam Osječka 9, 21000 Split</derivirana_varijabla>
  </DomainObject.Predmet.ProtustrankaWithAdress>
  <DomainObject.Predmet.ProtustrankaWithAdressOIB>
    <izvorni_sadrzaj>BERLAN, d.o.o. za trgovinu, ugostiteljstvo i turizam, OIB 04078548304, Osječka 9, 21000 Split</izvorni_sadrzaj>
    <derivirana_varijabla naziv="DomainObject.Predmet.ProtustrankaWithAdressOIB_1">BERLAN, d.o.o. za trgovinu, ugostiteljstvo i turizam, OIB 04078548304, Osječka 9, 21000 Split</derivirana_varijabla>
  </DomainObject.Predmet.ProtustrankaWithAdressOIB>
  <DomainObject.Predmet.ProtustrankaNazivFormated>
    <izvorni_sadrzaj>BERLAN, d.o.o. za trgovinu, ugostiteljstvo i turizam</izvorni_sadrzaj>
    <derivirana_varijabla naziv="DomainObject.Predmet.ProtustrankaNazivFormated_1">BERLAN, d.o.o. za trgovinu, ugostiteljstvo i turizam</derivirana_varijabla>
  </DomainObject.Predmet.ProtustrankaNazivFormated>
  <DomainObject.Predmet.ProtustrankaNazivFormatedOIB>
    <izvorni_sadrzaj>BERLAN, d.o.o. za trgovinu, ugostiteljstvo i turizam, OIB 04078548304</izvorni_sadrzaj>
    <derivirana_varijabla naziv="DomainObject.Predmet.ProtustrankaNazivFormatedOIB_1">BERLAN, d.o.o. za trgovinu, ugostiteljstvo i turizam, OIB 04078548304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921757.53</izvorni_sadrzaj>
    <derivirana_varijabla naziv="DomainObject.Predmet.TrenutnaVrijednost_1">921757.53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BERLAN, d.o.o. za trgovinu, ugostiteljstvo i turizam</item>
    </izvorni_sadrzaj>
    <derivirana_varijabla naziv="DomainObject.Predmet.ProtuStrankaListFormated_1">
      <item>BERLAN, d.o.o. za trgovinu, ugostiteljstvo i turizam</item>
    </derivirana_varijabla>
  </DomainObject.Predmet.ProtuStrankaListFormated>
  <DomainObject.Predmet.ProtuStrankaListFormatedOIB>
    <izvorni_sadrzaj>
      <item>BERLAN, d.o.o. za trgovinu, ugostiteljstvo i turizam, OIB 04078548304</item>
    </izvorni_sadrzaj>
    <derivirana_varijabla naziv="DomainObject.Predmet.ProtuStrankaListFormatedOIB_1">
      <item>BERLAN, d.o.o. za trgovinu, ugostiteljstvo i turizam, OIB 04078548304</item>
    </derivirana_varijabla>
  </DomainObject.Predmet.ProtuStrankaListFormatedOIB>
  <DomainObject.Predmet.ProtuStrankaListFormatedWithAdress>
    <izvorni_sadrzaj>
      <item>BERLAN, d.o.o. za trgovinu, ugostiteljstvo i turizam, Osječka 9, 21000 Split</item>
    </izvorni_sadrzaj>
    <derivirana_varijabla naziv="DomainObject.Predmet.ProtuStrankaListFormatedWithAdress_1">
      <item>BERLAN, d.o.o. za trgovinu, ugostiteljstvo i turizam, Osječka 9, 21000 Split</item>
    </derivirana_varijabla>
  </DomainObject.Predmet.ProtuStrankaListFormatedWithAdress>
  <DomainObject.Predmet.ProtuStrankaListFormatedWithAdressOIB>
    <izvorni_sadrzaj>
      <item>BERLAN, d.o.o. za trgovinu, ugostiteljstvo i turizam, OIB 04078548304, Osječka 9, 21000 Split</item>
    </izvorni_sadrzaj>
    <derivirana_varijabla naziv="DomainObject.Predmet.ProtuStrankaListFormatedWithAdressOIB_1">
      <item>BERLAN, d.o.o. za trgovinu, ugostiteljstvo i turizam, OIB 04078548304, Osječka 9, 21000 Split</item>
    </derivirana_varijabla>
  </DomainObject.Predmet.ProtuStrankaListFormatedWithAdressOIB>
  <DomainObject.Predmet.ProtuStrankaListNazivFormated>
    <izvorni_sadrzaj>
      <item>BERLAN, d.o.o. za trgovinu, ugostiteljstvo i turizam</item>
    </izvorni_sadrzaj>
    <derivirana_varijabla naziv="DomainObject.Predmet.ProtuStrankaListNazivFormated_1">
      <item>BERLAN, d.o.o. za trgovinu, ugostiteljstvo i turizam</item>
    </derivirana_varijabla>
  </DomainObject.Predmet.ProtuStrankaListNazivFormated>
  <DomainObject.Predmet.ProtuStrankaListNazivFormatedOIB>
    <izvorni_sadrzaj>
      <item>BERLAN, d.o.o. za trgovinu, ugostiteljstvo i turizam, OIB 04078548304</item>
    </izvorni_sadrzaj>
    <derivirana_varijabla naziv="DomainObject.Predmet.ProtuStrankaListNazivFormatedOIB_1">
      <item>BERLAN, d.o.o. za trgovinu, ugostiteljstvo i turizam, OIB 04078548304</item>
    </derivirana_varijabla>
  </DomainObject.Predmet.ProtuStrankaListNazivFormatedOIB>
  <DomainObject.Predmet.OstaliListFormated>
    <izvorni_sadrzaj>
      <item>Lada Berlan</item>
    </izvorni_sadrzaj>
    <derivirana_varijabla naziv="DomainObject.Predmet.OstaliListFormated_1">
      <item>Lada Berlan</item>
    </derivirana_varijabla>
  </DomainObject.Predmet.OstaliListFormated>
  <DomainObject.Predmet.OstaliListFormatedOIB>
    <izvorni_sadrzaj>
      <item>Lada Berlan, OIB 85557586668</item>
    </izvorni_sadrzaj>
    <derivirana_varijabla naziv="DomainObject.Predmet.OstaliListFormatedOIB_1">
      <item>Lada Berlan, OIB 85557586668</item>
    </derivirana_varijabla>
  </DomainObject.Predmet.OstaliListFormatedOIB>
  <DomainObject.Predmet.OstaliListFormatedWithAdress>
    <izvorni_sadrzaj>
      <item>Lada Berlan, Kralja Zvonimira 65 A, 21000 Split</item>
    </izvorni_sadrzaj>
    <derivirana_varijabla naziv="DomainObject.Predmet.OstaliListFormatedWithAdress_1">
      <item>Lada Berlan, Kralja Zvonimira 65 A, 21000 Split</item>
    </derivirana_varijabla>
  </DomainObject.Predmet.OstaliListFormatedWithAdress>
  <DomainObject.Predmet.OstaliListFormatedWithAdressOIB>
    <izvorni_sadrzaj>
      <item>Lada Berlan, OIB 85557586668, Kralja Zvonimira 65 A, 21000 Split</item>
    </izvorni_sadrzaj>
    <derivirana_varijabla naziv="DomainObject.Predmet.OstaliListFormatedWithAdressOIB_1">
      <item>Lada Berlan, OIB 85557586668, Kralja Zvonimira 65 A, 21000 Split</item>
    </derivirana_varijabla>
  </DomainObject.Predmet.OstaliListFormatedWithAdressOIB>
  <DomainObject.Predmet.OstaliListNazivFormated>
    <izvorni_sadrzaj>
      <item>Lada Berlan</item>
    </izvorni_sadrzaj>
    <derivirana_varijabla naziv="DomainObject.Predmet.OstaliListNazivFormated_1">
      <item>Lada Berlan</item>
    </derivirana_varijabla>
  </DomainObject.Predmet.OstaliListNazivFormated>
  <DomainObject.Predmet.OstaliListNazivFormatedOIB>
    <izvorni_sadrzaj>
      <item>Lada Berlan, OIB 85557586668</item>
    </izvorni_sadrzaj>
    <derivirana_varijabla naziv="DomainObject.Predmet.OstaliListNazivFormatedOIB_1">
      <item>Lada Berlan, OIB 85557586668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BERLAN, d.o.o. za trgovinu, ugostiteljstvo i turizam</izvorni_sadrzaj>
    <derivirana_varijabla naziv="DomainObject.Predmet.ProtustrankaIDrugi_1">BERLAN,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BERLAN, d.o.o. za trgovinu, ugostiteljstvo i turizam, OIB 04078548304, Osječka 9, 21000 Split</izvorni_sadrzaj>
    <derivirana_varijabla naziv="DomainObject.Predmet.ProtustrankaIDrugiAdressOIB_1">BERLAN, d.o.o. za trgovinu, ugostiteljstvo i turizam, OIB 04078548304,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BERLAN, d.o.o. za trgovinu, ugostiteljstvo i turizam</item>
      <item>FINANCIJSKA AGENCIJA, RC SPLIT</item>
      <item>Lada Berlan</item>
    </izvorni_sadrzaj>
    <derivirana_varijabla naziv="DomainObject.Predmet.SudioniciListNaziv_1">
      <item>BERLAN, d.o.o. za trgovinu, ugostiteljstvo i turizam</item>
      <item>FINANCIJSKA AGENCIJA, RC SPLIT</item>
      <item>Lada Berlan</item>
    </derivirana_varijabla>
  </DomainObject.Predmet.SudioniciListNaziv>
  <DomainObject.Predmet.SudioniciListAdressOIB>
    <izvorni_sadrzaj>
      <item>BERLAN, d.o.o. za trgovinu, ugostiteljstvo i turizam, OIB 04078548304, Osječka 9,21000 Split</item>
      <item>FINANCIJSKA AGENCIJA, RC SPLIT, OIB 85821130368, Mažuranićevo šetalište 24 b,21000 Split</item>
      <item>Lada Berlan, OIB 85557586668, Kralja Zvonimira 65 A,21000 Split</item>
    </izvorni_sadrzaj>
    <derivirana_varijabla naziv="DomainObject.Predmet.SudioniciListAdressOIB_1">
      <item>BERLAN, d.o.o. za trgovinu, ugostiteljstvo i turizam, OIB 04078548304, Osječka 9,21000 Split</item>
      <item>FINANCIJSKA AGENCIJA, RC SPLIT, OIB 85821130368, Mažuranićevo šetalište 24 b,21000 Split</item>
      <item>Lada Berlan, OIB 85557586668, Kralja Zvonimira 65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04078548304</item>
      <item>, OIB 85821130368</item>
      <item>, OIB 85557586668</item>
    </izvorni_sadrzaj>
    <derivirana_varijabla naziv="DomainObject.Predmet.SudioniciListNazivOIB_1">
      <item>, OIB 04078548304</item>
      <item>, OIB 85821130368</item>
      <item>, OIB 85557586668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618177-6BB0-4C26-A1F9-24D410A8EC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740</properties:Words>
  <properties:Characters>4044</properties:Characters>
  <properties:Lines>92</properties:Lines>
  <properties:Paragraphs>28</properties:Paragraphs>
  <properties:TotalTime>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2017-09-18T07:46:00Z</cp:lastPrinted>
  <dcterms:modified xmlns:xsi="http://www.w3.org/2001/XMLSchema-instance" xsi:type="dcterms:W3CDTF">2017-09-18T08:08:00Z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