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cd95" w14:paraId="cf9cd95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 St-</w:t>
      </w:r>
      <w:r w:rsidR="00CB101E">
        <w:rPr>
          <w:lang w:val="hr-HR"/>
        </w:rPr>
        <w:t>73</w:t>
      </w:r>
      <w:r w:rsidR="000664E3"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CB101E">
        <w:rPr>
          <w:lang w:val="hr-HR"/>
        </w:rPr>
        <w:t>AGROCOOPERATIVA poljoprivredna</w:t>
      </w:r>
      <w:r w:rsidR="00661990">
        <w:rPr>
          <w:lang w:val="hr-HR"/>
        </w:rPr>
        <w:t xml:space="preserve"> zadruga za proizvodnju,</w:t>
      </w:r>
      <w:r w:rsidR="00CB101E">
        <w:rPr>
          <w:lang w:val="hr-HR"/>
        </w:rPr>
        <w:t xml:space="preserve"> trgovinu i posredovanje u trgovini, Slatina, Vladimira Nazora 73,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Pr="000664E3">
        <w:rPr>
          <w:lang w:val="hr-HR"/>
        </w:rPr>
        <w:t>: 0100</w:t>
      </w:r>
      <w:r w:rsidR="00CB101E">
        <w:rPr>
          <w:lang w:val="hr-HR"/>
        </w:rPr>
        <w:t>60569</w:t>
      </w:r>
      <w:r w:rsidRPr="000664E3">
        <w:rPr>
          <w:lang w:val="hr-HR"/>
        </w:rPr>
        <w:t xml:space="preserve">, OIB: </w:t>
      </w:r>
      <w:r w:rsidR="00CB101E">
        <w:rPr>
          <w:lang w:val="hr-HR"/>
        </w:rPr>
        <w:t>13044303095,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B101E">
        <w:rPr>
          <w:lang w:val="hr-HR"/>
        </w:rPr>
        <w:t xml:space="preserve"> kod ovoga suda pod brojem St-73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</w:t>
      </w:r>
      <w:r w:rsidR="00CB101E">
        <w:rPr>
          <w:lang w:val="hr-HR"/>
        </w:rPr>
        <w:t>7</w:t>
      </w:r>
      <w:r w:rsidRPr="000664E3">
        <w:rPr>
          <w:lang w:val="hr-HR"/>
        </w:rPr>
        <w:t>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B101E">
        <w:rPr>
          <w:lang w:val="hr-HR"/>
        </w:rPr>
        <w:t>2.680.742,25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8758F4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CB101E">
        <w:rPr>
          <w:lang w:val="hr-HR"/>
        </w:rPr>
        <w:t xml:space="preserve">Đuro </w:t>
      </w:r>
      <w:proofErr w:type="spellStart"/>
      <w:r w:rsidR="00CB101E">
        <w:rPr>
          <w:lang w:val="hr-HR"/>
        </w:rPr>
        <w:t>Klement</w:t>
      </w:r>
      <w:proofErr w:type="spellEnd"/>
      <w:r w:rsidR="00CB101E">
        <w:rPr>
          <w:lang w:val="hr-HR"/>
        </w:rPr>
        <w:t xml:space="preserve"> iz Slatine, Marka Marulića 26,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4317E">
        <w:rPr>
          <w:lang w:val="hr-HR"/>
        </w:rPr>
        <w:t>19. listopada</w:t>
      </w:r>
      <w:r w:rsidRPr="000664E3">
        <w:rPr>
          <w:lang w:val="hr-HR"/>
        </w:rPr>
        <w:t xml:space="preserve"> 2015.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637318" w:rsidP="000664E3" w:rsidR="00637318">
      <w:pPr>
        <w:rPr>
          <w:lang w:val="hr-HR"/>
        </w:rPr>
      </w:pPr>
      <w:r>
        <w:rPr>
          <w:lang w:val="hr-HR"/>
        </w:rPr>
        <w:t xml:space="preserve">          upravitelju zadruge putem e-oglasne ploče suda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Bj.19.10.2015.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05B3" w:rsidR="000705B3">
      <w:r>
        <w:separator/>
      </w:r>
    </w:p>
  </w:endnote>
  <w:endnote w:id="0" w:type="continuationSeparator">
    <w:p w:rsidRDefault="000705B3" w:rsidR="00070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05B3" w:rsidR="000705B3">
      <w:r>
        <w:separator/>
      </w:r>
    </w:p>
  </w:footnote>
  <w:footnote w:id="0" w:type="continuationSeparator">
    <w:p w:rsidRDefault="000705B3" w:rsidR="000705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73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05B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37318"/>
    <w:rsid w:val="006425FF"/>
    <w:rsid w:val="0066064B"/>
    <w:rsid w:val="00661990"/>
    <w:rsid w:val="006825E3"/>
    <w:rsid w:val="006D69FC"/>
    <w:rsid w:val="00701DB2"/>
    <w:rsid w:val="00725BCB"/>
    <w:rsid w:val="007F06DD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9B0EF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101E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B0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E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E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E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E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B0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E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E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E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E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AGROCOOPERATIVA poljoprivredna zadruga za proizvodnju, trgovinu i posredovanje u trgovini, Slatina</izvorni_sadrzaj>
    <derivirana_varijabla naziv="DomainObject.Predmet.ProtustrankaFormated_1">  AGROCOOPERATIVA poljoprivredna zadruga za proizvodnju, trgovinu i posredovanje u trgovini, Slatina</derivirana_varijabla>
  </DomainObject.Predmet.ProtustrankaFormated>
  <DomainObject.Predmet.ProtustrankaFormatedOIB>
    <izvorni_sadrzaj>  AGROCOOPERATIVA poljoprivredna zadruga za proizvodnju, trgovinu i posredovanje u trgovini, Slatina, OIB 13044303095</izvorni_sadrzaj>
    <derivirana_varijabla naziv="DomainObject.Predmet.ProtustrankaFormatedOIB_1">  AGROCOOPERATIVA poljoprivredna zadruga za proizvodnju, trgovinu i posredovanje u trgovini, Slatina, OIB 13044303095</derivirana_varijabla>
  </DomainObject.Predmet.ProtustrankaFormatedOIB>
  <DomainObject.Predmet.ProtustrankaFormatedWithAdress>
    <izvorni_sadrzaj> AGROCOOPERATIVA poljoprivredna zadruga za proizvodnju, trgovinu i posredovanje u trgovini, Slatina, Vladimira Nazora 73, 33520 Slatina</izvorni_sadrzaj>
    <derivirana_varijabla naziv="DomainObject.Predmet.ProtustrankaFormatedWithAdress_1"> AGROCOOPERATIVA poljoprivredna zadruga za proizvodnju, trgovinu i posredovanje u trgovini, Slatina, Vladimira Nazora 73, 33520 Slatina</derivirana_varijabla>
  </DomainObject.Predmet.ProtustrankaFormatedWithAdress>
  <DomainObject.Predmet.ProtustrankaFormatedWithAdressOIB>
    <izvorni_sadrzaj> AGROCOOPERATIVA poljoprivredna zadruga za proizvodnju, trgovinu i posredovanje u trgovini, Slatina, OIB 13044303095, Vladimira Nazora 73, 33520 Slatina</izvorni_sadrzaj>
    <derivirana_varijabla naziv="DomainObject.Predmet.ProtustrankaFormatedWithAdressOIB_1"> AGROCOOPERATIVA poljoprivredna zadruga za proizvodnju, trgovinu i posredovanje u trgovini, Slatina, OIB 13044303095, Vladimira Nazora 73, 33520 Slatina</derivirana_varijabla>
  </DomainObject.Predmet.ProtustrankaFormatedWithAdressOIB>
  <DomainObject.Predmet.ProtustrankaWithAdress>
    <izvorni_sadrzaj>AGROCOOPERATIVA poljoprivredna zadruga za proizvodnju, trgovinu i posredovanje u trgovini, Slatina Vladimira Nazora 73, 33520 Slatina</izvorni_sadrzaj>
    <derivirana_varijabla naziv="DomainObject.Predmet.ProtustrankaWithAdress_1">AGROCOOPERATIVA poljoprivredna zadruga za proizvodnju, trgovinu i posredovanje u trgovini, Slatina Vladimira Nazora 73, 33520 Slatina</derivirana_varijabla>
  </DomainObject.Predmet.ProtustrankaWithAdress>
  <DomainObject.Predmet.ProtustrankaWithAdressOIB>
    <izvorni_sadrzaj>AGROCOOPERATIVA poljoprivredna zadruga za proizvodnju, trgovinu i posredovanje u trgovini, Slatina, OIB 13044303095, Vladimira Nazora 73, 33520 Slatina</izvorni_sadrzaj>
    <derivirana_varijabla naziv="DomainObject.Predmet.ProtustrankaWithAdressOIB_1">AGROCOOPERATIVA poljoprivredna zadruga za proizvodnju, trgovinu i posredovanje u trgovini, Slatina, OIB 13044303095, Vladimira Nazora 73, 33520 Slatina</derivirana_varijabla>
  </DomainObject.Predmet.ProtustrankaWithAdressOIB>
  <DomainObject.Predmet.ProtustrankaNazivFormated>
    <izvorni_sadrzaj>AGROCOOPERATIVA poljoprivredna zadruga za proizvodnju, trgovinu i posredovanje u trgovini, Slatina</izvorni_sadrzaj>
    <derivirana_varijabla naziv="DomainObject.Predmet.ProtustrankaNazivFormated_1">AGROCOOPERATIVA poljoprivredna zadruga za proizvodnju, trgovinu i posredovanje u trgovini, Slatina</derivirana_varijabla>
  </DomainObject.Predmet.ProtustrankaNazivFormated>
  <DomainObject.Predmet.ProtustrankaNazivFormatedOIB>
    <izvorni_sadrzaj>AGROCOOPERATIVA poljoprivredna zadruga za proizvodnju, trgovinu i posredovanje u trgovini, Slatina, OIB 13044303095</izvorni_sadrzaj>
    <derivirana_varijabla naziv="DomainObject.Predmet.ProtustrankaNazivFormatedOIB_1">AGROCOOPERATIVA poljoprivredna zadruga za proizvodnju, trgovinu i posredovanje u trgovini, Slatina, OIB 13044303095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AGROCOOPERATIVA poljoprivredna zadruga za proizvodnju, trgovinu i posredovanje u trgovini, Slatina</item>
    </izvorni_sadrzaj>
    <derivirana_varijabla naziv="DomainObject.Predmet.ProtuStrankaListFormated_1">
      <item>AGROCOOPERATIVA poljoprivredna zadruga za proizvodnju, trgovinu i posredovanje u trgovini, Slatina</item>
    </derivirana_varijabla>
  </DomainObject.Predmet.ProtuStrankaListFormated>
  <DomainObject.Predmet.ProtuStrankaListFormatedOIB>
    <izvorni_sadrzaj>
      <item>AGROCOOPERATIVA poljoprivredna zadruga za proizvodnju, trgovinu i posredovanje u trgovini, Slatina, OIB 13044303095</item>
    </izvorni_sadrzaj>
    <derivirana_varijabla naziv="DomainObject.Predmet.ProtuStrankaListFormatedOIB_1">
      <item>AGROCOOPERATIVA poljoprivredna zadruga za proizvodnju, trgovinu i posredovanje u trgovini, Slatina, OIB 13044303095</item>
    </derivirana_varijabla>
  </DomainObject.Predmet.ProtuStrankaListFormatedOIB>
  <DomainObject.Predmet.ProtuStrankaListFormatedWithAdress>
    <izvorni_sadrzaj>
      <item>AGROCOOPERATIVA poljoprivredna zadruga za proizvodnju, trgovinu i posredovanje u trgovini, Slatina, Vladimira Nazora 73, 33520 Slatina</item>
    </izvorni_sadrzaj>
    <derivirana_varijabla naziv="DomainObject.Predmet.ProtuStrankaListFormatedWithAdress_1">
      <item>AGROCOOPERATIVA poljoprivredna zadruga za proizvodnju, trgovinu i posredovanje u trgovini, Slatina, Vladimira Nazora 73, 33520 Slatina</item>
    </derivirana_varijabla>
  </DomainObject.Predmet.ProtuStrankaListFormatedWithAdress>
  <DomainObject.Predmet.ProtuStrankaListFormatedWithAdressOIB>
    <izvorni_sadrzaj>
      <item>AGROCOOPERATIVA poljoprivredna zadruga za proizvodnju, trgovinu i posredovanje u trgovini, Slatina, OIB 13044303095, Vladimira Nazora 73, 33520 Slatina</item>
    </izvorni_sadrzaj>
    <derivirana_varijabla naziv="DomainObject.Predmet.ProtuStrankaListFormatedWithAdressOIB_1">
      <item>AGROCOOPERATIVA poljoprivredna zadruga za proizvodnju, trgovinu i posredovanje u trgovini, Slatina, OIB 13044303095, Vladimira Nazora 73, 33520 Slatina</item>
    </derivirana_varijabla>
  </DomainObject.Predmet.ProtuStrankaListFormatedWithAdressOIB>
  <DomainObject.Predmet.ProtuStrankaListNazivFormated>
    <izvorni_sadrzaj>
      <item>AGROCOOPERATIVA poljoprivredna zadruga za proizvodnju, trgovinu i posredovanje u trgovini, Slatina</item>
    </izvorni_sadrzaj>
    <derivirana_varijabla naziv="DomainObject.Predmet.ProtuStrankaListNazivFormated_1">
      <item>AGROCOOPERATIVA poljoprivredna zadruga za proizvodnju, trgovinu i posredovanje u trgovini, Slatina</item>
    </derivirana_varijabla>
  </DomainObject.Predmet.ProtuStrankaListNazivFormated>
  <DomainObject.Predmet.ProtuStrankaListNazivFormatedOIB>
    <izvorni_sadrzaj>
      <item>AGROCOOPERATIVA poljoprivredna zadruga za proizvodnju, trgovinu i posredovanje u trgovini, Slatina, OIB 13044303095</item>
    </izvorni_sadrzaj>
    <derivirana_varijabla naziv="DomainObject.Predmet.ProtuStrankaListNazivFormatedOIB_1">
      <item>AGROCOOPERATIVA poljoprivredna zadruga za proizvodnju, trgovinu i posredovanje u trgovini, Slatina, OIB 13044303095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AGROCOOPERATIVA poljoprivredna zadruga za proizvodnju, trgovinu i posredovanje u trgovini, Slatina</izvorni_sadrzaj>
    <derivirana_varijabla naziv="DomainObject.Predmet.ProtustrankaIDrugi_1">AGROCOOPERATIVA poljoprivredna zadruga za proizvodnju, trgovinu i posredovanje u trgovini, Slatina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AGROCOOPERATIVA poljoprivredna zadruga za proizvodnju, trgovinu i posredovanje u trgovini, Slatina, OIB 13044303095, Vladimira Nazora 73, 33520 Slatina</izvorni_sadrzaj>
    <derivirana_varijabla naziv="DomainObject.Predmet.ProtustrankaIDrugiAdressOIB_1">AGROCOOPERATIVA poljoprivredna zadruga za proizvodnju, trgovinu i posredovanje u trgovini, Slatina, OIB 13044303095, Vladimira Nazora 73,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AGROCOOPERATIVA poljoprivredna zadruga za proizvodnju, trgovinu i posredovanje u trgovini, Slatina</item>
    </izvorni_sadrzaj>
    <derivirana_varijabla naziv="DomainObject.Predmet.SudioniciListNaziv_1">
      <item>FINANCIJSKA AGENCIJA, RC ZAGREB, Podružnica Bjelovar</item>
      <item>AGROCOOPERATIVA poljoprivredna zadruga za proizvodnju, trgovinu i posredovanje u trgovini, Slatina</item>
    </derivirana_varijabla>
  </DomainObject.Predmet.SudioniciListNaziv>
  <DomainObject.Predmet.SudioniciListAdressOIB>
    <izvorni_sadrzaj>
      <item>FINANCIJSKA AGENCIJA, RC ZAGREB, Podružnica Bjelovar, F. Supila 4,43000 Bjelovar</item>
      <item>AGROCOOPERATIVA poljoprivredna zadruga za proizvodnju, trgovinu i posredovanje u trgovini, Slatina, OIB 13044303095, Vladimira Nazora 73,33520 Slatina</item>
    </izvorni_sadrzaj>
    <derivirana_varijabla naziv="DomainObject.Predmet.SudioniciListAdressOIB_1">
      <item>FINANCIJSKA AGENCIJA, RC ZAGREB, Podružnica Bjelovar, F. Supila 4,43000 Bjelovar</item>
      <item>AGROCOOPERATIVA poljoprivredna zadruga za proizvodnju, trgovinu i posredovanje u trgovini, Slatina, OIB 13044303095, Vladimira Nazora 73,33520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13044303095</item>
    </izvorni_sadrzaj>
    <derivirana_varijabla naziv="DomainObject.Predmet.SudioniciListNazivOIB_1">
      <item>, OIB null</item>
      <item>, OIB 13044303095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301</properties:Words>
  <properties:Characters>1712</properties:Characters>
  <properties:Lines>49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2015-10-19T12:45:00Z</dcterms:created>
  <dc:creator>553y7k3</dc:creator>
  <cp:keywords/>
  <cp:lastModifiedBy>Željka Vitez</cp:lastModifiedBy>
  <cp:lastPrinted>2015-10-19T12:45:00Z</cp:lastPrinted>
  <dcterms:modified xmlns:xsi="http://www.w3.org/2001/XMLSchema-instance" xsi:type="dcterms:W3CDTF">2015-10-19T12:46:00Z</dcterms:modified>
  <cp:revision>3</cp:revision>
  <dc:subject/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