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51cb" w14:paraId="79c51cb" w:rsidRDefault="007D1F1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1F13" w:rsidP="007D1F13" w:rsidR="00AE649C">
      <w:pPr>
        <w:pStyle w:val="NormaleSPIS"/>
        <w:spacing w:after="0"/>
      </w:pPr>
      <w:r>
        <w:t xml:space="preserve">         Republika Hrvatska</w:t>
      </w:r>
    </w:p>
    <w:p w:rsidRDefault="007D1F13" w:rsidP="007D1F13" w:rsidR="007D1F13">
      <w:pPr>
        <w:pStyle w:val="NormaleSPIS"/>
        <w:spacing w:after="0"/>
      </w:pPr>
      <w:r>
        <w:t xml:space="preserve">     Trgovački sud u Bjelovaru</w:t>
      </w:r>
    </w:p>
    <w:p w:rsidRDefault="007D1F13" w:rsidP="007D1F13" w:rsidR="007D1F13">
      <w:pPr>
        <w:pStyle w:val="NormaleSPIS"/>
      </w:pPr>
      <w:r>
        <w:t>Bjelovar, Šetalište dr.I.Lebovića 42.</w:t>
      </w:r>
    </w:p>
    <w:p w:rsidRDefault="007D1F13" w:rsidP="007D1F13" w:rsidR="007D1F13">
      <w:pPr>
        <w:pStyle w:val="NormaleSPIS"/>
        <w:spacing w:after="0"/>
        <w:jc w:val="right"/>
      </w:pPr>
      <w:r>
        <w:t>Poslovni broj: 7 St-260/2018-2</w:t>
      </w:r>
    </w:p>
    <w:p w:rsidRDefault="007D1F13" w:rsidP="007D1F13" w:rsidR="007D1F13"/>
    <w:p w:rsidRDefault="007D1F13" w:rsidP="007D1F13" w:rsidR="007D1F13">
      <w:pPr>
        <w:jc w:val="center"/>
      </w:pPr>
      <w:r>
        <w:t>U   I M E   R E P U B L I K E   H R V A T S K E</w:t>
      </w:r>
    </w:p>
    <w:p w:rsidRDefault="007D1F13" w:rsidP="007D1F13" w:rsidR="007D1F13">
      <w:pPr>
        <w:jc w:val="center"/>
      </w:pPr>
      <w:r>
        <w:t>R J E Š E N J E</w:t>
      </w:r>
    </w:p>
    <w:p w:rsidRDefault="007D1F13" w:rsidP="007D1F13" w:rsidR="007D1F13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ZK-GRAĐENJE d.o.o. iz Zagreba, </w:t>
      </w:r>
      <w:proofErr w:type="spellStart"/>
      <w:r>
        <w:t>Čaplinec</w:t>
      </w:r>
      <w:proofErr w:type="spellEnd"/>
      <w:r>
        <w:t xml:space="preserve"> 42, MBS 080624254, OIB 97957586267, za pokretanje stečajnog postupka nad dužnikom ZK-GRAĐENJE d.o.o. iz Zagreba, </w:t>
      </w:r>
      <w:proofErr w:type="spellStart"/>
      <w:r>
        <w:t>Čaplinec</w:t>
      </w:r>
      <w:proofErr w:type="spellEnd"/>
      <w:r>
        <w:t xml:space="preserve"> 42, MBS 080624254, OIB 97957586267, 27. lipnja 2018.</w:t>
      </w:r>
    </w:p>
    <w:p w:rsidRDefault="007D1F13" w:rsidP="007D1F13" w:rsidR="007D1F13">
      <w:pPr>
        <w:jc w:val="center"/>
      </w:pPr>
      <w:r>
        <w:t>r i j e š i o   j e</w:t>
      </w:r>
    </w:p>
    <w:p w:rsidRDefault="007D1F13" w:rsidP="007D1F13" w:rsidR="007D1F13">
      <w:pPr>
        <w:pStyle w:val="Uvuenotijeloteksta"/>
        <w:spacing w:after="0"/>
        <w:ind w:firstLine="720" w:left="0"/>
        <w:jc w:val="both"/>
      </w:pPr>
      <w:r>
        <w:t xml:space="preserve">Prijedlog predlagatelja za pokretanje stečajnog postupka nad dužnikom ZK-GRAĐENJE d.o.o. iz Zagreba, </w:t>
      </w:r>
      <w:proofErr w:type="spellStart"/>
      <w:r>
        <w:t>Čaplinec</w:t>
      </w:r>
      <w:proofErr w:type="spellEnd"/>
      <w:r>
        <w:t xml:space="preserve"> 42, MBS 080624254, OIB 97957586267, se odbacuje.</w:t>
      </w:r>
    </w:p>
    <w:p w:rsidRDefault="007D1F13" w:rsidP="007D1F13" w:rsidR="007D1F13">
      <w:pPr>
        <w:pStyle w:val="Uvuenotijeloteksta"/>
        <w:spacing w:after="0"/>
        <w:ind w:firstLine="720" w:left="0"/>
        <w:jc w:val="center"/>
      </w:pPr>
      <w:r w:rsidRPr="007D1F13">
        <w:t>O</w:t>
      </w:r>
      <w:r w:rsidRPr="007D1F13">
        <w:t>brazloženje</w:t>
      </w:r>
    </w:p>
    <w:p w:rsidRDefault="007D1F13" w:rsidP="007D1F13" w:rsidR="007D1F13" w:rsidRPr="007D1F13">
      <w:pPr>
        <w:pStyle w:val="Uvuenotijeloteksta"/>
        <w:spacing w:after="0"/>
        <w:ind w:firstLine="720" w:left="0"/>
        <w:jc w:val="center"/>
      </w:pPr>
    </w:p>
    <w:p w:rsidRDefault="007D1F13" w:rsidP="007D1F13" w:rsidR="007D1F13">
      <w:pPr>
        <w:ind w:firstLine="720"/>
        <w:jc w:val="both"/>
      </w:pPr>
      <w:bookmarkStart w:name="_GoBack" w:id="0"/>
      <w:bookmarkEnd w:id="0"/>
      <w:r>
        <w:t xml:space="preserve">Uvidom u registar Trgovačkog suda u Zagrebu ovaj sud je utvrdio da je Trgovački sud u Zagrebu brisao iz svog registra pravni subjekt pod nazivom ZK-GRAĐENJE d.o.o. iz Zagreba, </w:t>
      </w:r>
      <w:proofErr w:type="spellStart"/>
      <w:r>
        <w:t>Čaplinec</w:t>
      </w:r>
      <w:proofErr w:type="spellEnd"/>
      <w:r>
        <w:t xml:space="preserve"> 42, MBS 080624254, OIB 97957586267, svojim rješenjem pod poslovnim brojem </w:t>
      </w:r>
      <w:proofErr w:type="spellStart"/>
      <w:r>
        <w:t>Tt</w:t>
      </w:r>
      <w:proofErr w:type="spellEnd"/>
      <w:r>
        <w:t xml:space="preserve">-18/8613-1 dana 29. ožujka 2018. godine. Kako zbog toga ZK-GRAĐENJE d.o.o. iz Zagreba više ne postoji kao pravni subjekt, sud je prijedlog predlagatelja za pokretanje stečajnog postupka nad navedenim dužnikom odbacio i riješio kao u izreci ovog rješenja. </w:t>
      </w:r>
    </w:p>
    <w:p w:rsidRDefault="007D1F13" w:rsidP="007D1F13" w:rsidR="007D1F13">
      <w:pPr>
        <w:ind w:firstLine="720"/>
        <w:jc w:val="center"/>
      </w:pPr>
      <w:r>
        <w:t>Bjelovar 27. lipnja 2018.</w:t>
      </w:r>
    </w:p>
    <w:p w:rsidRDefault="007D1F13" w:rsidP="007D1F13" w:rsidR="007D1F1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 xml:space="preserve">  </w:t>
      </w:r>
      <w:r>
        <w:t xml:space="preserve">   S u d a c</w:t>
      </w:r>
    </w:p>
    <w:p w:rsidRDefault="007D1F13" w:rsidP="007D1F13" w:rsidR="007D1F1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Tomislav Mrazović,v.r.</w:t>
      </w:r>
    </w:p>
    <w:p w:rsidRDefault="007D1F13" w:rsidP="007D1F13" w:rsidR="007D1F13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7D1F13" w:rsidP="007D1F13" w:rsidR="007D1F13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7D1F13" w:rsidP="007D1F13" w:rsidR="007D1F13">
      <w:pPr>
        <w:overflowPunct w:val="false"/>
        <w:autoSpaceDE w:val="false"/>
        <w:autoSpaceDN w:val="false"/>
        <w:jc w:val="both"/>
      </w:pPr>
      <w: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7D1F13" w:rsidP="007D1F13" w:rsidR="007D1F13">
      <w:pPr>
        <w:jc w:val="both"/>
        <w:rPr>
          <w:rFonts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F13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141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St-260/2018-2</izvorni_sadrzaj>
    <derivirana_varijabla naziv="DomainObject.Oznaka_1">St-260/2018-2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St-260/2018</izvorni_sadrzaj>
    <derivirana_varijabla naziv="DomainObject.Predmet.OznakaBroj_1">St-260/2018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ZK-GRAĐENJE d.o.o. za projektiranje, građenje i nadzor nad građenjem</izvorni_sadrzaj>
    <derivirana_varijabla naziv="DomainObject.Predmet.ProtustrankaFormated_1">  ZK-GRAĐENJE d.o.o. za projektiranje, građenje i nadzor nad građenjem</derivirana_varijabla>
  </DomainObject.Predmet.ProtustrankaFormated>
  <DomainObject.Predmet.ProtustrankaFormatedOIB>
    <izvorni_sadrzaj>  ZK-GRAĐENJE d.o.o. za projektiranje, građenje i nadzor nad građenjem, OIB 97957586267</izvorni_sadrzaj>
    <derivirana_varijabla naziv="DomainObject.Predmet.ProtustrankaFormatedOIB_1">  ZK-GRAĐENJE d.o.o. za projektiranje, građenje i nadzor nad građenjem, OIB 97957586267</derivirana_varijabla>
  </DomainObject.Predmet.ProtustrankaFormatedOIB>
  <DomainObject.Predmet.ProtustrankaFormatedWithAdress>
    <izvorni_sadrzaj> ZK-GRAĐENJE d.o.o. za projektiranje, građenje i nadzor nad građenjem, Čaplinec 42, 10000 Zagreb</izvorni_sadrzaj>
    <derivirana_varijabla naziv="DomainObject.Predmet.ProtustrankaFormatedWithAdress_1"> ZK-GRAĐENJE d.o.o. za projektiranje, građenje i nadzor nad građenjem, Čaplinec 42, 10000 Zagreb</derivirana_varijabla>
  </DomainObject.Predmet.ProtustrankaFormatedWithAdress>
  <DomainObject.Predmet.ProtustrankaFormatedWithAdressOIB>
    <izvorni_sadrzaj> ZK-GRAĐENJE d.o.o. za projektiranje, građenje i nadzor nad građenjem, OIB 97957586267, Čaplinec 42, 10000 Zagreb</izvorni_sadrzaj>
    <derivirana_varijabla naziv="DomainObject.Predmet.ProtustrankaFormatedWithAdressOIB_1"> ZK-GRAĐENJE d.o.o. za projektiranje, građenje i nadzor nad građenjem, OIB 97957586267, Čaplinec 42, 10000 Zagreb</derivirana_varijabla>
  </DomainObject.Predmet.ProtustrankaFormatedWithAdressOIB>
  <DomainObject.Predmet.ProtustrankaWithAdress>
    <izvorni_sadrzaj>ZK-GRAĐENJE d.o.o. za projektiranje, građenje i nadzor nad građenjem Čaplinec 42, 10000 Zagreb</izvorni_sadrzaj>
    <derivirana_varijabla naziv="DomainObject.Predmet.ProtustrankaWithAdress_1">ZK-GRAĐENJE d.o.o. za projektiranje, građenje i nadzor nad građenjem Čaplinec 42, 10000 Zagreb</derivirana_varijabla>
  </DomainObject.Predmet.ProtustrankaWithAdress>
  <DomainObject.Predmet.ProtustrankaWithAdressOIB>
    <izvorni_sadrzaj>ZK-GRAĐENJE d.o.o. za projektiranje, građenje i nadzor nad građenjem, OIB 97957586267, Čaplinec 42, 10000 Zagreb</izvorni_sadrzaj>
    <derivirana_varijabla naziv="DomainObject.Predmet.ProtustrankaWithAdressOIB_1">ZK-GRAĐENJE d.o.o. za projektiranje, građenje i nadzor nad građenjem, OIB 97957586267, Čaplinec 42, 10000 Zagreb</derivirana_varijabla>
  </DomainObject.Predmet.ProtustrankaWithAdressOIB>
  <DomainObject.Predmet.ProtustrankaNazivFormated>
    <izvorni_sadrzaj>ZK-GRAĐENJE d.o.o. za projektiranje, građenje i nadzor nad građenjem</izvorni_sadrzaj>
    <derivirana_varijabla naziv="DomainObject.Predmet.ProtustrankaNazivFormated_1">ZK-GRAĐENJE d.o.o. za projektiranje, građenje i nadzor nad građenjem</derivirana_varijabla>
  </DomainObject.Predmet.ProtustrankaNazivFormated>
  <DomainObject.Predmet.ProtustrankaNazivFormatedOIB>
    <izvorni_sadrzaj>ZK-GRAĐENJE d.o.o. za projektiranje, građenje i nadzor nad građenjem, OIB 97957586267</izvorni_sadrzaj>
    <derivirana_varijabla naziv="DomainObject.Predmet.ProtustrankaNazivFormatedOIB_1">ZK-GRAĐENJE d.o.o. za projektiranje, građenje i nadzor nad građenjem, OIB 97957586267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ZK-GRAĐENJE d.o.o. za projektiranje, građenje i nadzor nad građenjem</izvorni_sadrzaj>
    <derivirana_varijabla naziv="DomainObject.Predmet.StrankaFormated_1">  ZK-GRAĐENJE d.o.o. za projektiranje, građenje i nadzor nad građenjem</derivirana_varijabla>
  </DomainObject.Predmet.StrankaFormated>
  <DomainObject.Predmet.StrankaFormatedOIB>
    <izvorni_sadrzaj>  ZK-GRAĐENJE d.o.o. za projektiranje, građenje i nadzor nad građenjem, OIB 97957586267</izvorni_sadrzaj>
    <derivirana_varijabla naziv="DomainObject.Predmet.StrankaFormatedOIB_1">  ZK-GRAĐENJE d.o.o. za projektiranje, građenje i nadzor nad građenjem, OIB 97957586267</derivirana_varijabla>
  </DomainObject.Predmet.StrankaFormatedOIB>
  <DomainObject.Predmet.StrankaFormatedWithAdress>
    <izvorni_sadrzaj> ZK-GRAĐENJE d.o.o. za projektiranje, građenje i nadzor nad građenjem, Čaplinec 42, 10000 Zagreb</izvorni_sadrzaj>
    <derivirana_varijabla naziv="DomainObject.Predmet.StrankaFormatedWithAdress_1"> ZK-GRAĐENJE d.o.o. za projektiranje, građenje i nadzor nad građenjem, Čaplinec 42, 10000 Zagreb</derivirana_varijabla>
  </DomainObject.Predmet.StrankaFormatedWithAdress>
  <DomainObject.Predmet.StrankaFormatedWithAdressOIB>
    <izvorni_sadrzaj> ZK-GRAĐENJE d.o.o. za projektiranje, građenje i nadzor nad građenjem, OIB 97957586267, Čaplinec 42, 10000 Zagreb</izvorni_sadrzaj>
    <derivirana_varijabla naziv="DomainObject.Predmet.StrankaFormatedWithAdressOIB_1"> ZK-GRAĐENJE d.o.o. za projektiranje, građenje i nadzor nad građenjem, OIB 97957586267, Čaplinec 42, 10000 Zagreb</derivirana_varijabla>
  </DomainObject.Predmet.StrankaFormatedWithAdressOIB>
  <DomainObject.Predmet.StrankaWithAdress>
    <izvorni_sadrzaj>ZK-GRAĐENJE d.o.o. za projektiranje, građenje i nadzor nad građenjem Čaplinec 42,10000 Zagreb</izvorni_sadrzaj>
    <derivirana_varijabla naziv="DomainObject.Predmet.StrankaWithAdress_1">ZK-GRAĐENJE d.o.o. za projektiranje, građenje i nadzor nad građenjem Čaplinec 42,10000 Zagreb</derivirana_varijabla>
  </DomainObject.Predmet.StrankaWithAdress>
  <DomainObject.Predmet.StrankaWithAdressOIB>
    <izvorni_sadrzaj>ZK-GRAĐENJE d.o.o. za projektiranje, građenje i nadzor nad građenjem, OIB 97957586267, Čaplinec 42,10000 Zagreb</izvorni_sadrzaj>
    <derivirana_varijabla naziv="DomainObject.Predmet.StrankaWithAdressOIB_1">ZK-GRAĐENJE d.o.o. za projektiranje, građenje i nadzor nad građenjem, OIB 97957586267, Čaplinec 42,10000 Zagreb</derivirana_varijabla>
  </DomainObject.Predmet.StrankaWithAdressOIB>
  <DomainObject.Predmet.StrankaNazivFormated>
    <izvorni_sadrzaj>ZK-GRAĐENJE d.o.o. za projektiranje, građenje i nadzor nad građenjem</izvorni_sadrzaj>
    <derivirana_varijabla naziv="DomainObject.Predmet.StrankaNazivFormated_1">ZK-GRAĐENJE d.o.o. za projektiranje, građenje i nadzor nad građenjem</derivirana_varijabla>
  </DomainObject.Predmet.StrankaNazivFormated>
  <DomainObject.Predmet.StrankaNazivFormatedOIB>
    <izvorni_sadrzaj>ZK-GRAĐENJE d.o.o. za projektiranje, građenje i nadzor nad građenjem, OIB 97957586267</izvorni_sadrzaj>
    <derivirana_varijabla naziv="DomainObject.Predmet.StrankaNazivFormatedOIB_1">ZK-GRAĐENJE d.o.o. za projektiranje, građenje i nadzor nad građenjem, OIB 97957586267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ZK-GRAĐENJE d.o.o. za projektiranje, građenje i nadzor nad građenjem</item>
    </izvorni_sadrzaj>
    <derivirana_varijabla naziv="DomainObject.Predmet.StrankaListFormated_1">
      <item>ZK-GRAĐENJE d.o.o. za projektiranje, građenje i nadzor nad građenjem</item>
    </derivirana_varijabla>
  </DomainObject.Predmet.StrankaListFormated>
  <DomainObject.Predmet.StrankaListFormatedOIB>
    <izvorni_sadrzaj>
      <item>ZK-GRAĐENJE d.o.o. za projektiranje, građenje i nadzor nad građenjem, OIB 97957586267</item>
    </izvorni_sadrzaj>
    <derivirana_varijabla naziv="DomainObject.Predmet.StrankaListFormatedOIB_1">
      <item>ZK-GRAĐENJE d.o.o. za projektiranje, građenje i nadzor nad građenjem, OIB 97957586267</item>
    </derivirana_varijabla>
  </DomainObject.Predmet.StrankaListFormatedOIB>
  <DomainObject.Predmet.StrankaListFormatedWithAdress>
    <izvorni_sadrzaj>
      <item>ZK-GRAĐENJE d.o.o. za projektiranje, građenje i nadzor nad građenjem, Čaplinec 42, 10000 Zagreb</item>
    </izvorni_sadrzaj>
    <derivirana_varijabla naziv="DomainObject.Predmet.StrankaListFormatedWithAdress_1">
      <item>ZK-GRAĐENJE d.o.o. za projektiranje, građenje i nadzor nad građenjem, Čaplinec 42, 10000 Zagreb</item>
    </derivirana_varijabla>
  </DomainObject.Predmet.StrankaListFormatedWithAdress>
  <DomainObject.Predmet.StrankaListFormatedWithAdressOIB>
    <izvorni_sadrzaj>
      <item>ZK-GRAĐENJE d.o.o. za projektiranje, građenje i nadzor nad građenjem, OIB 97957586267, Čaplinec 42, 10000 Zagreb</item>
    </izvorni_sadrzaj>
    <derivirana_varijabla naziv="DomainObject.Predmet.StrankaListFormatedWithAdressOIB_1">
      <item>ZK-GRAĐENJE d.o.o. za projektiranje, građenje i nadzor nad građenjem, OIB 97957586267, Čaplinec 42, 10000 Zagreb</item>
    </derivirana_varijabla>
  </DomainObject.Predmet.StrankaListFormatedWithAdressOIB>
  <DomainObject.Predmet.StrankaListNazivFormated>
    <izvorni_sadrzaj>
      <item>ZK-GRAĐENJE d.o.o. za projektiranje, građenje i nadzor nad građenjem</item>
    </izvorni_sadrzaj>
    <derivirana_varijabla naziv="DomainObject.Predmet.StrankaListNazivFormated_1">
      <item>ZK-GRAĐENJE d.o.o. za projektiranje, građenje i nadzor nad građenjem</item>
    </derivirana_varijabla>
  </DomainObject.Predmet.StrankaListNazivFormated>
  <DomainObject.Predmet.StrankaListNazivFormatedOIB>
    <izvorni_sadrzaj>
      <item>ZK-GRAĐENJE d.o.o. za projektiranje, građenje i nadzor nad građenjem, OIB 97957586267</item>
    </izvorni_sadrzaj>
    <derivirana_varijabla naziv="DomainObject.Predmet.StrankaListNazivFormatedOIB_1">
      <item>ZK-GRAĐENJE d.o.o. za projektiranje, građenje i nadzor nad građenjem, OIB 97957586267</item>
    </derivirana_varijabla>
  </DomainObject.Predmet.StrankaListNazivFormatedOIB>
  <DomainObject.Predmet.ProtuStrankaListFormated>
    <izvorni_sadrzaj>
      <item>ZK-GRAĐENJE d.o.o. za projektiranje, građenje i nadzor nad građenjem</item>
    </izvorni_sadrzaj>
    <derivirana_varijabla naziv="DomainObject.Predmet.ProtuStrankaListFormated_1">
      <item>ZK-GRAĐENJE d.o.o. za projektiranje, građenje i nadzor nad građenjem</item>
    </derivirana_varijabla>
  </DomainObject.Predmet.ProtuStrankaListFormated>
  <DomainObject.Predmet.ProtuStrankaListFormatedOIB>
    <izvorni_sadrzaj>
      <item>ZK-GRAĐENJE d.o.o. za projektiranje, građenje i nadzor nad građenjem, OIB 97957586267</item>
    </izvorni_sadrzaj>
    <derivirana_varijabla naziv="DomainObject.Predmet.ProtuStrankaListFormatedOIB_1">
      <item>ZK-GRAĐENJE d.o.o. za projektiranje, građenje i nadzor nad građenjem, OIB 97957586267</item>
    </derivirana_varijabla>
  </DomainObject.Predmet.ProtuStrankaListFormatedOIB>
  <DomainObject.Predmet.ProtuStrankaListFormatedWithAdress>
    <izvorni_sadrzaj>
      <item>ZK-GRAĐENJE d.o.o. za projektiranje, građenje i nadzor nad građenjem, Čaplinec 42, 10000 Zagreb</item>
    </izvorni_sadrzaj>
    <derivirana_varijabla naziv="DomainObject.Predmet.ProtuStrankaListFormatedWithAdress_1">
      <item>ZK-GRAĐENJE d.o.o. za projektiranje, građenje i nadzor nad građenjem, Čaplinec 42, 10000 Zagreb</item>
    </derivirana_varijabla>
  </DomainObject.Predmet.ProtuStrankaListFormatedWithAdress>
  <DomainObject.Predmet.ProtuStrankaListFormatedWithAdressOIB>
    <izvorni_sadrzaj>
      <item>ZK-GRAĐENJE d.o.o. za projektiranje, građenje i nadzor nad građenjem, OIB 97957586267, Čaplinec 42, 10000 Zagreb</item>
    </izvorni_sadrzaj>
    <derivirana_varijabla naziv="DomainObject.Predmet.ProtuStrankaListFormatedWithAdressOIB_1">
      <item>ZK-GRAĐENJE d.o.o. za projektiranje, građenje i nadzor nad građenjem, OIB 97957586267, Čaplinec 42, 10000 Zagreb</item>
    </derivirana_varijabla>
  </DomainObject.Predmet.ProtuStrankaListFormatedWithAdressOIB>
  <DomainObject.Predmet.ProtuStrankaListNazivFormated>
    <izvorni_sadrzaj>
      <item>ZK-GRAĐENJE d.o.o. za projektiranje, građenje i nadzor nad građenjem</item>
    </izvorni_sadrzaj>
    <derivirana_varijabla naziv="DomainObject.Predmet.ProtuStrankaListNazivFormated_1">
      <item>ZK-GRAĐENJE d.o.o. za projektiranje, građenje i nadzor nad građenjem</item>
    </derivirana_varijabla>
  </DomainObject.Predmet.ProtuStrankaListNazivFormated>
  <DomainObject.Predmet.ProtuStrankaListNazivFormatedOIB>
    <izvorni_sadrzaj>
      <item>ZK-GRAĐENJE d.o.o. za projektiranje, građenje i nadzor nad građenjem, OIB 97957586267</item>
    </izvorni_sadrzaj>
    <derivirana_varijabla naziv="DomainObject.Predmet.ProtuStrankaListNazivFormatedOIB_1">
      <item>ZK-GRAĐENJE d.o.o. za projektiranje, građenje i nadzor nad građenjem, OIB 97957586267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St-260/2018-2</izvorni_sadrzaj>
    <derivirana_varijabla naziv="DomainObject.PoslovniBrojDokumenta_1">St-260/2018-2</derivirana_varijabla>
  </DomainObject.PoslovniBrojDokumenta>
  <DomainObject.Predmet.StrankaIDrugi>
    <izvorni_sadrzaj>ZK-GRAĐENJE d.o.o. za projektiranje, građenje i nadzor nad građenjem</izvorni_sadrzaj>
    <derivirana_varijabla naziv="DomainObject.Predmet.StrankaIDrugi_1">ZK-GRAĐENJE d.o.o. za projektiranje, građenje i nadzor nad građenjem</derivirana_varijabla>
  </DomainObject.Predmet.StrankaIDrugi>
  <DomainObject.Predmet.ProtustrankaIDrugi>
    <izvorni_sadrzaj>ZK-GRAĐENJE d.o.o. za projektiranje, građenje i nadzor nad građenjem</izvorni_sadrzaj>
    <derivirana_varijabla naziv="DomainObject.Predmet.ProtustrankaIDrugi_1">ZK-GRAĐENJE d.o.o. za projektiranje, građenje i nadzor nad građenjem</derivirana_varijabla>
  </DomainObject.Predmet.ProtustrankaIDrugi>
  <DomainObject.Predmet.StrankaIDrugiAdressOIB>
    <izvorni_sadrzaj>ZK-GRAĐENJE d.o.o. za projektiranje, građenje i nadzor nad građenjem, OIB 97957586267, Čaplinec 42, 10000 Zagreb</izvorni_sadrzaj>
    <derivirana_varijabla naziv="DomainObject.Predmet.StrankaIDrugiAdressOIB_1">ZK-GRAĐENJE d.o.o. za projektiranje, građenje i nadzor nad građenjem, OIB 97957586267, Čaplinec 42, 10000 Zagreb</derivirana_varijabla>
  </DomainObject.Predmet.StrankaIDrugiAdressOIB>
  <DomainObject.Predmet.ProtustrankaIDrugiAdressOIB>
    <izvorni_sadrzaj>ZK-GRAĐENJE d.o.o. za projektiranje, građenje i nadzor nad građenjem, OIB 97957586267, Čaplinec 42, 10000 Zagreb</izvorni_sadrzaj>
    <derivirana_varijabla naziv="DomainObject.Predmet.ProtustrankaIDrugiAdressOIB_1">ZK-GRAĐENJE d.o.o. za projektiranje, građenje i nadzor nad građenjem, OIB 97957586267, Čaplinec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ZK-GRAĐENJE d.o.o. za projektiranje, građenje i nadzor nad građenjem</item>
      <item>ZK-GRAĐENJE d.o.o. za projektiranje, građenje i nadzor nad građenjem</item>
    </izvorni_sadrzaj>
    <derivirana_varijabla naziv="DomainObject.Predmet.SudioniciListNaziv_1">
      <item>ZK-GRAĐENJE d.o.o. za projektiranje, građenje i nadzor nad građenjem</item>
      <item>ZK-GRAĐENJE d.o.o. za projektiranje, građenje i nadzor nad građenjem</item>
    </derivirana_varijabla>
  </DomainObject.Predmet.SudioniciListNaziv>
  <DomainObject.Predmet.SudioniciListAdressOIB>
    <izvorni_sadrzaj>
      <item>ZK-GRAĐENJE d.o.o. za projektiranje, građenje i nadzor nad građenjem, OIB 97957586267, Čaplinec 42,10000 Zagreb</item>
      <item>ZK-GRAĐENJE d.o.o. za projektiranje, građenje i nadzor nad građenjem, OIB 97957586267, Čaplinec 42,10000 Zagreb</item>
    </izvorni_sadrzaj>
    <derivirana_varijabla naziv="DomainObject.Predmet.SudioniciListAdressOIB_1">
      <item>ZK-GRAĐENJE d.o.o. za projektiranje, građenje i nadzor nad građenjem, OIB 97957586267, Čaplinec 42,10000 Zagreb</item>
      <item>ZK-GRAĐENJE d.o.o. za projektiranje, građenje i nadzor nad građenjem, OIB 97957586267, Čaplinec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5908A-CF6C-4DD7-8549-756EFD9720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1421</properties:Characters>
  <properties:Lines>35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2018-06-27T10:58:00Z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