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14:textId="7193d84" w14:paraId="7193d84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2E5885">
        <w:t>1092</w:t>
      </w:r>
      <w:r w:rsidR="00662C10">
        <w:t>/2017-</w:t>
      </w:r>
      <w:r w:rsidR="00DE0CF0">
        <w:t>25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62C10" w:rsidR="00662C10">
      <w:pPr>
        <w:jc w:val="both"/>
      </w:pPr>
      <w:r w:rsidRPr="003734BE">
        <w:tab/>
      </w:r>
      <w:r w:rsidR="00662C10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2E5885">
        <w:t>MORSKA ŽELJA j.d.o.o. Split, Arapova 4, OIB: 49413508212</w:t>
      </w:r>
      <w:r w:rsidR="00662C10">
        <w:t xml:space="preserve">, </w:t>
      </w:r>
      <w:r w:rsidR="00DE0CF0">
        <w:t>13.</w:t>
      </w:r>
      <w:r w:rsidR="00C52CCE">
        <w:t xml:space="preserve"> ožujka</w:t>
      </w:r>
      <w:r w:rsidR="00662C10">
        <w:t xml:space="preserve"> 2019.</w:t>
      </w:r>
    </w:p>
    <w:p w:rsidRDefault="00CF623D" w:rsidP="00662C10" w:rsidR="00CF623D">
      <w:pPr>
        <w:pStyle w:val="Tijeloteksta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otpravka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E5885">
        <w:t>1092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E5885">
        <w:t>29. svibnja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2E5885">
        <w:t>1092</w:t>
      </w:r>
      <w:r w:rsidR="00B244DD">
        <w:t>/2017</w:t>
      </w:r>
      <w:r w:rsidR="00DE0CF0">
        <w:t>-22</w:t>
      </w:r>
      <w:r>
        <w:t xml:space="preserve"> od </w:t>
      </w:r>
      <w:r w:rsidR="00DE0CF0">
        <w:t>13.</w:t>
      </w:r>
      <w:r w:rsidR="00C52CCE">
        <w:t xml:space="preserve"> ožujka 2019.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2E5885">
        <w:t>29. svibnja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2E5885">
        <w:t>19. svibnja 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DE0CF0">
        <w:t>13.</w:t>
      </w:r>
      <w:r w:rsidR="00C52CCE">
        <w:t xml:space="preserve">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30A17" w:rsidP="00B30A17" w:rsidR="00B30A17">
      <w:pPr>
        <w:ind w:left="6480"/>
      </w:pPr>
      <w:r>
        <w:t xml:space="preserve">   </w:t>
      </w:r>
      <w:r w:rsidR="00CF623D">
        <w:tab/>
        <w:t xml:space="preserve">Katarina Mikulić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766452" w:rsidR="00B30A17">
      <w:pPr>
        <w:ind w:firstLine="142"/>
        <w:jc w:val="both"/>
      </w:pPr>
      <w:r w:rsidRPr="00403F01">
        <w:t>DNA:</w:t>
      </w:r>
    </w:p>
    <w:p w:rsidRDefault="00CF623D" w:rsidP="00766452" w:rsidR="00CF623D">
      <w:pPr>
        <w:ind w:firstLine="142"/>
        <w:jc w:val="both"/>
      </w:pPr>
      <w:r>
        <w:t xml:space="preserve">- </w:t>
      </w:r>
      <w:r w:rsidR="00A127CD">
        <w:t xml:space="preserve">FINI SPLIT </w:t>
      </w:r>
    </w:p>
    <w:p w:rsidRDefault="00CF623D" w:rsidP="00766452" w:rsidR="00CF623D">
      <w:pPr>
        <w:ind w:firstLine="142"/>
        <w:jc w:val="both"/>
      </w:pPr>
      <w:r>
        <w:t xml:space="preserve">- e-oglasna ploča suda </w:t>
      </w:r>
    </w:p>
    <w:p w:rsidRDefault="00CF623D" w:rsidP="00766452" w:rsidR="00CF623D" w:rsidRPr="00403F01">
      <w:pPr>
        <w:ind w:firstLine="142"/>
        <w:jc w:val="both"/>
      </w:pPr>
      <w:r>
        <w:t xml:space="preserve">- spis </w:t>
      </w: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2E5885">
          <w:t>1092</w:t>
        </w:r>
        <w:r w:rsidR="00662C10">
          <w:t>/2017-</w:t>
        </w:r>
      </w:p>
    </w:sdtContent>
  </w:sdt>
  <w:p w:rsidRDefault="0042744D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42744D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2E5885"/>
    <w:rsid w:val="003B75FB"/>
    <w:rsid w:val="003C2F22"/>
    <w:rsid w:val="00417EA6"/>
    <w:rsid w:val="0042744D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52CCE"/>
    <w:rsid w:val="00CF623D"/>
    <w:rsid w:val="00D8632A"/>
    <w:rsid w:val="00DD0D50"/>
    <w:rsid w:val="00DE0CF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7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44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44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44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7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44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4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4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St-1092/2017</izvorni_sadrzaj>
    <derivirana_varijabla naziv="DomainObject.Predmet.OznakaBroj_1">St-1092/2017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ŽELJA j.d.o.o. za usluge, turistička agencija</izvorni_sadrzaj>
    <derivirana_varijabla naziv="DomainObject.Predmet.ProtustrankaFormated_1">  MORSKA ŽELJA j.d.o.o. za usluge, turistička agencija</derivirana_varijabla>
  </DomainObject.Predmet.ProtustrankaFormated>
  <DomainObject.Predmet.ProtustrankaFormatedOIB>
    <izvorni_sadrzaj>  MORSKA ŽELJA j.d.o.o. za usluge, turistička agencija, OIB 49413508212</izvorni_sadrzaj>
    <derivirana_varijabla naziv="DomainObject.Predmet.ProtustrankaFormatedOIB_1">  MORSKA ŽELJA j.d.o.o. za usluge, turistička agencija, OIB 49413508212</derivirana_varijabla>
  </DomainObject.Predmet.ProtustrankaFormatedOIB>
  <DomainObject.Predmet.ProtustrankaFormatedWithAdress>
    <izvorni_sadrzaj> MORSKA ŽELJA j.d.o.o. za usluge, turistička agencija, Arapova 4, 21000 Split</izvorni_sadrzaj>
    <derivirana_varijabla naziv="DomainObject.Predmet.ProtustrankaFormatedWithAdress_1"> MORSKA ŽELJA j.d.o.o. za usluge, turistička agencija, Arapova 4, 21000 Split</derivirana_varijabla>
  </DomainObject.Predmet.ProtustrankaFormatedWithAdress>
  <DomainObject.Predmet.ProtustrankaFormatedWithAdressOIB>
    <izvorni_sadrzaj> MORSKA ŽELJA j.d.o.o. za usluge, turistička agencija, OIB 49413508212, Arapova 4, 21000 Split</izvorni_sadrzaj>
    <derivirana_varijabla naziv="DomainObject.Predmet.ProtustrankaFormatedWithAdressOIB_1"> MORSKA ŽELJA j.d.o.o. za usluge, turistička agencija, OIB 49413508212, Arapova 4, 21000 Split</derivirana_varijabla>
  </DomainObject.Predmet.ProtustrankaFormatedWithAdressOIB>
  <DomainObject.Predmet.ProtustrankaWithAdress>
    <izvorni_sadrzaj>MORSKA ŽELJA j.d.o.o. za usluge, turistička agencija Arapova 4, 21000 Split</izvorni_sadrzaj>
    <derivirana_varijabla naziv="DomainObject.Predmet.ProtustrankaWithAdress_1">MORSKA ŽELJA j.d.o.o. za usluge, turistička agencija Arapova 4, 21000 Split</derivirana_varijabla>
  </DomainObject.Predmet.ProtustrankaWithAdress>
  <DomainObject.Predmet.ProtustrankaWithAdressOIB>
    <izvorni_sadrzaj>MORSKA ŽELJA j.d.o.o. za usluge, turistička agencija, OIB 49413508212, Arapova 4, 21000 Split</izvorni_sadrzaj>
    <derivirana_varijabla naziv="DomainObject.Predmet.ProtustrankaWithAdressOIB_1">MORSKA ŽELJA j.d.o.o. za usluge, turistička agencija, OIB 49413508212, Arapova 4, 21000 Split</derivirana_varijabla>
  </DomainObject.Predmet.ProtustrankaWithAdressOIB>
  <DomainObject.Predmet.ProtustrankaNazivFormated>
    <izvorni_sadrzaj>MORSKA ŽELJA j.d.o.o. za usluge, turistička agencija</izvorni_sadrzaj>
    <derivirana_varijabla naziv="DomainObject.Predmet.ProtustrankaNazivFormated_1">MORSKA ŽELJA j.d.o.o. za usluge, turistička agencija</derivirana_varijabla>
  </DomainObject.Predmet.ProtustrankaNazivFormated>
  <DomainObject.Predmet.ProtustrankaNazivFormatedOIB>
    <izvorni_sadrzaj>MORSKA ŽELJA j.d.o.o. za usluge, turistička agencija, OIB 49413508212</izvorni_sadrzaj>
    <derivirana_varijabla naziv="DomainObject.Predmet.ProtustrankaNazivFormatedOIB_1">MORSKA ŽELJA j.d.o.o. za usluge, turistička agencija, OIB 49413508212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MORSKA ŽELJA j.d.o.o. za usluge, turistička agencija</item>
    </izvorni_sadrzaj>
    <derivirana_varijabla naziv="DomainObject.Predmet.ProtuStrankaListFormated_1">
      <item>MORSKA ŽELJA j.d.o.o. za usluge, turistička agencija</item>
    </derivirana_varijabla>
  </DomainObject.Predmet.ProtuStrankaListFormated>
  <DomainObject.Predmet.ProtuStrankaListFormatedOIB>
    <izvorni_sadrzaj>
      <item>MORSKA ŽELJA j.d.o.o. za usluge, turistička agencija, OIB 49413508212</item>
    </izvorni_sadrzaj>
    <derivirana_varijabla naziv="DomainObject.Predmet.ProtuStrankaListFormatedOIB_1">
      <item>MORSKA ŽELJA j.d.o.o. za usluge, turistička agencija, OIB 49413508212</item>
    </derivirana_varijabla>
  </DomainObject.Predmet.ProtuStrankaListFormatedOIB>
  <DomainObject.Predmet.ProtuStrankaListFormatedWithAdress>
    <izvorni_sadrzaj>
      <item>MORSKA ŽELJA j.d.o.o. za usluge, turistička agencija, Arapova 4, 21000 Split</item>
    </izvorni_sadrzaj>
    <derivirana_varijabla naziv="DomainObject.Predmet.ProtuStrankaListFormatedWithAdress_1">
      <item>MORSKA ŽELJA j.d.o.o. za usluge, turistička agencija, Arapova 4, 21000 Split</item>
    </derivirana_varijabla>
  </DomainObject.Predmet.ProtuStrankaListFormatedWithAdress>
  <DomainObject.Predmet.ProtuStrankaListFormatedWithAdressOIB>
    <izvorni_sadrzaj>
      <item>MORSKA ŽELJA j.d.o.o. za usluge, turistička agencija, OIB 49413508212, Arapova 4, 21000 Split</item>
    </izvorni_sadrzaj>
    <derivirana_varijabla naziv="DomainObject.Predmet.ProtuStrankaListFormatedWithAdressOIB_1">
      <item>MORSKA ŽELJA j.d.o.o. za usluge, turistička agencija, OIB 49413508212, Arapova 4, 21000 Split</item>
    </derivirana_varijabla>
  </DomainObject.Predmet.ProtuStrankaListFormatedWithAdressOIB>
  <DomainObject.Predmet.ProtuStrankaListNazivFormated>
    <izvorni_sadrzaj>
      <item>MORSKA ŽELJA j.d.o.o. za usluge, turistička agencija</item>
    </izvorni_sadrzaj>
    <derivirana_varijabla naziv="DomainObject.Predmet.ProtuStrankaListNazivFormated_1">
      <item>MORSKA ŽELJA j.d.o.o. za usluge, turistička agencija</item>
    </derivirana_varijabla>
  </DomainObject.Predmet.ProtuStrankaListNazivFormated>
  <DomainObject.Predmet.ProtuStrankaListNazivFormatedOIB>
    <izvorni_sadrzaj>
      <item>MORSKA ŽELJA j.d.o.o. za usluge, turistička agencija, OIB 49413508212</item>
    </izvorni_sadrzaj>
    <derivirana_varijabla naziv="DomainObject.Predmet.ProtuStrankaListNazivFormatedOIB_1">
      <item>MORSKA ŽELJA j.d.o.o. za usluge, turistička agencija, OIB 49413508212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Stjepan Gojsalić</item>
    </izvorni_sadrzaj>
    <derivirana_varijabla naziv="DomainObject.Predmet.OstaliListFormated_1">
      <item>Županijsko državno odvjetništvo punomoćnik sudionika u postupku RH, Ministarstvo financija</item>
      <item>Stjepan Gojsalić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Stjepan Gojsalić, OIB 56812975585</item>
    </izvorni_sadrzaj>
    <derivirana_varijabla naziv="DomainObject.Predmet.OstaliListFormatedOIB_1">
      <item>Županijsko državno odvjetništvo, OIB 70793241859 punomoćnik sudionika u postupku RH, Ministarstvo financija</item>
      <item>Stjepan Gojsalić, OIB 56812975585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Stjepan Gojsalić, Arapova 4,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Stjepan Gojsalić, Arapova 4,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Stjepan Gojsalić, OIB 56812975585, Arapova 4,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Stjepan Gojsalić, OIB 56812975585, Arapova 4, 21000 Split</item>
    </derivirana_varijabla>
  </DomainObject.Predmet.OstaliListFormatedWithAdressOIB>
  <DomainObject.Predmet.OstaliListNazivFormated>
    <izvorni_sadrzaj>
      <item>Županijsko državno odvjetništvo</item>
      <item>Stjepan Gojsalić</item>
    </izvorni_sadrzaj>
    <derivirana_varijabla naziv="DomainObject.Predmet.OstaliListNazivFormated_1">
      <item>Županijsko državno odvjetništvo</item>
      <item>Stjepan Gojsalić</item>
    </derivirana_varijabla>
  </DomainObject.Predmet.OstaliListNazivFormated>
  <DomainObject.Predmet.OstaliListNazivFormatedOIB>
    <izvorni_sadrzaj>
      <item>Županijsko državno odvjetništvo, OIB 70793241859</item>
      <item>Stjepan Gojsalić, OIB 56812975585</item>
    </izvorni_sadrzaj>
    <derivirana_varijabla naziv="DomainObject.Predmet.OstaliListNazivFormatedOIB_1">
      <item>Županijsko državno odvjetništvo, OIB 70793241859</item>
      <item>Stjepan Gojsalić, OIB 56812975585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MORSKA ŽELJA j.d.o.o. za usluge, turistička agencija</izvorni_sadrzaj>
    <derivirana_varijabla naziv="DomainObject.Predmet.ProtustrankaIDrugi_1">MORSKA ŽELJA j.d.o.o. za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MORSKA ŽELJA j.d.o.o. za usluge, turistička agencija, OIB 49413508212, Arapova 4, 21000 Split</izvorni_sadrzaj>
    <derivirana_varijabla naziv="DomainObject.Predmet.ProtustrankaIDrugiAdressOIB_1">MORSKA ŽELJA j.d.o.o. za usluge, turistička agencija, OIB 49413508212, Arapova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ŽELJA j.d.o.o. za usluge, turistička agencija</item>
      <item>RH, Ministarstvo financija</item>
      <item>Županijsko državno odvjetništvo</item>
      <item>Stjepan Gojsalić</item>
    </izvorni_sadrzaj>
    <derivirana_varijabla naziv="DomainObject.Predmet.SudioniciListNaziv_1">
      <item>MORSKA ŽELJA j.d.o.o. za usluge, turistička agencija</item>
      <item>RH, Ministarstvo financija</item>
      <item>Županijsko državno odvjetništvo</item>
      <item>Stjepan Gojsalić</item>
    </derivirana_varijabla>
  </DomainObject.Predmet.SudioniciListNaziv>
  <DomainObject.Predmet.SudioniciListAdressOIB>
    <izvorni_sadrzaj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izvorni_sadrzaj>
    <derivirana_varijabla naziv="DomainObject.Predmet.SudioniciListAdressOIB_1"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49413508212</item>
      <item>, OIB 18683136487</item>
      <item>, OIB 70793241859</item>
      <item>, OIB 56812975585</item>
    </izvorni_sadrzaj>
    <derivirana_varijabla naziv="DomainObject.Predmet.SudioniciListNazivOIB_1">
      <item>, OIB 49413508212</item>
      <item>, OIB 18683136487</item>
      <item>, OIB 70793241859</item>
      <item>, OIB 56812975585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St-1092/2017-23</izvorni_sadrzaj>
    <derivirana_varijabla naziv="DomainObject.PredzadnjaOdlukaIzPredmeta.Oznaka_1">St-1092/2017-23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2778</properties:Characters>
  <properties:Lines>67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2019-03-13T10:50:00Z</cp:lastPrinted>
  <dcterms:modified xmlns:xsi="http://www.w3.org/2001/XMLSchema-instance" xsi:type="dcterms:W3CDTF">2019-03-13T10:52:00Z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