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5bda" w14:paraId="a465bda" w:rsidRDefault="00D344D2" w:rsidR="00D344D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51311D">
      <w:r w:rsidRPr="0051311D">
        <w:t xml:space="preserve">   </w:t>
      </w:r>
      <w:r w:rsidR="00727700" w:rsidRPr="0051311D">
        <w:t xml:space="preserve"> </w:t>
      </w:r>
      <w:r w:rsidRPr="0051311D">
        <w:t xml:space="preserve">REPUBLIKA HRVATSKA  </w:t>
      </w:r>
    </w:p>
    <w:p w:rsidRDefault="005078C7" w:rsidP="005078C7" w:rsidR="005078C7" w:rsidRPr="0051311D">
      <w:r w:rsidRPr="0051311D">
        <w:t>TRGOVAČKI SUD U ZAGREBU</w:t>
      </w:r>
    </w:p>
    <w:p w:rsidRDefault="00727700" w:rsidP="005078C7" w:rsidR="00A22E70" w:rsidRPr="0051311D">
      <w:r w:rsidRPr="0051311D">
        <w:t xml:space="preserve">          </w:t>
      </w:r>
      <w:r w:rsidR="005078C7" w:rsidRPr="0051311D">
        <w:t xml:space="preserve">Zagreb, </w:t>
      </w:r>
      <w:proofErr w:type="spellStart"/>
      <w:r w:rsidR="005078C7" w:rsidRPr="0051311D">
        <w:t>Amruševa</w:t>
      </w:r>
      <w:proofErr w:type="spellEnd"/>
      <w:r w:rsidR="005078C7" w:rsidRPr="0051311D">
        <w:t xml:space="preserve"> </w:t>
      </w:r>
      <w:r w:rsidR="005447B3" w:rsidRPr="0051311D">
        <w:t>2</w:t>
      </w:r>
      <w:r w:rsidR="00883188">
        <w:tab/>
      </w:r>
      <w:r w:rsidR="00883188">
        <w:tab/>
      </w:r>
      <w:r w:rsidR="00883188">
        <w:tab/>
      </w:r>
      <w:r w:rsidR="00883188">
        <w:tab/>
      </w:r>
      <w:r w:rsidR="00883188">
        <w:tab/>
      </w:r>
      <w:r w:rsidR="00883188">
        <w:tab/>
      </w:r>
    </w:p>
    <w:p w:rsidRDefault="00D344D2" w:rsidP="001C2673" w:rsidR="00D344D2">
      <w:pPr>
        <w:ind w:left="3540"/>
        <w:rPr>
          <w:b/>
        </w:rPr>
      </w:pPr>
    </w:p>
    <w:p w:rsidRDefault="00731F3B" w:rsidP="00D344D2" w:rsidR="00731F3B">
      <w:pPr>
        <w:jc w:val="center"/>
        <w:rPr>
          <w:lang w:val="pl-PL"/>
        </w:rPr>
      </w:pPr>
    </w:p>
    <w:p w:rsidRDefault="00D344D2" w:rsidP="00D344D2" w:rsidR="00D344D2" w:rsidRPr="00D344D2">
      <w:pPr>
        <w:jc w:val="center"/>
        <w:rPr>
          <w:lang w:val="pl-PL"/>
        </w:rPr>
      </w:pPr>
      <w:r w:rsidRPr="00D344D2">
        <w:rPr>
          <w:lang w:val="pl-PL"/>
        </w:rPr>
        <w:t>R E P U B L I K A  H R V A T S K A</w:t>
      </w:r>
    </w:p>
    <w:p w:rsidRDefault="001C2673" w:rsidP="001C2673" w:rsidR="005078C7" w:rsidRPr="00D344D2">
      <w:pPr>
        <w:ind w:left="3540"/>
      </w:pPr>
      <w:r w:rsidRPr="00D344D2">
        <w:t xml:space="preserve">Z A K LJ U Č A K </w:t>
      </w:r>
    </w:p>
    <w:p w:rsidRDefault="00A22E70" w:rsidP="00A22E70" w:rsidR="00A22E70" w:rsidRPr="0051311D">
      <w:pPr>
        <w:jc w:val="center"/>
        <w:rPr>
          <w:b/>
        </w:rPr>
      </w:pPr>
    </w:p>
    <w:p w:rsidRDefault="003B7976" w:rsidP="003B7976" w:rsidR="003B7976" w:rsidRPr="003B7976">
      <w:pPr>
        <w:jc w:val="both"/>
        <w:rPr>
          <w:lang w:val="pt-BR"/>
        </w:rPr>
      </w:pPr>
    </w:p>
    <w:p w:rsidRDefault="003B7976" w:rsidP="003B7976" w:rsidR="001C2673">
      <w:pPr>
        <w:jc w:val="both"/>
        <w:rPr>
          <w:lang w:val="pt-BR"/>
        </w:rPr>
      </w:pPr>
      <w:r w:rsidRPr="003B7976">
        <w:rPr>
          <w:lang w:val="pt-BR"/>
        </w:rPr>
        <w:t xml:space="preserve">                Trgovački sud u Zagrebu po sucu pojedincu Nikoli Ribariću, kao stečajnom sucu u stečajnom postupku nad stečajnim dužnikom GENO d.o.o. u stečaju, Zaprešić, Josipa Jelačića 26, OIB: 652</w:t>
      </w:r>
      <w:r w:rsidR="00A447BA">
        <w:rPr>
          <w:lang w:val="pt-BR"/>
        </w:rPr>
        <w:t>23300901, MBS: 080180740, dana 24</w:t>
      </w:r>
      <w:r w:rsidRPr="003B7976">
        <w:rPr>
          <w:lang w:val="pt-BR"/>
        </w:rPr>
        <w:t>.</w:t>
      </w:r>
      <w:r w:rsidR="00A447BA">
        <w:rPr>
          <w:lang w:val="pt-BR"/>
        </w:rPr>
        <w:t xml:space="preserve"> listopada</w:t>
      </w:r>
      <w:r w:rsidRPr="003B7976">
        <w:rPr>
          <w:lang w:val="pt-BR"/>
        </w:rPr>
        <w:t xml:space="preserve"> 201</w:t>
      </w:r>
      <w:r w:rsidR="00262162">
        <w:rPr>
          <w:lang w:val="pt-BR"/>
        </w:rPr>
        <w:t>8</w:t>
      </w:r>
      <w:r w:rsidRPr="003B7976">
        <w:rPr>
          <w:lang w:val="pt-BR"/>
        </w:rPr>
        <w:t>.,</w:t>
      </w:r>
    </w:p>
    <w:p w:rsidRDefault="003B7976" w:rsidP="003B7976" w:rsidR="003B7976">
      <w:pPr>
        <w:jc w:val="both"/>
      </w:pPr>
    </w:p>
    <w:p w:rsidRDefault="001C2673" w:rsidP="001C2673" w:rsidR="001C2673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  <w:t xml:space="preserve">z a k </w:t>
      </w:r>
      <w:proofErr w:type="spellStart"/>
      <w:r>
        <w:t>lj</w:t>
      </w:r>
      <w:proofErr w:type="spellEnd"/>
      <w:r>
        <w:t xml:space="preserve"> u č i o    j e </w:t>
      </w:r>
    </w:p>
    <w:p w:rsidRDefault="001C2673" w:rsidP="001C2673" w:rsidR="001C2673">
      <w:pPr>
        <w:jc w:val="both"/>
      </w:pPr>
    </w:p>
    <w:p w:rsidRDefault="00262162" w:rsidP="00262162" w:rsidR="00262162">
      <w:pPr>
        <w:ind w:firstLine="708"/>
        <w:jc w:val="both"/>
      </w:pPr>
      <w:r>
        <w:rPr>
          <w:b/>
        </w:rPr>
        <w:tab/>
      </w:r>
      <w:r>
        <w:t>Poziva se</w:t>
      </w:r>
      <w:r w:rsidRPr="009A6899">
        <w:t xml:space="preserve"> stečajn</w:t>
      </w:r>
      <w:r>
        <w:t xml:space="preserve">i upravitelj </w:t>
      </w:r>
      <w:r w:rsidRPr="009A6899">
        <w:t xml:space="preserve">u roku od </w:t>
      </w:r>
      <w:r>
        <w:t>15</w:t>
      </w:r>
      <w:r w:rsidRPr="009A6899">
        <w:t xml:space="preserve"> dana</w:t>
      </w:r>
      <w:r>
        <w:t xml:space="preserve"> od dostave zaključka, </w:t>
      </w:r>
      <w:r w:rsidRPr="009A6899">
        <w:t>dostavi</w:t>
      </w:r>
      <w:r>
        <w:t>ti</w:t>
      </w:r>
      <w:r w:rsidRPr="009A6899">
        <w:t xml:space="preserve"> izvješće o tijeku stečajnog postupka odnosno o radnjama koje su poduzete nak</w:t>
      </w:r>
      <w:r>
        <w:t xml:space="preserve">on podnošenja zadnjeg izvješća. </w:t>
      </w:r>
    </w:p>
    <w:p w:rsidRDefault="00262162" w:rsidP="00262162" w:rsidR="00262162">
      <w:pPr>
        <w:ind w:firstLine="708"/>
        <w:jc w:val="both"/>
      </w:pPr>
    </w:p>
    <w:p w:rsidRDefault="00727700" w:rsidP="00262162" w:rsidR="00727700" w:rsidRPr="0051311D">
      <w:pPr>
        <w:jc w:val="both"/>
      </w:pPr>
    </w:p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A447BA">
        <w:t>24</w:t>
      </w:r>
      <w:r w:rsidR="005078C7" w:rsidRPr="0051311D">
        <w:t>.</w:t>
      </w:r>
      <w:r w:rsidR="00A447BA">
        <w:t xml:space="preserve"> listopada</w:t>
      </w:r>
      <w:r w:rsidR="005078C7" w:rsidRPr="0051311D">
        <w:t xml:space="preserve"> 201</w:t>
      </w:r>
      <w:r w:rsidR="00262162">
        <w:t>8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A81A70" w:rsidP="00A81A70" w:rsidR="009626E0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9626E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81A70" w:rsidP="00A81A70" w:rsidR="008831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Nikola Ribarić, v.r.</w:t>
      </w:r>
    </w:p>
    <w:p w:rsidRDefault="00A81A70" w:rsidP="00A81A70" w:rsidR="00A81A70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A81A70" w:rsidP="00A81A70" w:rsidR="00A81A70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 xml:space="preserve"> Maja Hajtek</w:t>
      </w:r>
    </w:p>
    <w:p w:rsidRDefault="00A81A70" w:rsidP="00731F3B" w:rsidR="00A81A70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262162" w:rsidP="00262162" w:rsidR="0026216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62162" w:rsidP="00262162" w:rsidR="00262162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31F3B" w:rsidP="00262162" w:rsidR="00731F3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62162" w:rsidP="00262162" w:rsidR="00262162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262162" w:rsidP="00262162" w:rsidR="0026216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>
        <w:t xml:space="preserve">Protiv ovog zaključka žalba nije dopuštena (čl. </w:t>
      </w:r>
      <w:proofErr w:type="spellStart"/>
      <w:r>
        <w:t>11</w:t>
      </w:r>
      <w:proofErr w:type="spellEnd"/>
      <w:r>
        <w:t xml:space="preserve"> </w:t>
      </w:r>
      <w:proofErr w:type="spellStart"/>
      <w:r>
        <w:t>toč</w:t>
      </w:r>
      <w:proofErr w:type="spellEnd"/>
      <w:r>
        <w:t>. 9 SZ-a)</w:t>
      </w:r>
    </w:p>
    <w:p w:rsidRDefault="00262162" w:rsidP="00262162" w:rsidR="00262162">
      <w:pPr>
        <w:pStyle w:val="Podnaslov"/>
        <w:ind w:firstLine="708" w:left="4956"/>
        <w:rPr>
          <w:b w:val="false"/>
        </w:rPr>
      </w:pPr>
    </w:p>
    <w:p w:rsidRDefault="009626E0" w:rsidP="005078C7" w:rsidR="009626E0">
      <w:pPr>
        <w:rPr>
          <w:b/>
        </w:rPr>
      </w:pPr>
    </w:p>
    <w:p w:rsidRDefault="009626E0" w:rsidP="005078C7" w:rsidR="009626E0">
      <w:pPr>
        <w:rPr>
          <w:b/>
        </w:rPr>
      </w:pPr>
    </w:p>
    <w:p w:rsidRDefault="00D344D2" w:rsidP="005078C7" w:rsidR="00D344D2"/>
    <w:p w:rsidRDefault="00D344D2" w:rsidP="005078C7" w:rsidR="00D344D2"/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F3B" w:rsidP="00731F3B" w:rsidR="00731F3B">
      <w:r>
        <w:separator/>
      </w:r>
    </w:p>
  </w:endnote>
  <w:endnote w:id="0" w:type="continuationSeparator">
    <w:p w:rsidRDefault="00731F3B" w:rsidP="00731F3B" w:rsidR="00731F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F3B" w:rsidP="00731F3B" w:rsidR="00731F3B">
      <w:r>
        <w:separator/>
      </w:r>
    </w:p>
  </w:footnote>
  <w:footnote w:id="0" w:type="continuationSeparator">
    <w:p w:rsidRDefault="00731F3B" w:rsidP="00731F3B" w:rsidR="00731F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F3B" w:rsidP="00731F3B" w:rsidR="00731F3B">
    <w:pPr>
      <w:pStyle w:val="Zaglavlje"/>
      <w:jc w:val="right"/>
    </w:pPr>
    <w:proofErr w:type="spellStart"/>
    <w:r w:rsidRPr="0051311D">
      <w:t>72</w:t>
    </w:r>
    <w:proofErr w:type="spellEnd"/>
    <w:r w:rsidRPr="0051311D">
      <w:t>. St-</w:t>
    </w:r>
    <w:proofErr w:type="spellStart"/>
    <w:r>
      <w:t>1367</w:t>
    </w:r>
    <w:proofErr w:type="spellEnd"/>
    <w:r>
      <w:t>/</w:t>
    </w:r>
    <w:proofErr w:type="spellStart"/>
    <w:r>
      <w:t>2011</w:t>
    </w:r>
    <w:proofErr w:type="spellEnd"/>
    <w:r>
      <w:t>-</w:t>
    </w:r>
    <w:proofErr w:type="spellStart"/>
    <w:r>
      <w:t>184</w:t>
    </w:r>
    <w:proofErr w:type="spellEnd"/>
  </w:p>
  <w:p w:rsidRDefault="00731F3B" w:rsidR="00731F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D45BDB"/>
    <w:multiLevelType w:val="hybridMultilevel"/>
    <w:tmpl w:val="954C2364"/>
    <w:lvl w:tplc="CE3459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1A61F5"/>
    <w:rsid w:val="001C2673"/>
    <w:rsid w:val="00262162"/>
    <w:rsid w:val="003B7976"/>
    <w:rsid w:val="0046020C"/>
    <w:rsid w:val="004656E5"/>
    <w:rsid w:val="004C61A7"/>
    <w:rsid w:val="005078C7"/>
    <w:rsid w:val="0051311D"/>
    <w:rsid w:val="005447B3"/>
    <w:rsid w:val="005630FC"/>
    <w:rsid w:val="005A5A54"/>
    <w:rsid w:val="0060697D"/>
    <w:rsid w:val="00727700"/>
    <w:rsid w:val="00731F3B"/>
    <w:rsid w:val="00784480"/>
    <w:rsid w:val="00810AC1"/>
    <w:rsid w:val="008556C1"/>
    <w:rsid w:val="00883188"/>
    <w:rsid w:val="008D0305"/>
    <w:rsid w:val="009151C4"/>
    <w:rsid w:val="009626E0"/>
    <w:rsid w:val="00A22E70"/>
    <w:rsid w:val="00A447BA"/>
    <w:rsid w:val="00A5777C"/>
    <w:rsid w:val="00A66BD2"/>
    <w:rsid w:val="00A77317"/>
    <w:rsid w:val="00A81A70"/>
    <w:rsid w:val="00A91D54"/>
    <w:rsid w:val="00B322F7"/>
    <w:rsid w:val="00B94264"/>
    <w:rsid w:val="00BB4D3C"/>
    <w:rsid w:val="00D344D2"/>
    <w:rsid w:val="00DE786D"/>
    <w:rsid w:val="00EA10DC"/>
    <w:rsid w:val="00F4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344D2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030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31F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1F3B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31F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31F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1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A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A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A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A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344D2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030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31F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1F3B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31F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31F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1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A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A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A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A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32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71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139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72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St-1367/2011</izvorni_sadrzaj>
    <derivirana_varijabla naziv="DomainObject.Predmet.OznakaBroj_1">St-1367/2011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GENO d.o.o.</izvorni_sadrzaj>
    <derivirana_varijabla naziv="DomainObject.Predmet.ProtustrankaFormated_1">  GENO d.o.o.</derivirana_varijabla>
  </DomainObject.Predmet.ProtustrankaFormated>
  <DomainObject.Predmet.ProtustrankaFormatedOIB>
    <izvorni_sadrzaj>  GENO d.o.o., OIB 65223300901</izvorni_sadrzaj>
    <derivirana_varijabla naziv="DomainObject.Predmet.ProtustrankaFormatedOIB_1">  GENO d.o.o., OIB 65223300901</derivirana_varijabla>
  </DomainObject.Predmet.ProtustrankaFormatedOIB>
  <DomainObject.Predmet.ProtustrankaFormatedWithAdress>
    <izvorni_sadrzaj> GENO d.o.o., BANA JOSIPA JELAČIĆA  26, 10290 Zaprešić</izvorni_sadrzaj>
    <derivirana_varijabla naziv="DomainObject.Predmet.ProtustrankaFormatedWithAdress_1"> GENO d.o.o., BANA JOSIPA JELAČIĆA  26, 10290 Zaprešić</derivirana_varijabla>
  </DomainObject.Predmet.ProtustrankaFormatedWithAdress>
  <DomainObject.Predmet.ProtustrankaFormatedWithAdressOIB>
    <izvorni_sadrzaj> GENO d.o.o., OIB 65223300901, BANA JOSIPA JELAČIĆA  26, 10290 Zaprešić</izvorni_sadrzaj>
    <derivirana_varijabla naziv="DomainObject.Predmet.ProtustrankaFormatedWithAdressOIB_1"> GENO d.o.o., OIB 65223300901, BANA JOSIPA JELAČIĆA  26, 10290 Zaprešić</derivirana_varijabla>
  </DomainObject.Predmet.ProtustrankaFormatedWithAdressOIB>
  <DomainObject.Predmet.ProtustrankaWithAdress>
    <izvorni_sadrzaj>GENO d.o.o. BANA JOSIPA JELAČIĆA  26, 10290 Zaprešić</izvorni_sadrzaj>
    <derivirana_varijabla naziv="DomainObject.Predmet.ProtustrankaWithAdress_1">GENO d.o.o. BANA JOSIPA JELAČIĆA  26, 10290 Zaprešić</derivirana_varijabla>
  </DomainObject.Predmet.ProtustrankaWithAdress>
  <DomainObject.Predmet.ProtustrankaWithAdressOIB>
    <izvorni_sadrzaj>GENO d.o.o., OIB 65223300901, BANA JOSIPA JELAČIĆA  26, 10290 Zaprešić</izvorni_sadrzaj>
    <derivirana_varijabla naziv="DomainObject.Predmet.ProtustrankaWithAdressOIB_1">GENO d.o.o., OIB 65223300901, BANA JOSIPA JELAČIĆA  26, 10290 Zaprešić</derivirana_varijabla>
  </DomainObject.Predmet.ProtustrankaWithAdressOIB>
  <DomainObject.Predmet.ProtustrankaNazivFormated>
    <izvorni_sadrzaj>GENO d.o.o.</izvorni_sadrzaj>
    <derivirana_varijabla naziv="DomainObject.Predmet.ProtustrankaNazivFormated_1">GENO d.o.o.</derivirana_varijabla>
  </DomainObject.Predmet.ProtustrankaNazivFormated>
  <DomainObject.Predmet.ProtustrankaNazivFormatedOIB>
    <izvorni_sadrzaj>GENO d.o.o., OIB 65223300901</izvorni_sadrzaj>
    <derivirana_varijabla naziv="DomainObject.Predmet.ProtustrankaNazivFormatedOIB_1">GENO d.o.o., OIB 65223300901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VALOVITI PAPIRI DUNAPACK; PERFA - BIO d.o.o. za proizvodnju i trgovinu; Odvjetničko društvo KALLAY &amp; PARTNERI, društvo s ograničenom odgovornošću</izvorni_sadrzaj>
    <derivirana_varijabla naziv="DomainObject.Predmet.StrankaFormated_1">  REPUBLIKA HRVATSKA, MINISTARSTVO FINANCIJA, POREZNA UPRAVA zastupanog po punomoćniku ŽUPANIJSKO DRŽAVNO ODVJETNIŠTVO U VELIKOJ GORICI; VALOVITI PAPIRI DUNAPACK; PERFA - BIO d.o.o. za proizvodnju i trgovinu; Odvjetničko društvo KALLAY &amp; PARTNERI, društvo s ograničenom odgovornošću</derivirana_varijabla>
  </DomainObject.Predmet.StrankaFormated>
  <DomainObject.Predmet.StrankaFormatedOIB>
    <izvorni_sadrzaj>  REPUBLIKA HRVATSKA, MINISTARSTVO FINANCIJA, POREZNA UPRAVA, OIB 18683136487 zastupanog po punomoćniku ŽUPANIJSKO DRŽAVNO ODVJETNIŠTVO U VELIKOJ GORICI; VALOVITI PAPIRI DUNAPACK, OIB 96648829623; PERFA - BIO d.o.o. za proizvodnju i trgovinu, OIB 77145316465; Odvjetničko društvo KALLAY &amp; PARTNERI, društvo s ograničenom odgovornošću, OIB 86709918716</izvorni_sadrzaj>
    <derivirana_varijabla naziv="DomainObject.Predmet.StrankaFormatedOIB_1">  REPUBLIKA HRVATSKA, MINISTARSTVO FINANCIJA, POREZNA UPRAVA, OIB 18683136487 zastupanog po punomoćniku ŽUPANIJSKO DRŽAVNO ODVJETNIŠTVO U VELIKOJ GORICI; VALOVITI PAPIRI DUNAPACK, OIB 96648829623; PERFA - BIO d.o.o. za proizvodnju i trgovinu, OIB 77145316465; Odvjetničko društvo KALLAY &amp; PARTNERI, društvo s ograničenom odgovornošću, OIB 86709918716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VALOVITI PAPIRI DUNAPACK; PERFA - BIO d.o.o. za proizvodnju i trgovinu, Golubovečka 44, 49240 Donja Stubica; Odvjetničko društvo KALLAY &amp; PARTNERI, društvo s ograničenom odgovornošću, Ilica 1A/III, 10000 Zagreb</izvorni_sadrzaj>
    <derivirana_varijabla naziv="DomainObject.Predmet.StrankaFormatedWithAdress_1"> REPUBLIKA HRVATSKA, MINISTARSTVO FINANCIJA, POREZNA UPRAVA zastupanog po punomoćniku ŽUPANIJSKO DRŽAVNO ODVJETNIŠTVO U VELIKOJ GORICI; VALOVITI PAPIRI DUNAPACK; PERFA - BIO d.o.o. za proizvodnju i trgovinu, Golubovečka 44, 49240 Donja Stubica; Odvjetničko društvo KALLAY &amp; PARTNERI, društvo s ograničenom odgovornošću, Ilica 1A/III, 10000 Zagreb</derivirana_varijabla>
  </DomainObject.Predmet.StrankaFormatedWithAdress>
  <DomainObject.Predmet.StrankaFormatedWithAdressOIB>
    <izvorni_sadrzaj> REPUBLIKA HRVATSKA, MINISTARSTVO FINANCIJA, POREZNA UPRAVA, OIB 18683136487 zastupanog po punomoćniku ŽUPANIJSKO DRŽAVNO ODVJETNIŠTVO U VELIKOJ GORICI; VALOVITI PAPIRI DUNAPACK, OIB 96648829623; PERFA - BIO d.o.o. za proizvodnju i trgovinu, OIB 77145316465, Golubovečka 44, 49240 Donja Stubica; Odvjetničko društvo KALLAY &amp; PARTNERI, društvo s ograničenom odgovornošću, OIB 86709918716, Ilica 1A/III, 10000 Zagreb</izvorni_sadrzaj>
    <derivirana_varijabla naziv="DomainObject.Predmet.StrankaFormatedWithAdressOIB_1"> REPUBLIKA HRVATSKA, MINISTARSTVO FINANCIJA, POREZNA UPRAVA, OIB 18683136487 zastupanog po punomoćniku ŽUPANIJSKO DRŽAVNO ODVJETNIŠTVO U VELIKOJ GORICI; VALOVITI PAPIRI DUNAPACK, OIB 96648829623; PERFA - BIO d.o.o. za proizvodnju i trgovinu, OIB 77145316465, Golubovečka 44, 49240 Donja Stubica; Odvjetničko društvo KALLAY &amp; PARTNERI, društvo s ograničenom odgovornošću, OIB 86709918716, Ilica 1A/III, 10000 Zagreb</derivirana_varijabla>
  </DomainObject.Predmet.StrankaFormatedWithAdressOIB>
  <DomainObject.Predmet.StrankaWithAdress>
    <izvorni_sadrzaj>REPUBLIKA HRVATSKA, MINISTARSTVO FINANCIJA, POREZNA UPRAVA ,VALOVITI PAPIRI DUNAPACK ,PERFA - BIO d.o.o. za proizvodnju i trgovinu Golubovečka 44,49240 Donja Stubica,Odvjetničko društvo KALLAY &amp; PARTNERI, društvo s ograničenom odgovornošću Ilica 1A/III,10000 Zagreb</izvorni_sadrzaj>
    <derivirana_varijabla naziv="DomainObject.Predmet.StrankaWithAdress_1">REPUBLIKA HRVATSKA, MINISTARSTVO FINANCIJA, POREZNA UPRAVA ,VALOVITI PAPIRI DUNAPACK ,PERFA - BIO d.o.o. za proizvodnju i trgovinu Golubovečka 44,49240 Donja Stubica,Odvjetničko društvo KALLAY &amp; PARTNERI, društvo s ograničenom odgovornošću Ilica 1A/III,10000 Zagreb</derivirana_varijabla>
  </DomainObject.Predmet.StrankaWithAdress>
  <DomainObject.Predmet.StrankaWithAdressOIB>
    <izvorni_sadrzaj>REPUBLIKA HRVATSKA, MINISTARSTVO FINANCIJA, POREZNA UPRAVA, OIB 18683136487,VALOVITI PAPIRI DUNAPACK, OIB 96648829623,PERFA - BIO d.o.o. za proizvodnju i trgovinu, OIB 77145316465, Golubovečka 44,49240 Donja Stubica,Odvjetničko društvo KALLAY &amp; PARTNERI, društvo s ograničenom odgovornošću, OIB 86709918716, Ilica 1A/III,10000 Zagreb</izvorni_sadrzaj>
    <derivirana_varijabla naziv="DomainObject.Predmet.StrankaWithAdressOIB_1">REPUBLIKA HRVATSKA, MINISTARSTVO FINANCIJA, POREZNA UPRAVA, OIB 18683136487,VALOVITI PAPIRI DUNAPACK, OIB 96648829623,PERFA - BIO d.o.o. za proizvodnju i trgovinu, OIB 77145316465, Golubovečka 44,49240 Donja Stubica,Odvjetničko društvo KALLAY &amp; PARTNERI, društvo s ograničenom odgovornošću, OIB 86709918716, Ilica 1A/III,10000 Zagreb</derivirana_varijabla>
  </DomainObject.Predmet.StrankaWithAdressOIB>
  <DomainObject.Predmet.StrankaNazivFormated>
    <izvorni_sadrzaj>REPUBLIKA HRVATSKA, MINISTARSTVO FINANCIJA, POREZNA UPRAVA,VALOVITI PAPIRI DUNAPACK,PERFA - BIO d.o.o. za proizvodnju i trgovinu,Odvjetničko društvo KALLAY &amp; PARTNERI, društvo s ograničenom odgovornošću</izvorni_sadrzaj>
    <derivirana_varijabla naziv="DomainObject.Predmet.StrankaNazivFormated_1">REPUBLIKA HRVATSKA, MINISTARSTVO FINANCIJA, POREZNA UPRAVA,VALOVITI PAPIRI DUNAPACK,PERFA - BIO d.o.o. za proizvodnju i trgovinu,Odvjetničko društvo KALLAY &amp; PARTNERI, društvo s ograničenom odgovornošću</derivirana_varijabla>
  </DomainObject.Predmet.StrankaNazivFormated>
  <DomainObject.Predmet.StrankaNazivFormatedOIB>
    <izvorni_sadrzaj>REPUBLIKA HRVATSKA, MINISTARSTVO FINANCIJA, POREZNA UPRAVA, OIB 18683136487,VALOVITI PAPIRI DUNAPACK, OIB 96648829623,PERFA - BIO d.o.o. za proizvodnju i trgovinu, OIB 77145316465,Odvjetničko društvo KALLAY &amp; PARTNERI, društvo s ograničenom odgovornošću, OIB 86709918716</izvorni_sadrzaj>
    <derivirana_varijabla naziv="DomainObject.Predmet.StrankaNazivFormatedOIB_1">REPUBLIKA HRVATSKA, MINISTARSTVO FINANCIJA, POREZNA UPRAVA, OIB 18683136487,VALOVITI PAPIRI DUNAPACK, OIB 96648829623,PERFA - BIO d.o.o. za proizvodnju i trgovinu, OIB 77145316465,Odvjetničko društvo KALLAY &amp; PARTNERI, društvo s ograničenom odgovornošću, OIB 86709918716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VALOVITI PAPIRI DUNAPACK</item>
      <item>PERFA - BIO d.o.o. za proizvodnju i trgovinu</item>
      <item>Odvjetničko društvo KALLAY &amp; PARTNERI, društvo s ograničenom odgovornošću</item>
    </izvorni_sadrzaj>
    <derivirana_varijabla naziv="DomainObject.Predmet.StrankaListFormated_1">
      <item>REPUBLIKA HRVATSKA, MINISTARSTVO FINANCIJA, POREZNA UPRAVA zastupanog po punomoćniku ŽUPANIJSKO DRŽAVNO ODVJETNIŠTVO U VELIKOJ GORICI</item>
      <item>VALOVITI PAPIRI DUNAPACK</item>
      <item>PERFA - BIO d.o.o. za proizvodnju i trgovinu</item>
      <item>Odvjetničko društvo KALLAY &amp; PARTNERI, društvo s ograničenom odgovornošću</item>
    </derivirana_varijabla>
  </DomainObject.Predmet.StrankaListFormated>
  <DomainObject.Predmet.StrankaListFormatedOIB>
    <izvorni_sadrzaj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</item>
      <item>Odvjetničko društvo KALLAY &amp; PARTNERI, društvo s ograničenom odgovornošću, OIB 86709918716</item>
    </izvorni_sadrzaj>
    <derivirana_varijabla naziv="DomainObject.Predmet.StrankaListFormatedOIB_1"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</item>
      <item>Odvjetničko društvo KALLAY &amp; PARTNERI, društvo s ograničenom odgovornošću, OIB 86709918716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VALOVITI PAPIRI DUNAPACK</item>
      <item>PERFA - BIO d.o.o. za proizvodnju i trgovinu, Golubovečka 44, 49240 Donja Stubica</item>
      <item>Odvjetničko društvo KALLAY &amp; PARTNERI, društvo s ograničenom odgovornošću, Ilica 1A/III, 10000 Zagreb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VALOVITI PAPIRI DUNAPACK</item>
      <item>PERFA - BIO d.o.o. za proizvodnju i trgovinu, Golubovečka 44, 49240 Donja Stubica</item>
      <item>Odvjetničko društvo KALLAY &amp; PARTNERI, društvo s ograničenom odgovornošću, Ilica 1A/III, 10000 Zagreb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77145316465, Golubovečka 44, 49240 Donja Stubica</item>
      <item>Odvjetničko društvo KALLAY &amp; PARTNERI, društvo s ograničenom odgovornošću, OIB 86709918716, Ilica 1A/III, 10000 Zagreb</item>
    </izvorni_sadrzaj>
    <derivirana_varijabla naziv="DomainObject.Predmet.StrankaListFormatedWithAdressOIB_1"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77145316465, Golubovečka 44, 49240 Donja Stubica</item>
      <item>Odvjetničko društvo KALLAY &amp; PARTNERI, društvo s ograničenom odgovornošću, OIB 86709918716, Ilica 1A/III, 10000 Zagreb</item>
    </derivirana_varijabla>
  </DomainObject.Predmet.StrankaListFormatedWithAdressOIB>
  <DomainObject.Predmet.StrankaListNazivFormated>
    <izvorni_sadrzaj>
      <item>REPUBLIKA HRVATSKA, MINISTARSTVO FINANCIJA, POREZNA UPRAVA</item>
      <item>VALOVITI PAPIRI DUNAPACK</item>
      <item>PERFA - BIO d.o.o. za proizvodnju i trgovinu</item>
      <item>Odvjetničko društvo KALLAY &amp; PARTNERI, društvo s ograničenom odgovornošću</item>
    </izvorni_sadrzaj>
    <derivirana_varijabla naziv="DomainObject.Predmet.StrankaListNazivFormated_1">
      <item>REPUBLIKA HRVATSKA, MINISTARSTVO FINANCIJA, POREZNA UPRAVA</item>
      <item>VALOVITI PAPIRI DUNAPACK</item>
      <item>PERFA - BIO d.o.o. za proizvodnju i trgovinu</item>
      <item>Odvjetničko društvo KALLAY &amp; PARTNERI, društvo s ograničenom odgovornošću</item>
    </derivirana_varijabla>
  </DomainObject.Predmet.StrankaListNazivFormated>
  <DomainObject.Predmet.StrankaListNazivFormatedOIB>
    <izvorni_sadrzaj>
      <item>REPUBLIKA HRVATSKA, MINISTARSTVO FINANCIJA, POREZNA UPRAVA, OIB 18683136487</item>
      <item>VALOVITI PAPIRI DUNAPACK, OIB 96648829623</item>
      <item>PERFA - BIO d.o.o. za proizvodnju i trgovinu, OIB 77145316465</item>
      <item>Odvjetničko društvo KALLAY &amp; PARTNERI, društvo s ograničenom odgovornošću, OIB 86709918716</item>
    </izvorni_sadrzaj>
    <derivirana_varijabla naziv="DomainObject.Predmet.StrankaListNazivFormatedOIB_1">
      <item>REPUBLIKA HRVATSKA, MINISTARSTVO FINANCIJA, POREZNA UPRAVA, OIB 18683136487</item>
      <item>VALOVITI PAPIRI DUNAPACK, OIB 96648829623</item>
      <item>PERFA - BIO d.o.o. za proizvodnju i trgovinu, OIB 77145316465</item>
      <item>Odvjetničko društvo KALLAY &amp; PARTNERI, društvo s ograničenom odgovornošću, OIB 86709918716</item>
    </derivirana_varijabla>
  </DomainObject.Predmet.StrankaListNazivFormatedOIB>
  <DomainObject.Predmet.ProtuStrankaListFormated>
    <izvorni_sadrzaj>
      <item>GENO d.o.o.</item>
    </izvorni_sadrzaj>
    <derivirana_varijabla naziv="DomainObject.Predmet.ProtuStrankaListFormated_1">
      <item>GENO d.o.o.</item>
    </derivirana_varijabla>
  </DomainObject.Predmet.ProtuStrankaListFormated>
  <DomainObject.Predmet.ProtuStrankaListFormatedOIB>
    <izvorni_sadrzaj>
      <item>GENO d.o.o., OIB 65223300901</item>
    </izvorni_sadrzaj>
    <derivirana_varijabla naziv="DomainObject.Predmet.ProtuStrankaListFormatedOIB_1">
      <item>GENO d.o.o., OIB 65223300901</item>
    </derivirana_varijabla>
  </DomainObject.Predmet.ProtuStrankaListFormatedOIB>
  <DomainObject.Predmet.ProtuStrankaListFormatedWithAdress>
    <izvorni_sadrzaj>
      <item>GENO d.o.o., BANA JOSIPA JELAČIĆA  26, 10290 Zaprešić</item>
    </izvorni_sadrzaj>
    <derivirana_varijabla naziv="DomainObject.Predmet.ProtuStrankaListFormatedWithAdress_1">
      <item>GENO d.o.o., BANA JOSIPA JELAČIĆA  26, 10290 Zaprešić</item>
    </derivirana_varijabla>
  </DomainObject.Predmet.ProtuStrankaListFormatedWithAdress>
  <DomainObject.Predmet.ProtuStrankaListFormatedWithAdressOIB>
    <izvorni_sadrzaj>
      <item>GENO d.o.o., OIB 65223300901, BANA JOSIPA JELAČIĆA  26, 10290 Zaprešić</item>
    </izvorni_sadrzaj>
    <derivirana_varijabla naziv="DomainObject.Predmet.ProtuStrankaListFormatedWithAdressOIB_1">
      <item>GENO d.o.o., OIB 65223300901, BANA JOSIPA JELAČIĆA  26, 10290 Zaprešić</item>
    </derivirana_varijabla>
  </DomainObject.Predmet.ProtuStrankaListFormatedWithAdressOIB>
  <DomainObject.Predmet.ProtuStrankaListNazivFormated>
    <izvorni_sadrzaj>
      <item>GENO d.o.o.</item>
    </izvorni_sadrzaj>
    <derivirana_varijabla naziv="DomainObject.Predmet.ProtuStrankaListNazivFormated_1">
      <item>GENO d.o.o.</item>
    </derivirana_varijabla>
  </DomainObject.Predmet.ProtuStrankaListNazivFormated>
  <DomainObject.Predmet.ProtuStrankaListNazivFormatedOIB>
    <izvorni_sadrzaj>
      <item>GENO d.o.o., OIB 65223300901</item>
    </izvorni_sadrzaj>
    <derivirana_varijabla naziv="DomainObject.Predmet.ProtuStrankaListNazivFormatedOIB_1">
      <item>GENO d.o.o., OIB 65223300901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derivirana_varijabla>
  </DomainObject.Predmet.OstaliListFormated>
  <DomainObject.Predmet.OstaliListFormatedOIB>
    <izvorni_sadrzaj>
      <item>ŽUPANIJSKO DRŽAVNO ODVJETNIŠTVO U VELIKOJ GORICI, OIB 96292040276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izvorni_sadrzaj>
    <derivirana_varijabla naziv="DomainObject.Predmet.OstaliListFormatedOIB_1">
      <item>ŽUPANIJSKO DRŽAVNO ODVJETNIŠTVO U VELIKOJ GORICI, OIB 96292040276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derivirana_varijabla>
  </DomainObject.Predmet.OstaliListFormatedOIB>
  <DomainObject.Predmet.OstaliListFormatedWithAdress>
    <izvorni_sadrzaj>
      <item>ŽUPANIJSKO DRŽAVNO ODVJETNIŠTVO U VELIKOJ GORICI,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ŽUPANIJSKO DRŽAVNO ODVJETNIŠTVO U VELIKOJ GORICI, Zagrebačka 44, 10410 Velika Gorica</item>
      <item>REPUBLIKA HRVATSKA MINISTARSTVO FINANCIJA, Av. Dubrovnik 32, 10000 Zagreb</item>
      <item>OD HAČIĆ &amp; BOŠNJAK, N. Jurišića 2, 10000 Zagreb</item>
      <item>Zoran Tomić, Zelinska 2/I, 10000 Zagreb</item>
      <item>Općinski sud u Novom Zagrebu, SS u Zaprešiću, zk. odjel, TŽF br. 1, 10290 Zaprešić</item>
      <item>Ivica Škunca, Trg M. Tita 2, 10290 Zaprešić</item>
      <item>PERFA - BIO d.o.o. za proizvodnju i trgovinu, Golubovečka 44, 49240 Donja Stubica</item>
      <item>OD Kallay &amp; partneri, Ilica 1A/III, 10000 Zagreb</item>
    </izvorni_sadrzaj>
    <derivirana_varijabla naziv="DomainObject.Predmet.OstaliListFormatedWithAdress_1">
      <item>ŽUPANIJSKO DRŽAVNO ODVJETNIŠTVO U VELIKOJ GORICI,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ŽUPANIJSKO DRŽAVNO ODVJETNIŠTVO U VELIKOJ GORICI, Zagrebačka 44, 10410 Velika Gorica</item>
      <item>REPUBLIKA HRVATSKA MINISTARSTVO FINANCIJA, Av. Dubrovnik 32, 10000 Zagreb</item>
      <item>OD HAČIĆ &amp; BOŠNJAK, N. Jurišića 2, 10000 Zagreb</item>
      <item>Zoran Tomić, Zelinska 2/I, 10000 Zagreb</item>
      <item>Općinski sud u Novom Zagrebu, SS u Zaprešiću, zk. odjel, TŽF br. 1, 10290 Zaprešić</item>
      <item>Ivica Škunca, Trg M. Tita 2, 10290 Zaprešić</item>
      <item>PERFA - BIO d.o.o. za proizvodnju i trgovinu, Golubovečka 44, 49240 Donja Stubica</item>
      <item>OD Kallay &amp; partneri, Ilica 1A/III, 10000 Zagreb</item>
    </derivirana_varijabla>
  </DomainObject.Predmet.OstaliListFormatedWithAdress>
  <DomainObject.Predmet.OstaliListFormatedWithAdressOIB>
    <izvorni_sadrzaj>
      <item>ŽUPANIJSKO DRŽAVNO ODVJETNIŠTVO U VELIKOJ GORICI, OIB 96292040276,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ŽUPANIJSKO DRŽAVNO ODVJETNIŠTVO U VELIKOJ GORICI, OIB 96292040276, Zagrebačka 44, 10410 Velika Gorica</item>
      <item>REPUBLIKA HRVATSKA MINISTARSTVO FINANCIJA, OIB 18683136487, Av. Dubrovnik 32, 10000 Zagreb</item>
      <item>OD HAČIĆ &amp; BOŠNJAK, N. Jurišića 2, 10000 Zagreb</item>
      <item>Zoran Tomić, OIB 80809284399, Zelinska 2/I, 10000 Zagreb</item>
      <item>Općinski sud u Novom Zagrebu, SS u Zaprešiću, zk. odjel, TŽF br. 1, 10290 Zaprešić</item>
      <item>Ivica Škunca, Trg M. Tita 2, 10290 Zaprešić</item>
      <item>PERFA - BIO d.o.o. za proizvodnju i trgovinu, OIB 77145316465, Golubovečka 44, 49240 Donja Stubica</item>
      <item>OD Kallay &amp; partneri, Ilica 1A/III, 10000 Zagreb</item>
    </izvorni_sadrzaj>
    <derivirana_varijabla naziv="DomainObject.Predmet.OstaliListFormatedWithAdressOIB_1">
      <item>ŽUPANIJSKO DRŽAVNO ODVJETNIŠTVO U VELIKOJ GORICI, OIB 96292040276,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ŽUPANIJSKO DRŽAVNO ODVJETNIŠTVO U VELIKOJ GORICI, OIB 96292040276, Zagrebačka 44, 10410 Velika Gorica</item>
      <item>REPUBLIKA HRVATSKA MINISTARSTVO FINANCIJA, OIB 18683136487, Av. Dubrovnik 32, 10000 Zagreb</item>
      <item>OD HAČIĆ &amp; BOŠNJAK, N. Jurišića 2, 10000 Zagreb</item>
      <item>Zoran Tomić, OIB 80809284399, Zelinska 2/I, 10000 Zagreb</item>
      <item>Općinski sud u Novom Zagrebu, SS u Zaprešiću, zk. odjel, TŽF br. 1, 10290 Zaprešić</item>
      <item>Ivica Škunca, Trg M. Tita 2, 10290 Zaprešić</item>
      <item>PERFA - BIO d.o.o. za proizvodnju i trgovinu, OIB 77145316465, Golubovečka 44, 49240 Donja Stubica</item>
      <item>OD Kallay &amp; partneri, Ilica 1A/III, 10000 Zagreb</item>
    </derivirana_varijabla>
  </DomainObject.Predmet.OstaliListFormatedWithAdressOIB>
  <DomainObject.Predmet.OstaliListNazivFormated>
    <izvorni_sadrzaj>
      <item>ŽUPANIJSKO DRŽAVNO ODVJETNIŠTVO U VELIKOJ GORICI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izvorni_sadrzaj>
    <derivirana_varijabla naziv="DomainObject.Predmet.OstaliListNazivFormated_1">
      <item>ŽUPANIJSKO DRŽAVNO ODVJETNIŠTVO U VELIKOJ GORICI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derivirana_varijabla>
  </DomainObject.Predmet.OstaliListNazivFormated>
  <DomainObject.Predmet.OstaliListNazivFormatedOIB>
    <izvorni_sadrzaj>
      <item>ŽUPANIJSKO DRŽAVNO ODVJETNIŠTVO U VELIKOJ GORICI, OIB 96292040276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izvorni_sadrzaj>
    <derivirana_varijabla naziv="DomainObject.Predmet.OstaliListNazivFormatedOIB_1">
      <item>ŽUPANIJSKO DRŽAVNO ODVJETNIŠTVO U VELIKOJ GORICI, OIB 96292040276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GENO d.o.o.</izvorni_sadrzaj>
    <derivirana_varijabla naziv="DomainObject.Predmet.ProtustrankaIDrugi_1">GENO d.o.o.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GENO d.o.o., OIB 65223300901, BANA JOSIPA JELAČIĆA  26, 10290 Zaprešić</izvorni_sadrzaj>
    <derivirana_varijabla naziv="DomainObject.Predmet.ProtustrankaIDrugiAdressOIB_1">GENO d.o.o., OIB 65223300901, BANA JOSIPA JELAČIĆA  26,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PERFA - BIO d.o.o. za proizvodnju i trgovinu</item>
      <item>Odvjetničko društvo KALLAY &amp; PARTNERI, društvo s ograničenom odgovornošću</item>
      <item>Općinski sud u Novom Zagrebu, SS u Zaprešiću, zk. odjel</item>
      <item>Ivica Škunca</item>
      <item>PERFA - BIO d.o.o. za proizvodnju i trgovinu</item>
      <item>OD Kallay &amp; partneri</item>
    </izvorni_sadrzaj>
    <derivirana_varijabla naziv="DomainObject.Predmet.SudioniciListNaziv_1"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PERFA - BIO d.o.o. za proizvodnju i trgovinu</item>
      <item>Odvjetničko društvo KALLAY &amp; PARTNERI, društvo s ograničenom odgovornošću</item>
      <item>Općinski sud u Novom Zagrebu, SS u Zaprešiću, zk. odjel</item>
      <item>Ivica Škunca</item>
      <item>PERFA - BIO d.o.o. za proizvodnju i trgovinu</item>
      <item>OD Kallay &amp; partneri</item>
    </derivirana_varijabla>
  </DomainObject.Predmet.SudioniciListNaziv>
  <DomainObject.Predmet.SudioniciListAdressOIB>
    <izvorni_sadrzaj>
      <item>GENO d.o.o., OIB 65223300901, BANA JOSIPA JELAČIĆA  26,10290 Zaprešić</item>
      <item>ŽUPANIJSKO DRŽAVNO ODVJETNIŠTVO U VELIKOJ GORICI, OIB 96292040276, Zagrebačka 44,10410 Velika Gorica</item>
      <item>REPUBLIKA HRVATSKA, MINISTARSTVO FINANCIJA, POREZNA UPRAVA, OIB 18683136487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ŽUPANIJSKO DRŽAVNO ODVJETNIŠTVO U VELIKOJ GORICI, OIB 96292040276, Zagrebačka 44,10410 Velika Gorica</item>
      <item>REPUBLIKA HRVATSKA MINISTARSTVO FINANCIJA, OIB 18683136487, Av. Dubrovnik 32,10000 Zagreb</item>
      <item>OD HAČIĆ &amp; BOŠNJAK, N. Jurišića 2,10000 Zagreb</item>
      <item>Zoran Tomić, OIB 80809284399, Zelinska 2/I,10000 Zagreb</item>
      <item>PERFA - BIO d.o.o. za proizvodnju i trgovinu, OIB 77145316465, Golubovečka 44,49240 Donja Stubica</item>
      <item>Odvjetničko društvo KALLAY &amp; PARTNERI, društvo s ograničenom odgovornošću, OIB 86709918716, Ilica 1A/III,10000 Zagreb</item>
      <item>Općinski sud u Novom Zagrebu, SS u Zaprešiću, zk. odjel, TŽF br. 1,10290 Zaprešić</item>
      <item>Ivica Škunca, Trg M. Tita 2,10290 Zaprešić</item>
      <item>PERFA - BIO d.o.o. za proizvodnju i trgovinu, OIB 77145316465, Golubovečka 44,49240 Donja Stubica</item>
      <item>OD Kallay &amp; partneri, Ilica 1A/III,10000 Zagreb</item>
    </izvorni_sadrzaj>
    <derivirana_varijabla naziv="DomainObject.Predmet.SudioniciListAdressOIB_1">
      <item>GENO d.o.o., OIB 65223300901, BANA JOSIPA JELAČIĆA  26,10290 Zaprešić</item>
      <item>ŽUPANIJSKO DRŽAVNO ODVJETNIŠTVO U VELIKOJ GORICI, OIB 96292040276, Zagrebačka 44,10410 Velika Gorica</item>
      <item>REPUBLIKA HRVATSKA, MINISTARSTVO FINANCIJA, POREZNA UPRAVA, OIB 18683136487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ŽUPANIJSKO DRŽAVNO ODVJETNIŠTVO U VELIKOJ GORICI, OIB 96292040276, Zagrebačka 44,10410 Velika Gorica</item>
      <item>REPUBLIKA HRVATSKA MINISTARSTVO FINANCIJA, OIB 18683136487, Av. Dubrovnik 32,10000 Zagreb</item>
      <item>OD HAČIĆ &amp; BOŠNJAK, N. Jurišića 2,10000 Zagreb</item>
      <item>Zoran Tomić, OIB 80809284399, Zelinska 2/I,10000 Zagreb</item>
      <item>PERFA - BIO d.o.o. za proizvodnju i trgovinu, OIB 77145316465, Golubovečka 44,49240 Donja Stubica</item>
      <item>Odvjetničko društvo KALLAY &amp; PARTNERI, društvo s ograničenom odgovornošću, OIB 86709918716, Ilica 1A/III,10000 Zagreb</item>
      <item>Općinski sud u Novom Zagrebu, SS u Zaprešiću, zk. odjel, TŽF br. 1,10290 Zaprešić</item>
      <item>Ivica Škunca, Trg M. Tita 2,10290 Zaprešić</item>
      <item>PERFA - BIO d.o.o. za proizvodnju i trgovinu, OIB 77145316465, Golubovečka 44,49240 Donja Stubica</item>
      <item>OD Kallay &amp; partneri,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65223300901</item>
      <item>, OIB 96292040276</item>
      <item>, OIB 18683136487</item>
      <item>, OIB null</item>
      <item>, OIB null</item>
      <item>, OIB 96648829623</item>
      <item>, OIB null</item>
      <item>, OIB 26902318451</item>
      <item>, OIB 96292040276</item>
      <item>, OIB 18683136487</item>
      <item>, OIB null</item>
      <item>, OIB 80809284399</item>
      <item>, OIB 77145316465</item>
      <item>, OIB 86709918716</item>
      <item>, OIB null</item>
      <item>, OIB null</item>
      <item>, OIB 77145316465</item>
      <item>, OIB null</item>
    </izvorni_sadrzaj>
    <derivirana_varijabla naziv="DomainObject.Predmet.SudioniciListNazivOIB_1">
      <item>, OIB 65223300901</item>
      <item>, OIB 96292040276</item>
      <item>, OIB 18683136487</item>
      <item>, OIB null</item>
      <item>, OIB null</item>
      <item>, OIB 96648829623</item>
      <item>, OIB null</item>
      <item>, OIB 26902318451</item>
      <item>, OIB 96292040276</item>
      <item>, OIB 18683136487</item>
      <item>, OIB null</item>
      <item>, OIB 80809284399</item>
      <item>, OIB 77145316465</item>
      <item>, OIB 86709918716</item>
      <item>, OIB null</item>
      <item>, OIB null</item>
      <item>, OIB 77145316465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2017.</izvorni_sadrzaj>
    <derivirana_varijabla naziv="DomainObject.Predmet.DatumZadnjeOdrzaneSudskeRadnje_1">4. prosinca 2017.</derivirana_varijabla>
  </DomainObject.Predmet.DatumZadnjeOdrzaneSudskeRadnje>
  <DomainObject.PredzadnjaOdlukaIzPredmeta.DatumDonosenjaOdluke>
    <izvorni_sadrzaj>2. veljače 2018.</izvorni_sadrzaj>
    <derivirana_varijabla naziv="DomainObject.PredzadnjaOdlukaIzPredmeta.DatumDonosenjaOdluke_1">2. veljače 2018.</derivirana_varijabla>
  </DomainObject.PredzadnjaOdlukaIzPredmeta.DatumDonosenjaOdluke>
  <DomainObject.PredzadnjaOdlukaIzPredmeta.Oznaka>
    <izvorni_sadrzaj>St-1367/2011-181</izvorni_sadrzaj>
    <derivirana_varijabla naziv="DomainObject.PredzadnjaOdlukaIzPredmeta.Oznaka_1">St-1367/2011-181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138</properties:Words>
  <properties:Characters>628</properties:Characters>
  <properties:Lines>45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2018-10-25T13:15:00Z</dcterms:created>
  <dc:creator>nribaric</dc:creator>
  <cp:lastModifiedBy>Maja Hajtek</cp:lastModifiedBy>
  <cp:lastPrinted>2018-06-08T12:38:00Z</cp:lastPrinted>
  <dcterms:modified xmlns:xsi="http://www.w3.org/2001/XMLSchema-instance" xsi:type="dcterms:W3CDTF">2018-10-26T07:17:00Z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UPRAVITLJU NA IZVJEŠĆE 24.10.2018. GENO.docx)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