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218c" w14:paraId="372218c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7B5DA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7B5DAB">
              <w:t>48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94D8D">
        <w:t xml:space="preserve"> </w:t>
      </w:r>
      <w:r w:rsidR="007B5DAB" w:rsidRPr="007B5DAB">
        <w:t>OMEGA POSLOVNI SUSTAVI d.o.o. za usluge i trgovinu u likvidaciji</w:t>
      </w:r>
      <w:r w:rsidR="007B5DAB">
        <w:t xml:space="preserve"> Zagreb, Našička 14, </w:t>
      </w:r>
      <w:proofErr w:type="spellStart"/>
      <w:r w:rsidR="007B5DAB">
        <w:t>OIB</w:t>
      </w:r>
      <w:proofErr w:type="spellEnd"/>
      <w:r w:rsidR="007B5DAB">
        <w:t xml:space="preserve">: </w:t>
      </w:r>
      <w:r w:rsidR="007B5DAB" w:rsidRPr="007B5DAB">
        <w:t>63352941558</w:t>
      </w:r>
      <w:r w:rsidR="007B5DAB">
        <w:t xml:space="preserve">, </w:t>
      </w:r>
      <w:proofErr w:type="spellStart"/>
      <w:r w:rsidR="007B5DAB">
        <w:t>MBS</w:t>
      </w:r>
      <w:proofErr w:type="spellEnd"/>
      <w:r w:rsidR="007B5DAB">
        <w:t xml:space="preserve">: </w:t>
      </w:r>
      <w:r w:rsidR="007B5DAB" w:rsidRPr="007B5DAB">
        <w:t>080573346</w:t>
      </w:r>
      <w:r w:rsidR="007B5DAB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25354">
        <w:rPr>
          <w:bCs/>
        </w:rPr>
        <w:t xml:space="preserve"> </w:t>
      </w:r>
      <w:r w:rsidR="007B5DAB" w:rsidRPr="007B5DAB">
        <w:t>OMEGA POSLOVNI SUSTAVI d.o.o. za usluge i trgovinu u likvidaciji</w:t>
      </w:r>
      <w:r w:rsidR="007B5DAB">
        <w:t xml:space="preserve"> Zagreb, Našička 14, </w:t>
      </w:r>
      <w:proofErr w:type="spellStart"/>
      <w:r w:rsidR="007B5DAB">
        <w:t>OIB</w:t>
      </w:r>
      <w:proofErr w:type="spellEnd"/>
      <w:r w:rsidR="007B5DAB">
        <w:t xml:space="preserve">: </w:t>
      </w:r>
      <w:r w:rsidR="007B5DAB" w:rsidRPr="007B5DAB">
        <w:t>63352941558</w:t>
      </w:r>
      <w:r w:rsidR="007B5DAB">
        <w:t xml:space="preserve">, </w:t>
      </w:r>
      <w:proofErr w:type="spellStart"/>
      <w:r w:rsidR="007B5DAB">
        <w:t>MBS</w:t>
      </w:r>
      <w:proofErr w:type="spellEnd"/>
      <w:r w:rsidR="007B5DAB">
        <w:t xml:space="preserve">: </w:t>
      </w:r>
      <w:r w:rsidR="007B5DAB" w:rsidRPr="007B5DAB">
        <w:t>080573346</w:t>
      </w:r>
      <w:r w:rsidR="007B5DAB">
        <w:t>, iznosi 5.803,04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B5DAB">
        <w:t xml:space="preserve"> Tomislav </w:t>
      </w:r>
      <w:proofErr w:type="spellStart"/>
      <w:r w:rsidR="007B5DAB">
        <w:t>Žunić</w:t>
      </w:r>
      <w:proofErr w:type="spellEnd"/>
      <w:r w:rsidR="007B5DAB">
        <w:t xml:space="preserve"> iz Samobora, </w:t>
      </w:r>
      <w:r w:rsidR="00525354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7B5DAB">
        <w:t>48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D3CB1"/>
    <w:rsid w:val="007E34EF"/>
    <w:rsid w:val="007E6B77"/>
    <w:rsid w:val="007F41AE"/>
    <w:rsid w:val="00805296"/>
    <w:rsid w:val="00816081"/>
    <w:rsid w:val="0084304F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84304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304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04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04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84304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304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04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04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St-1848/2018</izvorni_sadrzaj>
    <derivirana_varijabla naziv="DomainObject.Predmet.OznakaBroj_1">St-1848/2018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OMEGA POSLOVNI SUSTAVI d.o.o. za usluge i trgovinu u likvidaciji</izvorni_sadrzaj>
    <derivirana_varijabla naziv="DomainObject.Predmet.ProtustrankaFormated_1">  OMEGA POSLOVNI SUSTAVI d.o.o. za usluge i trgovinu u likvidaciji</derivirana_varijabla>
  </DomainObject.Predmet.ProtustrankaFormated>
  <DomainObject.Predmet.ProtustrankaFormatedOIB>
    <izvorni_sadrzaj>  OMEGA POSLOVNI SUSTAVI d.o.o. za usluge i trgovinu u likvidaciji, OIB 63352941558</izvorni_sadrzaj>
    <derivirana_varijabla naziv="DomainObject.Predmet.ProtustrankaFormatedOIB_1">  OMEGA POSLOVNI SUSTAVI d.o.o. za usluge i trgovinu u likvidaciji, OIB 63352941558</derivirana_varijabla>
  </DomainObject.Predmet.ProtustrankaFormatedOIB>
  <DomainObject.Predmet.ProtustrankaFormatedWithAdress>
    <izvorni_sadrzaj> OMEGA POSLOVNI SUSTAVI d.o.o. za usluge i trgovinu u likvidaciji, Našička 14, 10000 Zagreb</izvorni_sadrzaj>
    <derivirana_varijabla naziv="DomainObject.Predmet.ProtustrankaFormatedWithAdress_1"> OMEGA POSLOVNI SUSTAVI d.o.o. za usluge i trgovinu u likvidaciji, Našička 14, 10000 Zagreb</derivirana_varijabla>
  </DomainObject.Predmet.ProtustrankaFormatedWithAdress>
  <DomainObject.Predmet.ProtustrankaFormatedWithAdressOIB>
    <izvorni_sadrzaj> OMEGA POSLOVNI SUSTAVI d.o.o. za usluge i trgovinu u likvidaciji, OIB 63352941558, Našička 14, 10000 Zagreb</izvorni_sadrzaj>
    <derivirana_varijabla naziv="DomainObject.Predmet.ProtustrankaFormatedWithAdressOIB_1"> OMEGA POSLOVNI SUSTAVI d.o.o. za usluge i trgovinu u likvidaciji, OIB 63352941558, Našička 14, 10000 Zagreb</derivirana_varijabla>
  </DomainObject.Predmet.ProtustrankaFormatedWithAdressOIB>
  <DomainObject.Predmet.ProtustrankaWithAdress>
    <izvorni_sadrzaj>OMEGA POSLOVNI SUSTAVI d.o.o. za usluge i trgovinu u likvidaciji Našička 14, 10000 Zagreb</izvorni_sadrzaj>
    <derivirana_varijabla naziv="DomainObject.Predmet.ProtustrankaWithAdress_1">OMEGA POSLOVNI SUSTAVI d.o.o. za usluge i trgovinu u likvidaciji Našička 14, 10000 Zagreb</derivirana_varijabla>
  </DomainObject.Predmet.ProtustrankaWithAdress>
  <DomainObject.Predmet.ProtustrankaWithAdressOIB>
    <izvorni_sadrzaj>OMEGA POSLOVNI SUSTAVI d.o.o. za usluge i trgovinu u likvidaciji, OIB 63352941558, Našička 14, 10000 Zagreb</izvorni_sadrzaj>
    <derivirana_varijabla naziv="DomainObject.Predmet.ProtustrankaWithAdressOIB_1">OMEGA POSLOVNI SUSTAVI d.o.o. za usluge i trgovinu u likvidaciji, OIB 63352941558, Našička 14, 10000 Zagreb</derivirana_varijabla>
  </DomainObject.Predmet.ProtustrankaWithAdressOIB>
  <DomainObject.Predmet.ProtustrankaNazivFormated>
    <izvorni_sadrzaj>OMEGA POSLOVNI SUSTAVI d.o.o. za usluge i trgovinu u likvidaciji</izvorni_sadrzaj>
    <derivirana_varijabla naziv="DomainObject.Predmet.ProtustrankaNazivFormated_1">OMEGA POSLOVNI SUSTAVI d.o.o. za usluge i trgovinu u likvidaciji</derivirana_varijabla>
  </DomainObject.Predmet.ProtustrankaNazivFormated>
  <DomainObject.Predmet.ProtustrankaNazivFormatedOIB>
    <izvorni_sadrzaj>OMEGA POSLOVNI SUSTAVI d.o.o. za usluge i trgovinu u likvidaciji, OIB 63352941558</izvorni_sadrzaj>
    <derivirana_varijabla naziv="DomainObject.Predmet.ProtustrankaNazivFormatedOIB_1">OMEGA POSLOVNI SUSTAVI d.o.o. za usluge i trgovinu u likvidaciji, OIB 63352941558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POSLOVNI SUSTAVI d.o.o. za usluge i trgovinu u likvidaciji</item>
    </izvorni_sadrzaj>
    <derivirana_varijabla naziv="DomainObject.Predmet.ProtuStrankaListFormated_1">
      <item>OMEGA POSLOVNI SUSTAVI d.o.o. za usluge i trgovinu u likvidaciji</item>
    </derivirana_varijabla>
  </DomainObject.Predmet.ProtuStrankaListFormated>
  <DomainObject.Predmet.ProtuStrankaListFormatedOIB>
    <izvorni_sadrzaj>
      <item>OMEGA POSLOVNI SUSTAVI d.o.o. za usluge i trgovinu u likvidaciji, OIB 63352941558</item>
    </izvorni_sadrzaj>
    <derivirana_varijabla naziv="DomainObject.Predmet.ProtuStrankaListFormatedOIB_1">
      <item>OMEGA POSLOVNI SUSTAVI d.o.o. za usluge i trgovinu u likvidaciji, OIB 63352941558</item>
    </derivirana_varijabla>
  </DomainObject.Predmet.ProtuStrankaListFormatedOIB>
  <DomainObject.Predmet.ProtuStrankaListFormatedWithAdress>
    <izvorni_sadrzaj>
      <item>OMEGA POSLOVNI SUSTAVI d.o.o. za usluge i trgovinu u likvidaciji, Našička 14, 10000 Zagreb</item>
    </izvorni_sadrzaj>
    <derivirana_varijabla naziv="DomainObject.Predmet.ProtuStrankaListFormatedWithAdress_1">
      <item>OMEGA POSLOVNI SUSTAVI d.o.o. za usluge i trgovinu u likvidaciji, Našička 14, 10000 Zagreb</item>
    </derivirana_varijabla>
  </DomainObject.Predmet.ProtuStrankaListFormatedWithAdress>
  <DomainObject.Predmet.ProtuStrankaListFormatedWithAdressOIB>
    <izvorni_sadrzaj>
      <item>OMEGA POSLOVNI SUSTAVI d.o.o. za usluge i trgovinu u likvidaciji, OIB 63352941558, Našička 14, 10000 Zagreb</item>
    </izvorni_sadrzaj>
    <derivirana_varijabla naziv="DomainObject.Predmet.ProtuStrankaListFormatedWithAdressOIB_1">
      <item>OMEGA POSLOVNI SUSTAVI d.o.o. za usluge i trgovinu u likvidaciji, OIB 63352941558, Našička 14, 10000 Zagreb</item>
    </derivirana_varijabla>
  </DomainObject.Predmet.ProtuStrankaListFormatedWithAdressOIB>
  <DomainObject.Predmet.ProtuStrankaListNazivFormated>
    <izvorni_sadrzaj>
      <item>OMEGA POSLOVNI SUSTAVI d.o.o. za usluge i trgovinu u likvidaciji</item>
    </izvorni_sadrzaj>
    <derivirana_varijabla naziv="DomainObject.Predmet.ProtuStrankaListNazivFormated_1">
      <item>OMEGA POSLOVNI SUSTAVI d.o.o. za usluge i trgovinu u likvidaciji</item>
    </derivirana_varijabla>
  </DomainObject.Predmet.ProtuStrankaListNazivFormated>
  <DomainObject.Predmet.ProtuStrankaListNazivFormatedOIB>
    <izvorni_sadrzaj>
      <item>OMEGA POSLOVNI SUSTAVI d.o.o. za usluge i trgovinu u likvidaciji, OIB 63352941558</item>
    </izvorni_sadrzaj>
    <derivirana_varijabla naziv="DomainObject.Predmet.ProtuStrankaListNazivFormatedOIB_1">
      <item>OMEGA POSLOVNI SUSTAVI d.o.o. za usluge i trgovinu u likvidaciji, OIB 63352941558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POSLOVNI SUSTAVI d.o.o. za usluge i trgovinu u likvidaciji</izvorni_sadrzaj>
    <derivirana_varijabla naziv="DomainObject.Predmet.ProtustrankaIDrugi_1">OMEGA POSLOVNI SUSTAVI d.o.o. za usluge i trgovinu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OMEGA POSLOVNI SUSTAVI d.o.o. za usluge i trgovinu u likvidaciji, OIB 63352941558, Našička 14, 10000 Zagreb</izvorni_sadrzaj>
    <derivirana_varijabla naziv="DomainObject.Predmet.ProtustrankaIDrugiAdressOIB_1">OMEGA POSLOVNI SUSTAVI d.o.o. za usluge i trgovinu u likvidaciji, OIB 63352941558, Našička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 POSLOVNI SUSTAVI d.o.o. za usluge i trgovinu u likvidaciji</item>
      <item>FINA Regionalni centar Zagreb</item>
    </izvorni_sadrzaj>
    <derivirana_varijabla naziv="DomainObject.Predmet.SudioniciListNaziv_1">
      <item>OMEGA POSLOVNI SUSTAVI d.o.o. za usluge i trgovinu u likvidaciji</item>
      <item>FINA Regionalni centar Zagreb</item>
    </derivirana_varijabla>
  </DomainObject.Predmet.SudioniciListNaziv>
  <DomainObject.Predmet.SudioniciListAdressOIB>
    <izvorni_sadrzaj>
      <item>OMEGA POSLOVNI SUSTAVI d.o.o. za usluge i trgovinu u likvidaciji, OIB 63352941558, Našička 14,10000 Zagreb</item>
      <item>FINA Regionalni centar Zagreb, OIB 85821130368, Trg svibanjskih žrtava 1995. 1,10000 Zagreb</item>
    </izvorni_sadrzaj>
    <derivirana_varijabla naziv="DomainObject.Predmet.SudioniciListAdressOIB_1">
      <item>OMEGA POSLOVNI SUSTAVI d.o.o. za usluge i trgovinu u likvidaciji, OIB 63352941558, Našička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63352941558</item>
      <item>, OIB 85821130368</item>
    </izvorni_sadrzaj>
    <derivirana_varijabla naziv="DomainObject.Predmet.SudioniciListNazivOIB_1">
      <item>, OIB 63352941558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2013</properties:Characters>
  <properties:Lines>48</properties:Lines>
  <properties:Paragraphs>16</properties:Paragraphs>
  <properties:TotalTime>565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2019-01-15T08:05:00Z</cp:lastPrinted>
  <dcterms:modified xmlns:xsi="http://www.w3.org/2001/XMLSchema-instance" xsi:type="dcterms:W3CDTF">2019-01-15T08:06:00Z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