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9a9db" w14:paraId="489a9db" w:rsidRDefault="00586649" w:rsidP="00586649" w:rsidR="00586649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6649" w:rsidP="00586649" w:rsidR="00586649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REPUBLIKA HRVATSKA</w:t>
      </w:r>
    </w:p>
    <w:p w:rsidRDefault="00586649" w:rsidP="00586649" w:rsidR="00586649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Zagrebu</w:t>
      </w:r>
    </w:p>
    <w:p w:rsidRDefault="00586649" w:rsidP="00586649" w:rsidR="00586649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Zagreb, Amruševa 2/II</w:t>
      </w:r>
    </w:p>
    <w:p w:rsidRDefault="00586649" w:rsidP="00586649" w:rsidR="00586649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86649" w:rsidP="00586649" w:rsidR="00586649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86649" w:rsidP="00586649" w:rsidR="00586649">
      <w:pPr>
        <w:tabs>
          <w:tab w:pos="9072" w:val="right"/>
        </w:tabs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E P U B L I K A   H R V A T S K A</w:t>
      </w:r>
    </w:p>
    <w:p w:rsidRDefault="00586649" w:rsidP="00586649" w:rsidR="00586649">
      <w:pPr>
        <w:tabs>
          <w:tab w:pos="9072" w:val="right"/>
        </w:tabs>
        <w:overflowPunct w:val="false"/>
        <w:jc w:val="center"/>
        <w:rPr>
          <w:noProof w:val="false"/>
        </w:rPr>
      </w:pPr>
    </w:p>
    <w:p w:rsidRDefault="00586649" w:rsidP="00586649" w:rsidR="00586649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R J E Š E NJ E</w:t>
      </w:r>
    </w:p>
    <w:p w:rsidRDefault="00586649" w:rsidP="00586649" w:rsidR="00586649">
      <w:pPr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 </w:t>
      </w:r>
    </w:p>
    <w:p w:rsidRDefault="00586649" w:rsidP="00586649" w:rsidR="00586649">
      <w:pPr>
        <w:overflowPunct w:val="false"/>
        <w:jc w:val="center"/>
        <w:rPr>
          <w:noProof w:val="false"/>
        </w:rPr>
      </w:pPr>
    </w:p>
    <w:p w:rsidRDefault="00586649" w:rsidP="00586649" w:rsidR="00586649">
      <w:pPr>
        <w:jc w:val="both"/>
      </w:pPr>
      <w:r>
        <w:rPr>
          <w:noProof w:val="false"/>
        </w:rPr>
        <w:t>        </w:t>
      </w:r>
      <w:r>
        <w:t xml:space="preserve">TRGOVAČKI SUD U ZAGREBU po stečajnom sucu Mirjani Chour Hršak, postupajući po prijedlogu predlagatelja </w:t>
      </w:r>
      <w:r w:rsidRPr="00582B20">
        <w:t>Financijske agencije, RC Zagreb, Podružnica Zagreb, Trg svibanjskih žrtava 1995. 1, OIB: 85821130368,</w:t>
      </w:r>
      <w:r>
        <w:t xml:space="preserve"> za otvaranje stečajnog postupka nad dužnikom Poljoprivredno, proizvodno, trgovačko, uslužna zadruga SB Samobor, Odvojak Zaprešićke ulice br. 7, MBS: 080692998, OIB: 35735279475, dana 25. rujna 2017. godine</w:t>
      </w:r>
    </w:p>
    <w:p w:rsidRDefault="00586649" w:rsidP="00586649" w:rsidR="00586649">
      <w:pPr>
        <w:overflowPunct w:val="false"/>
        <w:jc w:val="both"/>
        <w:rPr>
          <w:noProof w:val="false"/>
        </w:rPr>
      </w:pPr>
    </w:p>
    <w:p w:rsidRDefault="00586649" w:rsidP="00586649" w:rsidR="00586649">
      <w:pPr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i j e š i o     j e</w:t>
      </w:r>
    </w:p>
    <w:p w:rsidRDefault="00586649" w:rsidP="00586649" w:rsidR="00586649">
      <w:pPr>
        <w:overflowPunct w:val="false"/>
        <w:jc w:val="center"/>
        <w:rPr>
          <w:noProof w:val="false"/>
        </w:rPr>
      </w:pPr>
    </w:p>
    <w:p w:rsidRDefault="00586649" w:rsidP="00586649" w:rsidR="00586649" w:rsidRPr="00586649">
      <w:pPr>
        <w:pStyle w:val="Odlomakpopisa"/>
        <w:numPr>
          <w:ilvl w:val="0"/>
          <w:numId w:val="1"/>
        </w:numPr>
        <w:ind w:hanging="720"/>
        <w:jc w:val="both"/>
        <w:rPr>
          <w:bCs/>
        </w:rPr>
      </w:pPr>
      <w:r w:rsidRPr="00586649">
        <w:rPr>
          <w:bCs/>
        </w:rPr>
        <w:t xml:space="preserve">Pozivaju se vjerovnici </w:t>
      </w:r>
      <w:r>
        <w:t xml:space="preserve">stečajnog dužnika Poljoprivredno, proizvodno, trgovačko, uslužna zadruga SB Samobor, Odvojak Zaprešićke ulice br. 7, MBS: 080692998, OIB: 35735279475, </w:t>
      </w:r>
      <w:r w:rsidRPr="00586649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>
        <w:t xml:space="preserve">HR9223900011300000460, </w:t>
      </w:r>
      <w:r w:rsidRPr="00586649">
        <w:rPr>
          <w:bCs/>
        </w:rPr>
        <w:t xml:space="preserve">pozivom na broj 05-258416. </w:t>
      </w:r>
    </w:p>
    <w:p w:rsidRDefault="00586649" w:rsidP="00586649" w:rsidR="00586649">
      <w:pPr>
        <w:jc w:val="both"/>
      </w:pPr>
    </w:p>
    <w:p w:rsidRDefault="00586649" w:rsidP="00586649" w:rsidR="00586649">
      <w:pPr>
        <w:ind w:hanging="705" w:left="705"/>
        <w:jc w:val="both"/>
        <w:rPr>
          <w:bCs/>
        </w:rPr>
      </w:pPr>
      <w:r>
        <w:t>2</w:t>
      </w:r>
      <w:r>
        <w:rPr>
          <w:bCs/>
        </w:rPr>
        <w:tab/>
        <w:t xml:space="preserve">Ukoliko vjerovnici stečajnog dužnika ne postupe u skladu sa točkom 1. ovog rješenja stečajni sudac će donijeti rješenje o otvaranju i zaključenju stečajnog postupka. </w:t>
      </w:r>
    </w:p>
    <w:p w:rsidRDefault="00586649" w:rsidP="00586649" w:rsidR="00586649">
      <w:pPr>
        <w:overflowPunct w:val="false"/>
        <w:ind w:left="1005"/>
        <w:jc w:val="both"/>
        <w:rPr>
          <w:noProof w:val="false"/>
        </w:rPr>
      </w:pPr>
    </w:p>
    <w:p w:rsidRDefault="00586649" w:rsidP="00586649" w:rsidR="00586649">
      <w:pPr>
        <w:overflowPunct w:val="false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586649" w:rsidP="00586649" w:rsidR="00586649">
      <w:pPr>
        <w:overflowPunct w:val="false"/>
        <w:jc w:val="center"/>
        <w:rPr>
          <w:noProof w:val="false"/>
        </w:rPr>
      </w:pPr>
    </w:p>
    <w:p w:rsidRDefault="00586649" w:rsidP="00586649" w:rsidR="00586649">
      <w:pPr>
        <w:ind w:firstLine="555"/>
        <w:jc w:val="both"/>
      </w:pPr>
      <w:r>
        <w:t>FINA-e Regionalni centar Zagreb, podnijela je ovom sudu dana 17. ožujka 2016.   godine prijedlog za otvaranje stečajnog postupka nad stečajnim dužnikom FINA-Regionalni centar Zagreb za pokretanje stečajnog postupka nad dužnikom Poljoprivredno, proizvodno, trgovačko, uslužna zadruga SB Samobor, Odvojak Zaprešićke ulice br. 7, MBS: 080692998, OIB: 35735279475.</w:t>
      </w:r>
    </w:p>
    <w:p w:rsidRDefault="00586649" w:rsidP="00586649" w:rsidR="00586649">
      <w:pPr>
        <w:ind w:firstLine="555"/>
        <w:jc w:val="both"/>
      </w:pPr>
      <w:r>
        <w:t xml:space="preserve">Prijedlog je podnesen temeljem čl. 444. st. 2. Stečajnog zakona (NN 71/15)   u kojem se navodi da stečajni dužnik u očevidniku redoslijeda osnova za plaćanje ima evidentirane neizvršene osnove za plaćanje na dan 01. rujna 2015. godine u neprekinutom razdoblju od 491 dana u iznosu od 158.691,89  kuna te da ima jednog zaposlenog radnika.   </w:t>
      </w:r>
    </w:p>
    <w:p w:rsidRDefault="00586649" w:rsidP="00586649" w:rsidR="00586649">
      <w:pPr>
        <w:ind w:firstLine="708"/>
        <w:jc w:val="both"/>
      </w:pPr>
      <w:r>
        <w:rPr>
          <w:bCs/>
        </w:rPr>
        <w:t>Rješenjem od 19. prosinca 2016. godine pokrenut je prethodni postupak za utvrđenje uvjeta za otvaranje stečajnog postupka, te određeno ročište za izjašnjenje o prijedlogu za otvaranje stečajnog postupka.</w:t>
      </w:r>
      <w:r>
        <w:t xml:space="preserve"> </w:t>
      </w:r>
    </w:p>
    <w:p w:rsidRDefault="00586649" w:rsidP="00586649" w:rsidR="00586649">
      <w:pPr>
        <w:ind w:firstLine="708"/>
        <w:jc w:val="both"/>
      </w:pPr>
      <w:r>
        <w:t>Zaključkom od 13. srpnja 2017. godine ponovo je pozvan upravitelj dužnika dostaviti sudu podatke o imovini dužnika, a koji zaključak je uredno zaprimio 18. srpnja 2017. godine i nalogu u ostavljenom roku nije udovoljio.</w:t>
      </w:r>
    </w:p>
    <w:p w:rsidRDefault="00586649" w:rsidP="00586649" w:rsidR="00586649">
      <w:pPr>
        <w:ind w:firstLine="708"/>
        <w:jc w:val="both"/>
      </w:pPr>
    </w:p>
    <w:p w:rsidRDefault="00586649" w:rsidP="00586649" w:rsidR="00586649">
      <w:pPr>
        <w:ind w:firstLine="708"/>
        <w:jc w:val="both"/>
      </w:pPr>
      <w:r>
        <w:t>Vjerovnik HRVATSKA BANKA ZA OBNOVU I RAZVITAK, Zagreb, Strossmayerov trg 9, OIB: 26702280390, ničime nije dokazao da bi pokretnine ovršenika bile dovoljne za namirenje troškova stečjanog postupka, a zapljenom istih on je stekao na njima razlučno pravo.</w:t>
      </w:r>
    </w:p>
    <w:p w:rsidRDefault="00586649" w:rsidP="00586649" w:rsidR="00586649">
      <w:pPr>
        <w:ind w:firstLine="708"/>
        <w:jc w:val="both"/>
      </w:pPr>
      <w:r>
        <w:t xml:space="preserve">Prema odredbi čl. 132. 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286.-292. Stečajnog zakona. </w:t>
      </w:r>
    </w:p>
    <w:p w:rsidRDefault="00586649" w:rsidP="00586649" w:rsidR="00586649">
      <w:pPr>
        <w:ind w:firstLine="708"/>
        <w:jc w:val="both"/>
      </w:pPr>
      <w:r>
        <w:t xml:space="preserve">Postupak se neće zaključiti ako se u roku koji odredi  stečajni sudac predujmi dostatan iznos za pokriće troškova kako prethodnog tako i otvorenog stečajnog postupka. </w:t>
      </w:r>
    </w:p>
    <w:p w:rsidRDefault="00586649" w:rsidP="00586649" w:rsidR="00586649">
      <w:pPr>
        <w:ind w:firstLine="720"/>
        <w:jc w:val="both"/>
      </w:pPr>
      <w:r>
        <w:t>U smislu citirane odredbe članka 132. stavak 1. SZ-a stečajni su vjerovnici pozvani na plaćanje troškova prethodnog i stečajnog postupka u ukupnom iznosu  50.000,00 kn i to za: nagradu stečajnom upravitelju mjesečno neto 4.000,00 kn, odnosno bruto 5.787,22 kn, troškove knjigovodstva mjesečno neto 2.500,00 kn, odnosno bruto 3.075,00 kn, troškove platnog prometa, blagajne i ostalih administrativnih poslova mjesečno neto 2.500,00 kn, odnosno bruto 3.546,10 kn, a sve bazirano na trajanju postupka u vremenu od 4 mjeseca.</w:t>
      </w:r>
    </w:p>
    <w:p w:rsidRDefault="00586649" w:rsidP="00586649" w:rsidR="00586649">
      <w:pPr>
        <w:ind w:firstLine="720"/>
        <w:jc w:val="both"/>
      </w:pPr>
      <w:r>
        <w:t xml:space="preserve">Zatraženi iznos </w:t>
      </w:r>
      <w:r w:rsidR="00FE7745">
        <w:t>i</w:t>
      </w:r>
      <w:r>
        <w:t xml:space="preserve"> predviđeno trajanje postuka odnose se na nužne troškove i trajanje prethodnog i stečajnog postupka potrebne za utvrđivanje i eventualno unovčenje imovine stečajnog dužnika.   </w:t>
      </w:r>
    </w:p>
    <w:p w:rsidRDefault="00586649" w:rsidP="00586649" w:rsidR="00586649">
      <w:pPr>
        <w:ind w:firstLine="708"/>
        <w:jc w:val="both"/>
      </w:pPr>
      <w:r>
        <w:t xml:space="preserve">Ukoliko vjerovnici ne uplate iznos naveden u točki </w:t>
      </w:r>
      <w:r w:rsidR="00FE7745">
        <w:t xml:space="preserve">1. </w:t>
      </w:r>
      <w:r>
        <w:t xml:space="preserve">stečajni postupak će se otvoriti i zaključiti kako je navedeno u točki </w:t>
      </w:r>
      <w:r w:rsidR="00FE7745">
        <w:t>2.</w:t>
      </w:r>
      <w:r>
        <w:t xml:space="preserve"> ovog rješenja. </w:t>
      </w:r>
    </w:p>
    <w:p w:rsidRDefault="00586649" w:rsidP="00586649" w:rsidR="00586649">
      <w:pPr>
        <w:overflowPunct w:val="false"/>
        <w:jc w:val="both"/>
        <w:rPr>
          <w:noProof w:val="false"/>
        </w:rPr>
      </w:pPr>
    </w:p>
    <w:p w:rsidRDefault="00FE7745" w:rsidP="00586649" w:rsidR="00586649">
      <w:pPr>
        <w:overflowPunct w:val="false"/>
        <w:jc w:val="center"/>
        <w:rPr>
          <w:noProof w:val="false"/>
        </w:rPr>
      </w:pPr>
      <w:r>
        <w:rPr>
          <w:noProof w:val="false"/>
        </w:rPr>
        <w:t>Zagreb</w:t>
      </w:r>
      <w:r w:rsidR="00586649">
        <w:rPr>
          <w:noProof w:val="false"/>
        </w:rPr>
        <w:t xml:space="preserve">, </w:t>
      </w:r>
      <w:r>
        <w:rPr>
          <w:noProof w:val="false"/>
        </w:rPr>
        <w:t>25. rujna</w:t>
      </w:r>
      <w:r w:rsidR="00586649">
        <w:rPr>
          <w:noProof w:val="false"/>
        </w:rPr>
        <w:t xml:space="preserve"> 2017.  </w:t>
      </w:r>
    </w:p>
    <w:p w:rsidRDefault="00586649" w:rsidP="00586649" w:rsidR="00586649">
      <w:pPr>
        <w:overflowPunct w:val="false"/>
        <w:jc w:val="center"/>
        <w:rPr>
          <w:noProof w:val="false"/>
        </w:rPr>
      </w:pPr>
    </w:p>
    <w:p w:rsidRDefault="00FE7745" w:rsidP="00586649" w:rsidR="00586649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>
        <w:rPr>
          <w:noProof w:val="false"/>
        </w:rPr>
        <w:t xml:space="preserve">                  S U D A C :</w:t>
      </w:r>
    </w:p>
    <w:p w:rsidRDefault="00FE7745" w:rsidP="00586649" w:rsidR="00FE7745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</w:p>
    <w:p w:rsidRDefault="00FE7745" w:rsidP="00FE7745" w:rsidR="00FE7745">
      <w:pPr>
        <w:tabs>
          <w:tab w:pos="7530" w:val="left"/>
        </w:tabs>
        <w:overflowPunct w:val="false"/>
        <w:ind w:firstLine="708" w:left="4956"/>
        <w:jc w:val="right"/>
        <w:rPr>
          <w:noProof w:val="false"/>
        </w:rPr>
      </w:pPr>
      <w:r>
        <w:rPr>
          <w:noProof w:val="false"/>
        </w:rPr>
        <w:t>MIRJANA CHOUR HRŠAK</w:t>
      </w:r>
      <w:r w:rsidR="007D185B">
        <w:rPr>
          <w:noProof w:val="false"/>
        </w:rPr>
        <w:t>, v.r.</w:t>
      </w:r>
    </w:p>
    <w:p w:rsidRDefault="00FE7745" w:rsidP="00FE7745" w:rsidR="00FE7745">
      <w:pPr>
        <w:tabs>
          <w:tab w:pos="7530" w:val="left"/>
        </w:tabs>
        <w:overflowPunct w:val="false"/>
        <w:ind w:firstLine="708" w:left="4956"/>
        <w:jc w:val="right"/>
        <w:rPr>
          <w:noProof w:val="false"/>
        </w:rPr>
      </w:pPr>
    </w:p>
    <w:p w:rsidRDefault="00FE7745" w:rsidP="00586649" w:rsidR="00586649">
      <w:pPr>
        <w:overflowPunct w:val="false"/>
        <w:jc w:val="both"/>
        <w:rPr>
          <w:noProof w:val="false"/>
        </w:rPr>
      </w:pPr>
      <w:r>
        <w:rPr>
          <w:noProof w:val="false"/>
        </w:rPr>
        <w:t>UPUTA O PRAVNOM LIJEKU:</w:t>
      </w:r>
    </w:p>
    <w:p w:rsidRDefault="00586649" w:rsidP="00586649" w:rsidR="00586649">
      <w:pPr>
        <w:overflowPunct w:val="false"/>
        <w:jc w:val="both"/>
        <w:rPr>
          <w:noProof w:val="false"/>
        </w:rPr>
      </w:pPr>
      <w:r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586649" w:rsidP="00586649" w:rsidR="00586649">
      <w:pPr>
        <w:overflowPunct w:val="false"/>
        <w:jc w:val="both"/>
        <w:rPr>
          <w:noProof w:val="false"/>
        </w:rPr>
      </w:pPr>
    </w:p>
    <w:p w:rsidRDefault="00586649" w:rsidP="00FE7745" w:rsidR="00FE774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D185B" w:rsidP="00E40762" w:rsidR="007D185B">
      <w:pPr>
        <w:jc w:val="right"/>
      </w:pPr>
      <w:r>
        <w:t>Za točnost otpravka – ovlašteni službenik:</w:t>
      </w:r>
    </w:p>
    <w:p w:rsidRDefault="007D185B" w:rsidP="00E40762" w:rsidR="007D185B">
      <w:pPr>
        <w:ind w:firstLine="708" w:left="3540"/>
        <w:jc w:val="center"/>
      </w:pPr>
      <w:r>
        <w:t xml:space="preserve">             Vlasta Bogović Milisavljević</w:t>
      </w:r>
    </w:p>
    <w:p w:rsidRDefault="00FE7745" w:rsidP="00FE7745" w:rsidR="00FE7745"/>
    <w:p w:rsidRDefault="00586649" w:rsidP="00586649" w:rsidR="00586649">
      <w:pPr>
        <w:overflowPunct w:val="false"/>
        <w:jc w:val="both"/>
        <w:rPr>
          <w:noProof w:val="false"/>
        </w:rPr>
      </w:pPr>
    </w:p>
    <w:p w:rsidRDefault="00586649" w:rsidP="00586649" w:rsidR="00586649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6649" w:rsidP="00586649" w:rsidR="00586649">
      <w:r>
        <w:separator/>
      </w:r>
    </w:p>
  </w:endnote>
  <w:endnote w:id="0" w:type="continuationSeparator">
    <w:p w:rsidRDefault="00586649" w:rsidP="00586649" w:rsidR="00586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6649" w:rsidP="00586649" w:rsidR="00586649">
      <w:r>
        <w:separator/>
      </w:r>
    </w:p>
  </w:footnote>
  <w:footnote w:id="0" w:type="continuationSeparator">
    <w:p w:rsidRDefault="00586649" w:rsidP="00586649" w:rsidR="005866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4804526"/>
      <w:docPartObj>
        <w:docPartGallery w:val="Page Numbers (Top of Page)"/>
        <w:docPartUnique/>
      </w:docPartObj>
    </w:sdtPr>
    <w:sdtEndPr/>
    <w:sdtContent>
      <w:p w:rsidRDefault="00586649" w:rsidR="005866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185B">
          <w:t>1</w:t>
        </w:r>
        <w:r>
          <w:fldChar w:fldCharType="end"/>
        </w:r>
      </w:p>
    </w:sdtContent>
  </w:sdt>
  <w:p w:rsidRDefault="00586649" w:rsidP="00586649" w:rsidR="00586649">
    <w:pPr>
      <w:pStyle w:val="Zaglavlje"/>
      <w:jc w:val="right"/>
    </w:pPr>
    <w:r>
      <w:t>34. St-2584/2016-18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11D27F7"/>
    <w:multiLevelType w:val="hybridMultilevel"/>
    <w:tmpl w:val="560C7D16"/>
    <w:lvl w:tplc="DAD49D98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6649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431B33"/>
    <w:rsid w:val="004A164D"/>
    <w:rsid w:val="004E5A94"/>
    <w:rsid w:val="00586649"/>
    <w:rsid w:val="00586C62"/>
    <w:rsid w:val="00624600"/>
    <w:rsid w:val="00697A50"/>
    <w:rsid w:val="00712582"/>
    <w:rsid w:val="007D185B"/>
    <w:rsid w:val="007F726F"/>
    <w:rsid w:val="008064D1"/>
    <w:rsid w:val="00854CB5"/>
    <w:rsid w:val="0085732A"/>
    <w:rsid w:val="0086702C"/>
    <w:rsid w:val="009461D1"/>
    <w:rsid w:val="00AF40C4"/>
    <w:rsid w:val="00BA536C"/>
    <w:rsid w:val="00CF6257"/>
    <w:rsid w:val="00E37745"/>
    <w:rsid w:val="00EB7BCA"/>
    <w:rsid w:val="00ED46BF"/>
    <w:rsid w:val="00F03380"/>
    <w:rsid w:val="00F27AEA"/>
    <w:rsid w:val="00FE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6649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86649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586649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66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6649"/>
    <w:rPr>
      <w:rFonts w:cs="Tahoma" w:eastAsia="Times New Roman" w:hAnsi="Tahoma" w:asci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6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6649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6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6649"/>
    <w:rPr>
      <w:rFonts w:cs="Times New Roman" w:eastAsia="Times New Roman"/>
      <w:noProof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866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18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8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85B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8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8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6649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86649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586649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66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6649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6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6649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6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6649"/>
    <w:rPr>
      <w:rFonts w:cs="Times New Roman" w:eastAsia="Times New Roman"/>
      <w:noProof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866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18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8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85B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8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8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2864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2584</izvorni_sadrzaj>
    <derivirana_varijabla naziv="DomainObject.Predmet.Broj_1">2584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St-2584/2016</izvorni_sadrzaj>
    <derivirana_varijabla naziv="DomainObject.Predmet.OznakaBroj_1">St-2584/2016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Poljoprivredno, proizvodno, trgovačko, uslužna zadruga SB Samobor</izvorni_sadrzaj>
    <derivirana_varijabla naziv="DomainObject.Predmet.ProtustrankaFormated_1">  Poljoprivredno, proizvodno, trgovačko, uslužna zadruga SB Samobor</derivirana_varijabla>
  </DomainObject.Predmet.ProtustrankaFormated>
  <DomainObject.Predmet.ProtustrankaFormatedOIB>
    <izvorni_sadrzaj>  Poljoprivredno, proizvodno, trgovačko, uslužna zadruga SB Samobor, OIB 35735279475</izvorni_sadrzaj>
    <derivirana_varijabla naziv="DomainObject.Predmet.ProtustrankaFormatedOIB_1">  Poljoprivredno, proizvodno, trgovačko, uslužna zadruga SB Samobor, OIB 35735279475</derivirana_varijabla>
  </DomainObject.Predmet.ProtustrankaFormatedOIB>
  <DomainObject.Predmet.ProtustrankaFormatedWithAdress>
    <izvorni_sadrzaj> Poljoprivredno, proizvodno, trgovačko, uslužna zadruga SB Samobor, Odvojak Zaprešićke ulice br. 7., 10430 Samobor</izvorni_sadrzaj>
    <derivirana_varijabla naziv="DomainObject.Predmet.ProtustrankaFormatedWithAdress_1"> Poljoprivredno, proizvodno, trgovačko, uslužna zadruga SB Samobor, Odvojak Zaprešićke ulice br. 7., 10430 Samobor</derivirana_varijabla>
  </DomainObject.Predmet.ProtustrankaFormatedWithAdress>
  <DomainObject.Predmet.ProtustrankaFormatedWithAdressOIB>
    <izvorni_sadrzaj> Poljoprivredno, proizvodno, trgovačko, uslužna zadruga SB Samobor, OIB 35735279475, Odvojak Zaprešićke ulice br. 7., 10430 Samobor</izvorni_sadrzaj>
    <derivirana_varijabla naziv="DomainObject.Predmet.ProtustrankaFormatedWithAdressOIB_1"> Poljoprivredno, proizvodno, trgovačko, uslužna zadruga SB Samobor, OIB 35735279475, Odvojak Zaprešićke ulice br. 7., 10430 Samobor</derivirana_varijabla>
  </DomainObject.Predmet.ProtustrankaFormatedWithAdressOIB>
  <DomainObject.Predmet.ProtustrankaWithAdress>
    <izvorni_sadrzaj>Poljoprivredno, proizvodno, trgovačko, uslužna zadruga SB Samobor Odvojak Zaprešićke ulice br. 7., 10430 Samobor</izvorni_sadrzaj>
    <derivirana_varijabla naziv="DomainObject.Predmet.ProtustrankaWithAdress_1">Poljoprivredno, proizvodno, trgovačko, uslužna zadruga SB Samobor Odvojak Zaprešićke ulice br. 7., 10430 Samobor</derivirana_varijabla>
  </DomainObject.Predmet.ProtustrankaWithAdress>
  <DomainObject.Predmet.ProtustrankaWithAdressOIB>
    <izvorni_sadrzaj>Poljoprivredno, proizvodno, trgovačko, uslužna zadruga SB Samobor, OIB 35735279475, Odvojak Zaprešićke ulice br. 7., 10430 Samobor</izvorni_sadrzaj>
    <derivirana_varijabla naziv="DomainObject.Predmet.ProtustrankaWithAdressOIB_1">Poljoprivredno, proizvodno, trgovačko, uslužna zadruga SB Samobor, OIB 35735279475, Odvojak Zaprešićke ulice br. 7., 10430 Samobor</derivirana_varijabla>
  </DomainObject.Predmet.ProtustrankaWithAdressOIB>
  <DomainObject.Predmet.ProtustrankaNazivFormated>
    <izvorni_sadrzaj>Poljoprivredno, proizvodno, trgovačko, uslužna zadruga SB Samobor</izvorni_sadrzaj>
    <derivirana_varijabla naziv="DomainObject.Predmet.ProtustrankaNazivFormated_1">Poljoprivredno, proizvodno, trgovačko, uslužna zadruga SB Samobor</derivirana_varijabla>
  </DomainObject.Predmet.ProtustrankaNazivFormated>
  <DomainObject.Predmet.ProtustrankaNazivFormatedOIB>
    <izvorni_sadrzaj>Poljoprivredno, proizvodno, trgovačko, uslužna zadruga SB Samobor, OIB 35735279475</izvorni_sadrzaj>
    <derivirana_varijabla naziv="DomainObject.Predmet.ProtustrankaNazivFormatedOIB_1">Poljoprivredno, proizvodno, trgovačko, uslužna zadruga SB Samobor, OIB 35735279475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Poljoprivredno, proizvodno, trgovačko, uslužna zadruga SB Samobor</item>
    </izvorni_sadrzaj>
    <derivirana_varijabla naziv="DomainObject.Predmet.ProtuStrankaListFormated_1">
      <item>Poljoprivredno, proizvodno, trgovačko, uslužna zadruga SB Samobor</item>
    </derivirana_varijabla>
  </DomainObject.Predmet.ProtuStrankaListFormated>
  <DomainObject.Predmet.ProtuStrankaListFormatedOIB>
    <izvorni_sadrzaj>
      <item>Poljoprivredno, proizvodno, trgovačko, uslužna zadruga SB Samobor, OIB 35735279475</item>
    </izvorni_sadrzaj>
    <derivirana_varijabla naziv="DomainObject.Predmet.ProtuStrankaListFormatedOIB_1">
      <item>Poljoprivredno, proizvodno, trgovačko, uslužna zadruga SB Samobor, OIB 35735279475</item>
    </derivirana_varijabla>
  </DomainObject.Predmet.ProtuStrankaListFormatedOIB>
  <DomainObject.Predmet.ProtuStrankaListFormatedWithAdress>
    <izvorni_sadrzaj>
      <item>Poljoprivredno, proizvodno, trgovačko, uslužna zadruga SB Samobor, Odvojak Zaprešićke ulice br. 7., 10430 Samobor</item>
    </izvorni_sadrzaj>
    <derivirana_varijabla naziv="DomainObject.Predmet.ProtuStrankaListFormatedWithAdress_1">
      <item>Poljoprivredno, proizvodno, trgovačko, uslužna zadruga SB Samobor, Odvojak Zaprešićke ulice br. 7., 10430 Samobor</item>
    </derivirana_varijabla>
  </DomainObject.Predmet.ProtuStrankaListFormatedWithAdress>
  <DomainObject.Predmet.ProtuStrankaListFormatedWithAdressOIB>
    <izvorni_sadrzaj>
      <item>Poljoprivredno, proizvodno, trgovačko, uslužna zadruga SB Samobor, OIB 35735279475, Odvojak Zaprešićke ulice br. 7., 10430 Samobor</item>
    </izvorni_sadrzaj>
    <derivirana_varijabla naziv="DomainObject.Predmet.ProtuStrankaListFormatedWithAdressOIB_1">
      <item>Poljoprivredno, proizvodno, trgovačko, uslužna zadruga SB Samobor, OIB 35735279475, Odvojak Zaprešićke ulice br. 7., 10430 Samobor</item>
    </derivirana_varijabla>
  </DomainObject.Predmet.ProtuStrankaListFormatedWithAdressOIB>
  <DomainObject.Predmet.ProtuStrankaListNazivFormated>
    <izvorni_sadrzaj>
      <item>Poljoprivredno, proizvodno, trgovačko, uslužna zadruga SB Samobor</item>
    </izvorni_sadrzaj>
    <derivirana_varijabla naziv="DomainObject.Predmet.ProtuStrankaListNazivFormated_1">
      <item>Poljoprivredno, proizvodno, trgovačko, uslužna zadruga SB Samobor</item>
    </derivirana_varijabla>
  </DomainObject.Predmet.ProtuStrankaListNazivFormated>
  <DomainObject.Predmet.ProtuStrankaListNazivFormatedOIB>
    <izvorni_sadrzaj>
      <item>Poljoprivredno, proizvodno, trgovačko, uslužna zadruga SB Samobor, OIB 35735279475</item>
    </izvorni_sadrzaj>
    <derivirana_varijabla naziv="DomainObject.Predmet.ProtuStrankaListNazivFormatedOIB_1">
      <item>Poljoprivredno, proizvodno, trgovačko, uslužna zadruga SB Samobor, OIB 35735279475</item>
    </derivirana_varijabla>
  </DomainObject.Predmet.ProtuStrankaListNazivFormatedOIB>
  <DomainObject.Predmet.OstaliListFormated>
    <izvorni_sadrzaj>
      <item>Mladen Rešetić</item>
    </izvorni_sadrzaj>
    <derivirana_varijabla naziv="DomainObject.Predmet.OstaliListFormated_1">
      <item>Mladen Rešetić</item>
    </derivirana_varijabla>
  </DomainObject.Predmet.OstaliListFormated>
  <DomainObject.Predmet.OstaliListFormatedOIB>
    <izvorni_sadrzaj>
      <item>Mladen Rešetić, OIB 62465474930</item>
    </izvorni_sadrzaj>
    <derivirana_varijabla naziv="DomainObject.Predmet.OstaliListFormatedOIB_1">
      <item>Mladen Rešetić, OIB 62465474930</item>
    </derivirana_varijabla>
  </DomainObject.Predmet.OstaliListFormatedOIB>
  <DomainObject.Predmet.OstaliListFormatedWithAdress>
    <izvorni_sadrzaj>
      <item>Mladen Rešetić, Gornji Kraj 65, 10430 Samobor</item>
    </izvorni_sadrzaj>
    <derivirana_varijabla naziv="DomainObject.Predmet.OstaliListFormatedWithAdress_1">
      <item>Mladen Rešetić, Gornji Kraj 65, 10430 Samobor</item>
    </derivirana_varijabla>
  </DomainObject.Predmet.OstaliListFormatedWithAdress>
  <DomainObject.Predmet.OstaliListFormatedWithAdressOIB>
    <izvorni_sadrzaj>
      <item>Mladen Rešetić, OIB 62465474930, Gornji Kraj 65, 10430 Samobor</item>
    </izvorni_sadrzaj>
    <derivirana_varijabla naziv="DomainObject.Predmet.OstaliListFormatedWithAdressOIB_1">
      <item>Mladen Rešetić, OIB 62465474930, Gornji Kraj 65, 10430 Samobor</item>
    </derivirana_varijabla>
  </DomainObject.Predmet.OstaliListFormatedWithAdressOIB>
  <DomainObject.Predmet.OstaliListNazivFormated>
    <izvorni_sadrzaj>
      <item>Mladen Rešetić</item>
    </izvorni_sadrzaj>
    <derivirana_varijabla naziv="DomainObject.Predmet.OstaliListNazivFormated_1">
      <item>Mladen Rešetić</item>
    </derivirana_varijabla>
  </DomainObject.Predmet.OstaliListNazivFormated>
  <DomainObject.Predmet.OstaliListNazivFormatedOIB>
    <izvorni_sadrzaj>
      <item>Mladen Rešetić, OIB 62465474930</item>
    </izvorni_sadrzaj>
    <derivirana_varijabla naziv="DomainObject.Predmet.OstaliListNazivFormatedOIB_1">
      <item>Mladen Rešetić, OIB 62465474930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Poljoprivredno, proizvodno, trgovačko, uslužna zadruga SB Samobor</izvorni_sadrzaj>
    <derivirana_varijabla naziv="DomainObject.Predmet.ProtustrankaIDrugi_1">Poljoprivredno, proizvodno, trgovačko, uslužna zadruga SB Samobor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Poljoprivredno, proizvodno, trgovačko, uslužna zadruga SB Samobor, OIB 35735279475, Odvojak Zaprešićke ulice br. 7., 10430 Samobor</izvorni_sadrzaj>
    <derivirana_varijabla naziv="DomainObject.Predmet.ProtustrankaIDrugiAdressOIB_1">Poljoprivredno, proizvodno, trgovačko, uslužna zadruga SB Samobor, OIB 35735279475, Odvojak Zaprešićke ulice br. 7.,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Poljoprivredno, proizvodno, trgovačko, uslužna zadruga SB Samobor</item>
      <item>Mladen Rešetić</item>
      <item>VJEROVNICI</item>
    </izvorni_sadrzaj>
    <derivirana_varijabla naziv="DomainObject.Predmet.SudioniciListNaziv_1">
      <item>FINA Regionalni centar Zagreb</item>
      <item>Poljoprivredno, proizvodno, trgovačko, uslužna zadruga SB Samobor</item>
      <item>Mladen Rešetić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Poljoprivredno, proizvodno, trgovačko, uslužna zadruga SB Samobor, OIB 35735279475, Odvojak Zaprešićke ulice br. 7.,10430 Samobor</item>
      <item>Mladen Rešetić, OIB 62465474930, Gornji Kraj 65,10430 Samobor</item>
      <item>VJEROVNICI</item>
    </izvorni_sadrzaj>
    <derivirana_varijabla naziv="DomainObject.Predmet.SudioniciListAdressOIB_1">
      <item>FINA Regionalni centar Zagreb, OIB 85821130368, Trg svibanjskih žrtava 1995. 1,10000 Zagreb</item>
      <item>Poljoprivredno, proizvodno, trgovačko, uslužna zadruga SB Samobor, OIB 35735279475, Odvojak Zaprešićke ulice br. 7.,10430 Samobor</item>
      <item>Mladen Rešetić, OIB 62465474930, Gornji Kraj 65,10430 Samobor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35735279475</item>
      <item>, OIB 62465474930</item>
      <item>, OIB null</item>
    </izvorni_sadrzaj>
    <derivirana_varijabla naziv="DomainObject.Predmet.SudioniciListNazivOIB_1">
      <item>, OIB 85821130368</item>
      <item>, OIB 35735279475</item>
      <item>, OIB 62465474930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648</properties:Words>
  <properties:Characters>3635</properties:Characters>
  <properties:Lines>86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2017-09-25T06:48:00Z</dcterms:created>
  <dc:creator>Vlasta Bogović Milisavljević</dc:creator>
  <cp:lastModifiedBy>Vlasta Bogović Milisavljević</cp:lastModifiedBy>
  <dcterms:modified xmlns:xsi="http://www.w3.org/2001/XMLSchema-instance" xsi:type="dcterms:W3CDTF">2017-09-25T09:04:00Z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