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beac" w14:paraId="96fbeac" w:rsidRDefault="007076F6" w:rsidP="00BC1CEF" w:rsidR="00BC1CEF" w:rsidRPr="00BC1CEF">
      <w:pPr>
        <w15:collapsed w:val="false"/>
        <w:rPr>
          <w:rFonts w:cs="Times New Roman" w:eastAsia="Times New Roman"/>
          <w:noProof/>
          <w:szCs w:val="20"/>
          <w:lang w:eastAsia="hr-HR"/>
        </w:rPr>
      </w:pPr>
      <w:r>
        <w:rPr>
          <w:b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BC1CEF" w:rsidRPr="00BC1CEF">
        <w:rPr>
          <w:rFonts w:cs="Times New Roman" w:eastAsia="Times New Roman"/>
          <w:noProof/>
          <w:szCs w:val="20"/>
          <w:lang w:eastAsia="hr-HR"/>
        </w:rPr>
        <w:t xml:space="preserve"> </w:t>
      </w:r>
      <w:r w:rsidR="00BC1C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  <w:r w:rsidR="004A329B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  <w:t xml:space="preserve">   48. St-9405</w:t>
      </w:r>
      <w:r w:rsidR="004A329B">
        <w:rPr>
          <w:rFonts w:cs="Times New Roman" w:eastAsia="Times New Roman"/>
          <w:lang w:eastAsia="hr-HR"/>
        </w:rPr>
        <w:t>/15</w:t>
      </w:r>
    </w:p>
    <w:p w:rsidRDefault="00BC1CEF" w:rsidP="00265AE0" w:rsidR="00BC1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29B" w:rsidP="004A329B" w:rsidR="00265AE0">
      <w:pPr>
        <w:spacing w:after="0"/>
        <w:ind w:firstLine="708" w:left="212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4A329B" w:rsidP="004A329B" w:rsidR="004A329B" w:rsidRPr="00265AE0">
      <w:pPr>
        <w:spacing w:after="0"/>
        <w:ind w:firstLine="708" w:left="2124"/>
        <w:rPr>
          <w:rFonts w:cs="Times New Roman" w:eastAsia="Times New Roman"/>
          <w:lang w:eastAsia="hr-HR"/>
        </w:rPr>
      </w:pPr>
    </w:p>
    <w:p w:rsidRDefault="0068738C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="00265AE0" w:rsidRPr="00265AE0">
        <w:rPr>
          <w:rFonts w:cs="Times New Roman" w:eastAsia="Times New Roman"/>
          <w:lang w:eastAsia="hr-HR"/>
        </w:rPr>
        <w:t>J E</w:t>
      </w:r>
    </w:p>
    <w:p w:rsidRDefault="00265AE0" w:rsidP="00BC1CEF" w:rsidR="00BC1CEF" w:rsidRPr="00BC1CEF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</w:p>
    <w:p w:rsidRDefault="00BC1CEF" w:rsidP="00BC1CEF" w:rsidR="00BC1CEF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ab/>
        <w:t xml:space="preserve"> Trgovački sud u Zagrebu, po sucu toga suda Vesni Sremac Šoštar, kao sucu pojedincu u stečajnom predmetu povodom zahtjeva FINANCIJSKE AGENCIJE,</w:t>
      </w:r>
      <w:r w:rsidR="004A329B">
        <w:rPr>
          <w:rFonts w:cs="Times New Roman" w:eastAsia="Times New Roman"/>
          <w:lang w:eastAsia="hr-HR"/>
        </w:rPr>
        <w:t xml:space="preserve"> RC Zagreb, Podružnica Zagreb, Trg svibanjskih žrtava 1995. 1., </w:t>
      </w:r>
      <w:r w:rsidRPr="00BC1CEF">
        <w:rPr>
          <w:rFonts w:cs="Times New Roman" w:eastAsia="Times New Roman"/>
          <w:lang w:eastAsia="hr-HR"/>
        </w:rPr>
        <w:t>za provedbu skraćenog stečajnog postupka nad dužnikom</w:t>
      </w:r>
      <w:r w:rsidR="00875EF6">
        <w:rPr>
          <w:rFonts w:cs="Times New Roman" w:eastAsia="Times New Roman"/>
          <w:lang w:eastAsia="hr-HR"/>
        </w:rPr>
        <w:t xml:space="preserve"> </w:t>
      </w:r>
      <w:r w:rsidR="00875EF6" w:rsidRPr="00875EF6">
        <w:t xml:space="preserve">MOTORNA ULJA d.o.o. za trgovinu i usluge, Zagreb, </w:t>
      </w:r>
      <w:proofErr w:type="spellStart"/>
      <w:r w:rsidR="00875EF6" w:rsidRPr="00875EF6">
        <w:t>Heinzelova</w:t>
      </w:r>
      <w:proofErr w:type="spellEnd"/>
      <w:r w:rsidR="00875EF6" w:rsidRPr="00875EF6">
        <w:t xml:space="preserve"> 47 a, OIB</w:t>
      </w:r>
      <w:r w:rsidR="0068738C">
        <w:t>:</w:t>
      </w:r>
      <w:r w:rsidR="00875EF6" w:rsidRPr="00875EF6">
        <w:t xml:space="preserve"> 97154218138, MBS: 080775360,</w:t>
      </w:r>
      <w:r w:rsidR="00875EF6">
        <w:rPr>
          <w:sz w:val="22"/>
          <w:szCs w:val="22"/>
        </w:rPr>
        <w:t xml:space="preserve"> </w:t>
      </w:r>
      <w:r w:rsidRPr="00BC1CEF">
        <w:rPr>
          <w:rFonts w:cs="Times New Roman" w:eastAsia="Times New Roman"/>
          <w:lang w:eastAsia="hr-HR"/>
        </w:rPr>
        <w:t xml:space="preserve"> </w:t>
      </w:r>
      <w:r w:rsidR="00167A19">
        <w:rPr>
          <w:rFonts w:cs="Times New Roman" w:eastAsia="Times New Roman"/>
          <w:lang w:eastAsia="hr-HR"/>
        </w:rPr>
        <w:t>dana 26</w:t>
      </w:r>
      <w:r>
        <w:rPr>
          <w:rFonts w:cs="Times New Roman" w:eastAsia="Times New Roman"/>
          <w:lang w:eastAsia="hr-HR"/>
        </w:rPr>
        <w:t>. listopada</w:t>
      </w:r>
      <w:r w:rsidRPr="00BC1CEF">
        <w:rPr>
          <w:rFonts w:cs="Times New Roman" w:eastAsia="Times New Roman"/>
          <w:lang w:eastAsia="hr-HR"/>
        </w:rPr>
        <w:t xml:space="preserve"> 2016.</w:t>
      </w:r>
      <w:r w:rsidR="0068738C">
        <w:rPr>
          <w:rFonts w:cs="Times New Roman" w:eastAsia="Times New Roman"/>
          <w:lang w:eastAsia="hr-HR"/>
        </w:rPr>
        <w:t xml:space="preserve"> </w:t>
      </w:r>
      <w:r w:rsidRPr="00BC1CEF">
        <w:rPr>
          <w:rFonts w:cs="Times New Roman" w:eastAsia="Times New Roman"/>
          <w:lang w:eastAsia="hr-HR"/>
        </w:rPr>
        <w:t xml:space="preserve">g. </w:t>
      </w:r>
    </w:p>
    <w:p w:rsidRDefault="00BC1CEF" w:rsidP="00BC1CEF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 xml:space="preserve">            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 w:rsidR="0068738C"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59F" w:rsidP="005F1514" w:rsidR="005F1514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Odbacuje se prijedlog</w:t>
      </w:r>
      <w:r w:rsidR="006D5170">
        <w:rPr>
          <w:rFonts w:cs="Times New Roman" w:eastAsia="Times New Roman"/>
          <w:szCs w:val="20"/>
          <w:lang w:eastAsia="hr-HR"/>
        </w:rPr>
        <w:t xml:space="preserve"> </w:t>
      </w:r>
      <w:r w:rsidR="0068738C" w:rsidRPr="0068738C">
        <w:t>Fond za zaštitu okoliša i energetsku učinkovitost, iz Zagreba, Radnička cesta 80, OIB: 85828625994</w:t>
      </w:r>
      <w:r w:rsidR="0068738C" w:rsidRPr="0068738C">
        <w:rPr>
          <w:rFonts w:cs="Times New Roman" w:eastAsia="Times New Roman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za pokretanje stečajnog postupka nad predloženim dužnikom</w:t>
      </w:r>
      <w:r w:rsidR="006D5170">
        <w:rPr>
          <w:rFonts w:cs="Times New Roman" w:eastAsia="Times New Roman"/>
          <w:szCs w:val="20"/>
          <w:lang w:eastAsia="hr-HR"/>
        </w:rPr>
        <w:t xml:space="preserve"> </w:t>
      </w:r>
      <w:r w:rsidR="006D5170" w:rsidRPr="00875EF6">
        <w:t xml:space="preserve">MOTORNA ULJA d.o.o. za trgovinu i usluge, Zagreb, </w:t>
      </w:r>
      <w:proofErr w:type="spellStart"/>
      <w:r w:rsidR="006D5170" w:rsidRPr="00875EF6">
        <w:t>Heinzelova</w:t>
      </w:r>
      <w:proofErr w:type="spellEnd"/>
      <w:r w:rsidR="006D5170" w:rsidRPr="00875EF6">
        <w:t xml:space="preserve"> 47 a, OIB</w:t>
      </w:r>
      <w:r w:rsidR="0068738C">
        <w:t>:</w:t>
      </w:r>
      <w:r w:rsidR="006D5170" w:rsidRPr="00875EF6">
        <w:t xml:space="preserve"> 97154218138, MBS: 080775360,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podnesen ovome sudu dana </w:t>
      </w:r>
      <w:r w:rsidR="0068738C">
        <w:rPr>
          <w:rFonts w:cs="Times New Roman" w:eastAsia="Times New Roman"/>
          <w:szCs w:val="20"/>
          <w:lang w:eastAsia="hr-HR"/>
        </w:rPr>
        <w:t xml:space="preserve">04. ožujka 2016. </w:t>
      </w:r>
      <w:r w:rsidR="00167A19">
        <w:rPr>
          <w:rFonts w:cs="Times New Roman" w:eastAsia="Times New Roman"/>
          <w:szCs w:val="20"/>
          <w:lang w:eastAsia="hr-HR"/>
        </w:rPr>
        <w:t>g.</w:t>
      </w:r>
    </w:p>
    <w:p w:rsidRDefault="0068738C" w:rsidP="005F1514" w:rsidR="0068738C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68738C" w:rsidP="005F1514" w:rsidR="0068738C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03059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4A329B">
        <w:rPr>
          <w:rFonts w:cs="Times New Roman" w:eastAsia="Times New Roman"/>
          <w:szCs w:val="20"/>
          <w:lang w:eastAsia="hr-HR"/>
        </w:rPr>
        <w:t>stečajnog postupka nad dužnikom</w:t>
      </w:r>
      <w:r w:rsidR="0068738C">
        <w:rPr>
          <w:rFonts w:cs="Times New Roman" w:eastAsia="Times New Roman"/>
          <w:szCs w:val="20"/>
          <w:lang w:eastAsia="hr-HR"/>
        </w:rPr>
        <w:t xml:space="preserve"> </w:t>
      </w:r>
      <w:r w:rsidR="0068738C" w:rsidRPr="00875EF6">
        <w:t xml:space="preserve">MOTORNA ULJA d.o.o. za trgovinu i usluge, Zagreb, </w:t>
      </w:r>
      <w:proofErr w:type="spellStart"/>
      <w:r w:rsidR="0068738C" w:rsidRPr="00875EF6">
        <w:t>Heinzelova</w:t>
      </w:r>
      <w:proofErr w:type="spellEnd"/>
      <w:r w:rsidR="0068738C" w:rsidRPr="00875EF6">
        <w:t xml:space="preserve"> 47 a, </w:t>
      </w:r>
      <w:r w:rsidR="0068738C">
        <w:t>OIB</w:t>
      </w:r>
      <w:r w:rsidR="009A672D">
        <w:t>:</w:t>
      </w:r>
      <w:r w:rsidR="0068738C">
        <w:t xml:space="preserve"> 97154218138, MBS: 080775360. </w:t>
      </w:r>
      <w:r w:rsidR="0003059F">
        <w:rPr>
          <w:rFonts w:cs="Times New Roman" w:eastAsia="Times New Roman"/>
          <w:szCs w:val="20"/>
          <w:lang w:eastAsia="hr-HR"/>
        </w:rPr>
        <w:t>Prema članku</w:t>
      </w:r>
      <w:r w:rsidRPr="00265AE0">
        <w:rPr>
          <w:rFonts w:cs="Times New Roman" w:eastAsia="Times New Roman"/>
          <w:szCs w:val="20"/>
          <w:lang w:eastAsia="hr-HR"/>
        </w:rPr>
        <w:t xml:space="preserve"> 2. </w:t>
      </w:r>
      <w:r w:rsidR="0003059F">
        <w:rPr>
          <w:rFonts w:cs="Times New Roman" w:eastAsia="Times New Roman"/>
          <w:szCs w:val="20"/>
          <w:lang w:eastAsia="hr-HR"/>
        </w:rPr>
        <w:t xml:space="preserve">stavku 2. </w:t>
      </w:r>
      <w:r w:rsidRPr="00265AE0">
        <w:rPr>
          <w:rFonts w:cs="Times New Roman" w:eastAsia="Times New Roman"/>
          <w:szCs w:val="20"/>
          <w:lang w:eastAsia="hr-HR"/>
        </w:rPr>
        <w:t>SZ-a, stečaj se provodi radi skupnog</w:t>
      </w:r>
      <w:r w:rsidR="0003059F">
        <w:rPr>
          <w:rFonts w:cs="Times New Roman" w:eastAsia="Times New Roman"/>
          <w:szCs w:val="20"/>
          <w:lang w:eastAsia="hr-HR"/>
        </w:rPr>
        <w:t xml:space="preserve"> namirenja vjerovnika stečajnog </w:t>
      </w:r>
      <w:r w:rsidRPr="00265AE0">
        <w:rPr>
          <w:rFonts w:cs="Times New Roman" w:eastAsia="Times New Roman"/>
          <w:szCs w:val="20"/>
          <w:lang w:eastAsia="hr-HR"/>
        </w:rPr>
        <w:t>dužnika unovčenjem njegove imovine i podjelom prikupljenih sredstava vjerovnicima.</w:t>
      </w:r>
      <w:r w:rsidR="0003059F">
        <w:rPr>
          <w:rFonts w:cs="Times New Roman" w:eastAsia="Times New Roman"/>
          <w:szCs w:val="20"/>
          <w:lang w:eastAsia="hr-HR"/>
        </w:rPr>
        <w:t xml:space="preserve">       </w:t>
      </w:r>
      <w:r w:rsidR="00BC1CEF">
        <w:rPr>
          <w:rFonts w:cs="Times New Roman" w:eastAsia="Times New Roman"/>
          <w:szCs w:val="20"/>
          <w:lang w:eastAsia="hr-HR"/>
        </w:rPr>
        <w:t xml:space="preserve">    </w:t>
      </w:r>
      <w:r w:rsidR="0003059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3059F" w:rsidP="00265AE0" w:rsidR="00BC1C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r w:rsidR="00BC1CEF">
        <w:rPr>
          <w:rFonts w:cs="Times New Roman" w:eastAsia="Times New Roman"/>
          <w:szCs w:val="20"/>
          <w:lang w:eastAsia="hr-HR"/>
        </w:rPr>
        <w:t>Zaklju</w:t>
      </w:r>
      <w:r w:rsidR="0068738C">
        <w:rPr>
          <w:rFonts w:cs="Times New Roman" w:eastAsia="Times New Roman"/>
          <w:szCs w:val="20"/>
          <w:lang w:eastAsia="hr-HR"/>
        </w:rPr>
        <w:t xml:space="preserve">čkom ovog suda, broj gornji, od 22. rujna </w:t>
      </w:r>
      <w:r w:rsidR="00BC1CEF">
        <w:rPr>
          <w:rFonts w:cs="Times New Roman" w:eastAsia="Times New Roman"/>
          <w:szCs w:val="20"/>
          <w:lang w:eastAsia="hr-HR"/>
        </w:rPr>
        <w:t>2016.</w:t>
      </w:r>
      <w:r>
        <w:rPr>
          <w:rFonts w:cs="Times New Roman" w:eastAsia="Times New Roman"/>
          <w:szCs w:val="20"/>
          <w:lang w:eastAsia="hr-HR"/>
        </w:rPr>
        <w:t>,</w:t>
      </w:r>
      <w:r w:rsidR="00BC1CEF">
        <w:rPr>
          <w:rFonts w:cs="Times New Roman" w:eastAsia="Times New Roman"/>
          <w:szCs w:val="20"/>
          <w:lang w:eastAsia="hr-HR"/>
        </w:rPr>
        <w:t xml:space="preserve"> po</w:t>
      </w:r>
      <w:r w:rsidR="00BB55EB">
        <w:rPr>
          <w:rFonts w:cs="Times New Roman" w:eastAsia="Times New Roman"/>
          <w:szCs w:val="20"/>
          <w:lang w:eastAsia="hr-HR"/>
        </w:rPr>
        <w:t xml:space="preserve">zvan je vjerovnik </w:t>
      </w:r>
      <w:r w:rsidR="00E6655D">
        <w:rPr>
          <w:rFonts w:cs="Times New Roman" w:eastAsia="Times New Roman"/>
          <w:szCs w:val="20"/>
          <w:lang w:eastAsia="hr-HR"/>
        </w:rPr>
        <w:t xml:space="preserve">u roku 8 dana od dana primitka istog predujmiti </w:t>
      </w:r>
      <w:r w:rsidR="00BB55EB">
        <w:rPr>
          <w:rFonts w:cs="Times New Roman" w:eastAsia="Times New Roman"/>
          <w:szCs w:val="20"/>
          <w:lang w:eastAsia="hr-HR"/>
        </w:rPr>
        <w:t>iznos</w:t>
      </w:r>
      <w:r>
        <w:rPr>
          <w:rFonts w:cs="Times New Roman" w:eastAsia="Times New Roman"/>
          <w:szCs w:val="20"/>
          <w:lang w:eastAsia="hr-HR"/>
        </w:rPr>
        <w:t>e</w:t>
      </w:r>
      <w:r w:rsidR="00BB55EB">
        <w:rPr>
          <w:rFonts w:cs="Times New Roman" w:eastAsia="Times New Roman"/>
          <w:szCs w:val="20"/>
          <w:lang w:eastAsia="hr-HR"/>
        </w:rPr>
        <w:t xml:space="preserve"> za namirenje </w:t>
      </w:r>
      <w:r>
        <w:rPr>
          <w:rFonts w:cs="Times New Roman" w:eastAsia="Times New Roman"/>
          <w:szCs w:val="20"/>
          <w:lang w:eastAsia="hr-HR"/>
        </w:rPr>
        <w:t xml:space="preserve">troškova stečajnog postupka, sukladno članku </w:t>
      </w:r>
      <w:r w:rsidR="00E6655D">
        <w:rPr>
          <w:rFonts w:cs="Times New Roman" w:eastAsia="Times New Roman"/>
          <w:szCs w:val="20"/>
          <w:lang w:eastAsia="hr-HR"/>
        </w:rPr>
        <w:t>431. SZ-a</w:t>
      </w:r>
      <w:r w:rsidR="009C18A3">
        <w:rPr>
          <w:rFonts w:cs="Times New Roman" w:eastAsia="Times New Roman"/>
          <w:szCs w:val="20"/>
          <w:lang w:eastAsia="hr-HR"/>
        </w:rPr>
        <w:t xml:space="preserve">, koji zaključak je on primio </w:t>
      </w:r>
      <w:r w:rsidR="0068738C">
        <w:rPr>
          <w:rFonts w:cs="Times New Roman" w:eastAsia="Times New Roman"/>
          <w:szCs w:val="20"/>
          <w:lang w:eastAsia="hr-HR"/>
        </w:rPr>
        <w:t xml:space="preserve">24. rujna </w:t>
      </w:r>
      <w:r w:rsidR="00E6655D">
        <w:rPr>
          <w:rFonts w:cs="Times New Roman" w:eastAsia="Times New Roman"/>
          <w:szCs w:val="20"/>
          <w:lang w:eastAsia="hr-HR"/>
        </w:rPr>
        <w:t>2016. godine.</w:t>
      </w:r>
    </w:p>
    <w:p w:rsidRDefault="00E6655D" w:rsidP="00265AE0" w:rsidR="00E6655D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Budući da vjerovnik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kao podnositelj prijedloga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nije postupio po citiranom zaključku ovog suda u zadanom roku, valjalo je njegov prijedlog za otvaranje stečaja nad navedenim dužnikom odbaciti i sukladno članku 114 stavak 5 SZ-a riješiti kao u izreci.</w:t>
      </w:r>
    </w:p>
    <w:p w:rsidRDefault="00E6655D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</w:p>
    <w:p w:rsidRDefault="00167A19" w:rsidP="00265AE0" w:rsid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26</w:t>
      </w:r>
      <w:r w:rsidR="00E6655D">
        <w:rPr>
          <w:rFonts w:cs="Times New Roman" w:eastAsia="Times New Roman"/>
          <w:szCs w:val="20"/>
          <w:lang w:eastAsia="hr-HR"/>
        </w:rPr>
        <w:t>. listopada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g.</w:t>
      </w:r>
    </w:p>
    <w:p w:rsidRDefault="00167A19" w:rsidP="00265AE0" w:rsidR="00167A19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822738">
        <w:rPr>
          <w:rFonts w:cs="Times New Roman" w:eastAsia="Times New Roman"/>
          <w:lang w:eastAsia="hr-HR"/>
        </w:rPr>
        <w:t>, v.r.</w:t>
      </w: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  <w:r>
        <w:t>UPUTA O PRAVNOM  LIJEKU:</w:t>
      </w:r>
    </w:p>
    <w:p w:rsidRDefault="009C18A3" w:rsidP="009C18A3" w:rsidR="009C18A3">
      <w:pPr>
        <w:spacing w:after="0"/>
      </w:pPr>
      <w:r>
        <w:t>Protiv ovog rješenja dopuštena je žalba u roku od 8 dana od dana primitka rješenja, a koja se podnosi ovome sudu u 3 primjerka. O istoj odlučuje Visoki trgovački sud RH.</w:t>
      </w: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822738" w:rsidP="00822738" w:rsidR="00822738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22738" w:rsidP="00822738" w:rsidR="00F11D03">
      <w:pPr>
        <w:spacing w:after="0"/>
        <w:jc w:val="right"/>
      </w:pPr>
      <w:r>
        <w:t>Zlatka Plivelić</w:t>
      </w:r>
      <w:r w:rsidR="00F11D03">
        <w:t xml:space="preserve"> </w:t>
      </w:r>
    </w:p>
    <w:sectPr w:rsidSect="004A329B" w:rsidR="00F11D03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6B4" w:rsidP="00537B78" w:rsidR="005426B4">
      <w:r>
        <w:separator/>
      </w:r>
    </w:p>
  </w:endnote>
  <w:endnote w:id="0" w:type="continuationSeparator">
    <w:p w:rsidRDefault="005426B4" w:rsidP="00537B78" w:rsidR="0054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6B4" w:rsidP="00537B78" w:rsidR="005426B4">
      <w:r>
        <w:separator/>
      </w:r>
    </w:p>
  </w:footnote>
  <w:footnote w:id="0" w:type="continuationSeparator">
    <w:p w:rsidRDefault="005426B4" w:rsidP="00537B78" w:rsidR="00542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8333A9">
    <w:pPr>
      <w:pStyle w:val="Zaglavlje"/>
      <w:tabs>
        <w:tab w:pos="3255" w:val="left"/>
      </w:tabs>
      <w:jc w:val="left"/>
    </w:pPr>
    <w:r>
      <w:rPr>
        <w:rStyle w:val="PozadinaSvijetloCrvena"/>
        <w:shd w:fill="auto" w:color="auto" w:val="clear"/>
      </w:rPr>
      <w:tab/>
      <w:t xml:space="preserve">        2</w:t>
    </w:r>
    <w:r>
      <w:rPr>
        <w:rStyle w:val="PozadinaSvijetloCrvena"/>
        <w:shd w:fill="auto" w:color="auto" w:val="clear"/>
      </w:rPr>
      <w:tab/>
    </w:r>
    <w:r w:rsidR="009C18A3" w:rsidRPr="009C18A3">
      <w:rPr>
        <w:rStyle w:val="PozadinaSvijetloCrvena"/>
        <w:shd w:fill="auto" w:color="auto" w:val="clear"/>
      </w:rPr>
      <w:t>48</w:t>
    </w:r>
    <w:r w:rsidR="00167A19">
      <w:rPr>
        <w:rStyle w:val="PozadinaSvijetloCrvena"/>
        <w:shd w:fill="auto" w:color="auto" w:val="clear"/>
      </w:rPr>
      <w:t>. St-9405</w:t>
    </w:r>
    <w:r>
      <w:rPr>
        <w:rStyle w:val="PozadinaSvijetloCrvena"/>
        <w:shd w:fill="auto" w:color="auto" w:val="clear"/>
      </w:rPr>
      <w:t>/</w:t>
    </w:r>
    <w:r w:rsidR="009C18A3" w:rsidRPr="009C18A3">
      <w:rPr>
        <w:rStyle w:val="PozadinaSvijetloCrvena"/>
        <w:shd w:fill="auto" w:color="auto" w:val="clear"/>
      </w:rPr>
      <w:t xml:space="preserve">15        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4A329B">
    <w:pPr>
      <w:pStyle w:val="Zaglavlje"/>
      <w:tabs>
        <w:tab w:pos="8295" w:val="left"/>
      </w:tabs>
      <w:jc w:val="lef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BED2C01"/>
    <w:multiLevelType w:val="hybridMultilevel"/>
    <w:tmpl w:val="DC123B8E"/>
    <w:lvl w:tplc="4376526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59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4248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A19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29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6B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D2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586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38C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17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6F6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38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EF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F4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72D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A3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5E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E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08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6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55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E6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1D03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5502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9405</izvorni_sadrzaj>
    <derivirana_varijabla naziv="DomainObject.Predmet.Broj_1">9405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St-9405/2015</izvorni_sadrzaj>
    <derivirana_varijabla naziv="DomainObject.Predmet.OznakaBroj_1">St-9405/2015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MOTORNA ULJA d.o.o. zastupanog po punomoćniku JASMINKO HODŽIĆ</izvorni_sadrzaj>
    <derivirana_varijabla naziv="DomainObject.Predmet.ProtustrankaFormated_1">  MOTORNA ULJA d.o.o. zastupanog po punomoćniku JASMINKO HODŽIĆ</derivirana_varijabla>
  </DomainObject.Predmet.ProtustrankaFormated>
  <DomainObject.Predmet.ProtustrankaFormatedOIB>
    <izvorni_sadrzaj>  MOTORNA ULJA d.o.o., OIB 97154218138 zastupanog po punomoćniku JASMINKO HODŽIĆ</izvorni_sadrzaj>
    <derivirana_varijabla naziv="DomainObject.Predmet.ProtustrankaFormatedOIB_1">  MOTORNA ULJA d.o.o., OIB 97154218138 zastupanog po punomoćniku JASMINKO HODŽIĆ</derivirana_varijabla>
  </DomainObject.Predmet.ProtustrankaFormatedOIB>
  <DomainObject.Predmet.ProtustrankaFormatedWithAdress>
    <izvorni_sadrzaj> MOTORNA ULJA d.o.o., Heinzelova 47a, 10000 Zagreb zastupanog po punomoćniku JASMINKO HODŽIĆ</izvorni_sadrzaj>
    <derivirana_varijabla naziv="DomainObject.Predmet.ProtustrankaFormatedWithAdress_1"> MOTORNA ULJA d.o.o., Heinzelova 47a, 10000 Zagreb zastupanog po punomoćniku JASMINKO HODŽIĆ</derivirana_varijabla>
  </DomainObject.Predmet.ProtustrankaFormatedWithAdress>
  <DomainObject.Predmet.ProtustrankaFormatedWithAdressOIB>
    <izvorni_sadrzaj> MOTORNA ULJA d.o.o., OIB 97154218138, Heinzelova 47a, 10000 Zagreb zastupanog po punomoćniku JASMINKO HODŽIĆ</izvorni_sadrzaj>
    <derivirana_varijabla naziv="DomainObject.Predmet.ProtustrankaFormatedWithAdressOIB_1"> MOTORNA ULJA d.o.o., OIB 97154218138, Heinzelova 47a, 10000 Zagreb zastupanog po punomoćniku JASMINKO HODŽIĆ</derivirana_varijabla>
  </DomainObject.Predmet.ProtustrankaFormatedWithAdressOIB>
  <DomainObject.Predmet.ProtustrankaWithAdress>
    <izvorni_sadrzaj>MOTORNA ULJA d.o.o. Heinzelova 47a, 10000 Zagreb</izvorni_sadrzaj>
    <derivirana_varijabla naziv="DomainObject.Predmet.ProtustrankaWithAdress_1">MOTORNA ULJA d.o.o. Heinzelova 47a, 10000 Zagreb</derivirana_varijabla>
  </DomainObject.Predmet.ProtustrankaWithAdress>
  <DomainObject.Predmet.ProtustrankaWithAdressOIB>
    <izvorni_sadrzaj>MOTORNA ULJA d.o.o., OIB 97154218138, Heinzelova 47a, 10000 Zagreb</izvorni_sadrzaj>
    <derivirana_varijabla naziv="DomainObject.Predmet.ProtustrankaWithAdressOIB_1">MOTORNA ULJA d.o.o., OIB 97154218138, Heinzelova 47a, 10000 Zagreb</derivirana_varijabla>
  </DomainObject.Predmet.ProtustrankaWithAdressOIB>
  <DomainObject.Predmet.ProtustrankaNazivFormated>
    <izvorni_sadrzaj>MOTORNA ULJA d.o.o.</izvorni_sadrzaj>
    <derivirana_varijabla naziv="DomainObject.Predmet.ProtustrankaNazivFormated_1">MOTORNA ULJA d.o.o.</derivirana_varijabla>
  </DomainObject.Predmet.ProtustrankaNazivFormated>
  <DomainObject.Predmet.ProtustrankaNazivFormatedOIB>
    <izvorni_sadrzaj>MOTORNA ULJA d.o.o., OIB 97154218138</izvorni_sadrzaj>
    <derivirana_varijabla naziv="DomainObject.Predmet.ProtustrankaNazivFormatedOIB_1">MOTORNA ULJA d.o.o., OIB 97154218138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MOTORNA ULJA d.o.o. zastupanog po punomoćniku JASMINKO HODŽIĆ</item>
    </izvorni_sadrzaj>
    <derivirana_varijabla naziv="DomainObject.Predmet.ProtuStrankaListFormated_1">
      <item>MOTORNA ULJA d.o.o. zastupanog po punomoćniku JASMINKO HODŽIĆ</item>
    </derivirana_varijabla>
  </DomainObject.Predmet.ProtuStrankaListFormated>
  <DomainObject.Predmet.ProtuStrankaListFormatedOIB>
    <izvorni_sadrzaj>
      <item>MOTORNA ULJA d.o.o., OIB 97154218138 zastupanog po punomoćniku JASMINKO HODŽIĆ</item>
    </izvorni_sadrzaj>
    <derivirana_varijabla naziv="DomainObject.Predmet.ProtuStrankaListFormatedOIB_1">
      <item>MOTORNA ULJA d.o.o., OIB 97154218138 zastupanog po punomoćniku JASMINKO HODŽIĆ</item>
    </derivirana_varijabla>
  </DomainObject.Predmet.ProtuStrankaListFormatedOIB>
  <DomainObject.Predmet.ProtuStrankaListFormatedWithAdress>
    <izvorni_sadrzaj>
      <item>MOTORNA ULJA d.o.o., Heinzelova 47a, 10000 Zagreb zastupanog po punomoćniku JASMINKO HODŽIĆ</item>
    </izvorni_sadrzaj>
    <derivirana_varijabla naziv="DomainObject.Predmet.ProtuStrankaListFormatedWithAdress_1">
      <item>MOTORNA ULJA d.o.o., Heinzelova 47a, 10000 Zagreb zastupanog po punomoćniku JASMINKO HODŽIĆ</item>
    </derivirana_varijabla>
  </DomainObject.Predmet.ProtuStrankaListFormatedWithAdress>
  <DomainObject.Predmet.ProtuStrankaListFormatedWithAdressOIB>
    <izvorni_sadrzaj>
      <item>MOTORNA ULJA d.o.o., OIB 97154218138, Heinzelova 47a, 10000 Zagreb zastupanog po punomoćniku JASMINKO HODŽIĆ</item>
    </izvorni_sadrzaj>
    <derivirana_varijabla naziv="DomainObject.Predmet.ProtuStrankaListFormatedWithAdressOIB_1">
      <item>MOTORNA ULJA d.o.o., OIB 97154218138, Heinzelova 47a, 10000 Zagreb zastupanog po punomoćniku JASMINKO HODŽIĆ</item>
    </derivirana_varijabla>
  </DomainObject.Predmet.ProtuStrankaListFormatedWithAdressOIB>
  <DomainObject.Predmet.ProtuStrankaListNazivFormated>
    <izvorni_sadrzaj>
      <item>MOTORNA ULJA d.o.o.</item>
    </izvorni_sadrzaj>
    <derivirana_varijabla naziv="DomainObject.Predmet.ProtuStrankaListNazivFormated_1">
      <item>MOTORNA ULJA d.o.o.</item>
    </derivirana_varijabla>
  </DomainObject.Predmet.ProtuStrankaListNazivFormated>
  <DomainObject.Predmet.ProtuStrankaListNazivFormatedOIB>
    <izvorni_sadrzaj>
      <item>MOTORNA ULJA d.o.o., OIB 97154218138</item>
    </izvorni_sadrzaj>
    <derivirana_varijabla naziv="DomainObject.Predmet.ProtuStrankaListNazivFormatedOIB_1">
      <item>MOTORNA ULJA d.o.o., OIB 97154218138</item>
    </derivirana_varijabla>
  </DomainObject.Predmet.ProtuStrankaListNazivFormatedOIB>
  <DomainObject.Predmet.OstaliListFormated>
    <izvorni_sadrzaj>
      <item>JASMINKO HODŽIĆ punomoćnik sudionika u postupku MOTORNA ULJA d.o.o.</item>
    </izvorni_sadrzaj>
    <derivirana_varijabla naziv="DomainObject.Predmet.OstaliListFormated_1">
      <item>JASMINKO HODŽIĆ punomoćnik sudionika u postupku MOTORNA ULJA d.o.o.</item>
    </derivirana_varijabla>
  </DomainObject.Predmet.OstaliListFormated>
  <DomainObject.Predmet.OstaliListFormatedOIB>
    <izvorni_sadrzaj>
      <item>JASMINKO HODŽIĆ, OIB 53090092621 punomoćnik sudionika u postupku MOTORNA ULJA d.o.o.</item>
    </izvorni_sadrzaj>
    <derivirana_varijabla naziv="DomainObject.Predmet.OstaliListFormatedOIB_1">
      <item>JASMINKO HODŽIĆ, OIB 53090092621 punomoćnik sudionika u postupku MOTORNA ULJA d.o.o.</item>
    </derivirana_varijabla>
  </DomainObject.Predmet.OstaliListFormatedOIB>
  <DomainObject.Predmet.OstaliListFormatedWithAdress>
    <izvorni_sadrzaj>
      <item>JASMINKO HODŽIĆ, KALOŠEVIĆ BB, TEŠANJ punomoćnik sudionika u postupku MOTORNA ULJA d.o.o.</item>
    </izvorni_sadrzaj>
    <derivirana_varijabla naziv="DomainObject.Predmet.OstaliListFormatedWithAdress_1">
      <item>JASMINKO HODŽIĆ, KALOŠEVIĆ BB, TEŠANJ punomoćnik sudionika u postupku MOTORNA ULJA d.o.o.</item>
    </derivirana_varijabla>
  </DomainObject.Predmet.OstaliListFormatedWithAdress>
  <DomainObject.Predmet.OstaliListFormatedWithAdressOIB>
    <izvorni_sadrzaj>
      <item>JASMINKO HODŽIĆ, OIB 53090092621, KALOŠEVIĆ BB, TEŠANJ punomoćnik sudionika u postupku MOTORNA ULJA d.o.o.</item>
    </izvorni_sadrzaj>
    <derivirana_varijabla naziv="DomainObject.Predmet.OstaliListFormatedWithAdressOIB_1">
      <item>JASMINKO HODŽIĆ, OIB 53090092621, KALOŠEVIĆ BB, TEŠANJ punomoćnik sudionika u postupku MOTORNA ULJA d.o.o.</item>
    </derivirana_varijabla>
  </DomainObject.Predmet.OstaliListFormatedWithAdressOIB>
  <DomainObject.Predmet.OstaliListNazivFormated>
    <izvorni_sadrzaj>
      <item>JASMINKO HODŽIĆ</item>
    </izvorni_sadrzaj>
    <derivirana_varijabla naziv="DomainObject.Predmet.OstaliListNazivFormated_1">
      <item>JASMINKO HODŽIĆ</item>
    </derivirana_varijabla>
  </DomainObject.Predmet.OstaliListNazivFormated>
  <DomainObject.Predmet.OstaliListNazivFormatedOIB>
    <izvorni_sadrzaj>
      <item>JASMINKO HODŽIĆ, OIB 53090092621</item>
    </izvorni_sadrzaj>
    <derivirana_varijabla naziv="DomainObject.Predmet.OstaliListNazivFormatedOIB_1">
      <item>JASMINKO HODŽIĆ, OIB 53090092621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MOTORNA ULJA d.o.o.</izvorni_sadrzaj>
    <derivirana_varijabla naziv="DomainObject.Predmet.ProtustrankaIDrugi_1">MOTORNA ULJA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MOTORNA ULJA d.o.o., OIB 97154218138, Heinzelova 47a, 10000 Zagreb</izvorni_sadrzaj>
    <derivirana_varijabla naziv="DomainObject.Predmet.ProtustrankaIDrugiAdressOIB_1">MOTORNA ULJA d.o.o., OIB 97154218138, Heinzelova 47a,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MOTORNA ULJA d.o.o.</item>
      <item>JASMINKO HODŽIĆ</item>
      <item>Fond za zaštitu okoliša i energetsku učinkovitost</item>
    </izvorni_sadrzaj>
    <derivirana_varijabla naziv="DomainObject.Predmet.SudioniciListNaziv_1">
      <item>FINA Regionalni centar Zagreb</item>
      <item>MOTORNA ULJA d.o.o.</item>
      <item>JASMINKO HODŽIĆ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MOTORNA ULJA d.o.o., OIB 97154218138, Heinzelova 47a,10000 Zagreb</item>
      <item>JASMINKO HODŽIĆ, OIB 53090092621, KALOŠEVIĆ BB,TEŠANJ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MOTORNA ULJA d.o.o., OIB 97154218138, Heinzelova 47a,10000 Zagreb</item>
      <item>JASMINKO HODŽIĆ, OIB 53090092621, KALOŠEVIĆ BB,TEŠANJ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48458-899E-4524-90FF-DF077421E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1737</properties:Characters>
  <properties:Lines>56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2016-10-26T07:13:00Z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2016-10-26T07:25:00Z</cp:lastPrinted>
  <dcterms:modified xmlns:xsi="http://www.w3.org/2001/XMLSchema-instance" xsi:type="dcterms:W3CDTF">2016-10-26T09:19:00Z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