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c34f" w14:paraId="7e4c34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172E2D">
        <w:t xml:space="preserve"> LJEKARNA SEVERO VARDA STIPKOVIĆ, OIB: 70658727657, Sinj, </w:t>
      </w:r>
      <w:proofErr w:type="spellStart"/>
      <w:r w:rsidR="00172E2D">
        <w:t>Brnaška</w:t>
      </w:r>
      <w:proofErr w:type="spellEnd"/>
      <w:r w:rsidR="00172E2D">
        <w:t xml:space="preserve"> 6</w:t>
      </w:r>
      <w:r w:rsidR="00632F4E">
        <w:t xml:space="preserve">, </w:t>
      </w:r>
      <w:r w:rsidR="00A25B81">
        <w:t xml:space="preserve">dana </w:t>
      </w:r>
      <w:r w:rsidR="00107075">
        <w:t>1.</w:t>
      </w:r>
      <w:r w:rsidR="00C96017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172E2D" w:rsidRPr="00172E2D">
        <w:t xml:space="preserve"> </w:t>
      </w:r>
      <w:r w:rsidR="00172E2D">
        <w:t xml:space="preserve">LJEKARNA SEVERO VARDA STIPKOVIĆ, OIB: 70658727657, Sinj, </w:t>
      </w:r>
      <w:proofErr w:type="spellStart"/>
      <w:r w:rsidR="00172E2D">
        <w:t>Brnaška</w:t>
      </w:r>
      <w:proofErr w:type="spellEnd"/>
      <w:r w:rsidR="00172E2D">
        <w:t xml:space="preserve"> 6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172E2D">
        <w:t>u neprekinutom razdoblju od 700</w:t>
      </w:r>
      <w:r w:rsidR="008A558F" w:rsidRPr="008A558F">
        <w:t xml:space="preserve"> dana, u ukupnom iznosu od </w:t>
      </w:r>
      <w:r w:rsidR="00172E2D">
        <w:t>1.142.028,94</w:t>
      </w:r>
      <w:r w:rsidR="00EF0DD4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C96017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A2317">
      <w:t>2</w:t>
    </w:r>
    <w:r w:rsidR="00C96017">
      <w:t>762</w:t>
    </w:r>
    <w:r w:rsidR="00E9737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72E2D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56F26"/>
    <w:rsid w:val="003647D7"/>
    <w:rsid w:val="0038601C"/>
    <w:rsid w:val="003A2635"/>
    <w:rsid w:val="003A6C9A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15FA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22BD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01C8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96017"/>
    <w:rsid w:val="00CA1916"/>
    <w:rsid w:val="00CA2317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C7A24"/>
    <w:rsid w:val="00DD59A0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E7E46"/>
    <w:rsid w:val="00EF09BF"/>
    <w:rsid w:val="00EF0DD4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2762</izvorni_sadrzaj>
    <derivirana_varijabla naziv="DomainObject.Predmet.Broj_1">2762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St-2762/2015</izvorni_sadrzaj>
    <derivirana_varijabla naziv="DomainObject.Predmet.OznakaBroj_1">St-2762/2015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LJEKARNA SEVERO VARDA STIPKOVIĆ</izvorni_sadrzaj>
    <derivirana_varijabla naziv="DomainObject.Predmet.ProtustrankaFormated_1">  LJEKARNA SEVERO VARDA STIPKOVIĆ</derivirana_varijabla>
  </DomainObject.Predmet.ProtustrankaFormated>
  <DomainObject.Predmet.ProtustrankaFormatedOIB>
    <izvorni_sadrzaj>  LJEKARNA SEVERO VARDA STIPKOVIĆ, OIB 70658727657</izvorni_sadrzaj>
    <derivirana_varijabla naziv="DomainObject.Predmet.ProtustrankaFormatedOIB_1">  LJEKARNA SEVERO VARDA STIPKOVIĆ, OIB 70658727657</derivirana_varijabla>
  </DomainObject.Predmet.ProtustrankaFormatedOIB>
  <DomainObject.Predmet.ProtustrankaFormatedWithAdress>
    <izvorni_sadrzaj> LJEKARNA SEVERO VARDA STIPKOVIĆ, Brnaška 6, 21230 Sinj</izvorni_sadrzaj>
    <derivirana_varijabla naziv="DomainObject.Predmet.ProtustrankaFormatedWithAdress_1"> LJEKARNA SEVERO VARDA STIPKOVIĆ, Brnaška 6, 21230 Sinj</derivirana_varijabla>
  </DomainObject.Predmet.ProtustrankaFormatedWithAdress>
  <DomainObject.Predmet.ProtustrankaFormatedWithAdressOIB>
    <izvorni_sadrzaj> LJEKARNA SEVERO VARDA STIPKOVIĆ, OIB 70658727657, Brnaška 6, 21230 Sinj</izvorni_sadrzaj>
    <derivirana_varijabla naziv="DomainObject.Predmet.ProtustrankaFormatedWithAdressOIB_1"> LJEKARNA SEVERO VARDA STIPKOVIĆ, OIB 70658727657, Brnaška 6, 21230 Sinj</derivirana_varijabla>
  </DomainObject.Predmet.ProtustrankaFormatedWithAdressOIB>
  <DomainObject.Predmet.ProtustrankaWithAdress>
    <izvorni_sadrzaj>LJEKARNA SEVERO VARDA STIPKOVIĆ Brnaška 6, 21230 Sinj</izvorni_sadrzaj>
    <derivirana_varijabla naziv="DomainObject.Predmet.ProtustrankaWithAdress_1">LJEKARNA SEVERO VARDA STIPKOVIĆ Brnaška 6, 21230 Sinj</derivirana_varijabla>
  </DomainObject.Predmet.ProtustrankaWithAdress>
  <DomainObject.Predmet.ProtustrankaWithAdressOIB>
    <izvorni_sadrzaj>LJEKARNA SEVERO VARDA STIPKOVIĆ, OIB 70658727657, Brnaška 6, 21230 Sinj</izvorni_sadrzaj>
    <derivirana_varijabla naziv="DomainObject.Predmet.ProtustrankaWithAdressOIB_1">LJEKARNA SEVERO VARDA STIPKOVIĆ, OIB 70658727657, Brnaška 6, 21230 Sinj</derivirana_varijabla>
  </DomainObject.Predmet.ProtustrankaWithAdressOIB>
  <DomainObject.Predmet.ProtustrankaNazivFormated>
    <izvorni_sadrzaj>LJEKARNA SEVERO VARDA STIPKOVIĆ</izvorni_sadrzaj>
    <derivirana_varijabla naziv="DomainObject.Predmet.ProtustrankaNazivFormated_1">LJEKARNA SEVERO VARDA STIPKOVIĆ</derivirana_varijabla>
  </DomainObject.Predmet.ProtustrankaNazivFormated>
  <DomainObject.Predmet.ProtustrankaNazivFormatedOIB>
    <izvorni_sadrzaj>LJEKARNA SEVERO VARDA STIPKOVIĆ, OIB 70658727657</izvorni_sadrzaj>
    <derivirana_varijabla naziv="DomainObject.Predmet.ProtustrankaNazivFormatedOIB_1">LJEKARNA SEVERO VARDA STIPKOVIĆ, OIB 70658727657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1142028.94</izvorni_sadrzaj>
    <derivirana_varijabla naziv="DomainObject.Predmet.TrenutnaVrijednost_1">1142028.94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LJEKARNA SEVERO VARDA STIPKOVIĆ</item>
    </izvorni_sadrzaj>
    <derivirana_varijabla naziv="DomainObject.Predmet.ProtuStrankaListFormated_1">
      <item>LJEKARNA SEVERO VARDA STIPKOVIĆ</item>
    </derivirana_varijabla>
  </DomainObject.Predmet.ProtuStrankaListFormated>
  <DomainObject.Predmet.ProtuStrankaListFormatedOIB>
    <izvorni_sadrzaj>
      <item>LJEKARNA SEVERO VARDA STIPKOVIĆ, OIB 70658727657</item>
    </izvorni_sadrzaj>
    <derivirana_varijabla naziv="DomainObject.Predmet.ProtuStrankaListFormatedOIB_1">
      <item>LJEKARNA SEVERO VARDA STIPKOVIĆ, OIB 70658727657</item>
    </derivirana_varijabla>
  </DomainObject.Predmet.ProtuStrankaListFormatedOIB>
  <DomainObject.Predmet.ProtuStrankaListFormatedWithAdress>
    <izvorni_sadrzaj>
      <item>LJEKARNA SEVERO VARDA STIPKOVIĆ, Brnaška 6, 21230 Sinj</item>
    </izvorni_sadrzaj>
    <derivirana_varijabla naziv="DomainObject.Predmet.ProtuStrankaListFormatedWithAdress_1">
      <item>LJEKARNA SEVERO VARDA STIPKOVIĆ, Brnaška 6, 21230 Sinj</item>
    </derivirana_varijabla>
  </DomainObject.Predmet.ProtuStrankaListFormatedWithAdress>
  <DomainObject.Predmet.ProtuStrankaListFormatedWithAdressOIB>
    <izvorni_sadrzaj>
      <item>LJEKARNA SEVERO VARDA STIPKOVIĆ, OIB 70658727657, Brnaška 6, 21230 Sinj</item>
    </izvorni_sadrzaj>
    <derivirana_varijabla naziv="DomainObject.Predmet.ProtuStrankaListFormatedWithAdressOIB_1">
      <item>LJEKARNA SEVERO VARDA STIPKOVIĆ, OIB 70658727657, Brnaška 6, 21230 Sinj</item>
    </derivirana_varijabla>
  </DomainObject.Predmet.ProtuStrankaListFormatedWithAdressOIB>
  <DomainObject.Predmet.ProtuStrankaListNazivFormated>
    <izvorni_sadrzaj>
      <item>LJEKARNA SEVERO VARDA STIPKOVIĆ</item>
    </izvorni_sadrzaj>
    <derivirana_varijabla naziv="DomainObject.Predmet.ProtuStrankaListNazivFormated_1">
      <item>LJEKARNA SEVERO VARDA STIPKOVIĆ</item>
    </derivirana_varijabla>
  </DomainObject.Predmet.ProtuStrankaListNazivFormated>
  <DomainObject.Predmet.ProtuStrankaListNazivFormatedOIB>
    <izvorni_sadrzaj>
      <item>LJEKARNA SEVERO VARDA STIPKOVIĆ, OIB 70658727657</item>
    </izvorni_sadrzaj>
    <derivirana_varijabla naziv="DomainObject.Predmet.ProtuStrankaListNazivFormatedOIB_1">
      <item>LJEKARNA SEVERO VARDA STIPKOVIĆ, OIB 70658727657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LJEKARNA SEVERO VARDA STIPKOVIĆ</izvorni_sadrzaj>
    <derivirana_varijabla naziv="DomainObject.Predmet.ProtustrankaIDrugi_1">LJEKARNA SEVERO VARDA STIPKOVIĆ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LJEKARNA SEVERO VARDA STIPKOVIĆ, OIB 70658727657, Brnaška 6, 21230 Sinj</izvorni_sadrzaj>
    <derivirana_varijabla naziv="DomainObject.Predmet.ProtustrankaIDrugiAdressOIB_1">LJEKARNA SEVERO VARDA STIPKOVIĆ, OIB 70658727657, Brnaška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LJEKARNA SEVERO VARDA STIPKOVIĆ</item>
      <item>FINANCIJSKA AGENCIJA, RC SPLIT</item>
    </izvorni_sadrzaj>
    <derivirana_varijabla naziv="DomainObject.Predmet.SudioniciListNaziv_1">
      <item>LJEKARNA SEVERO VARDA STIPKOVIĆ</item>
      <item>FINANCIJSKA AGENCIJA, RC SPLIT</item>
    </derivirana_varijabla>
  </DomainObject.Predmet.SudioniciListNaziv>
  <DomainObject.Predmet.SudioniciListAdressOIB>
    <izvorni_sadrzaj>
      <item>LJEKARNA SEVERO VARDA STIPKOVIĆ, OIB 70658727657, Brnaška 6,21230 Sinj</item>
      <item>FINANCIJSKA AGENCIJA, RC SPLIT, OIB 85821130368, Mažuranićevo šetalište 24 b,21000 Split</item>
    </izvorni_sadrzaj>
    <derivirana_varijabla naziv="DomainObject.Predmet.SudioniciListAdressOIB_1">
      <item>LJEKARNA SEVERO VARDA STIPKOVIĆ, OIB 70658727657, Brnaška 6,21230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70658727657</item>
      <item>, OIB 85821130368</item>
    </izvorni_sadrzaj>
    <derivirana_varijabla naziv="DomainObject.Predmet.SudioniciListNazivOIB_1">
      <item>, OIB 70658727657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B53FD-CE87-4D7A-88A0-EF29D0E80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1823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2016-12-01T07:17:00Z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2016-12-01T08:13:00Z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