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3b566" w14:paraId="5c3b56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650E5C" w:rsidR="00650E5C" w:rsidRPr="00650E5C">
      <w:pPr>
        <w:pStyle w:val="SudNaziv"/>
        <w:rPr>
          <w:rFonts w:cs="Times New Roman" w:eastAsia="Calibri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0E5C" w:rsidRPr="00650E5C">
        <w:rPr>
          <w:rFonts w:cs="Times New Roman" w:eastAsia="Calibri"/>
          <w:lang w:eastAsia="hr-HR"/>
        </w:rPr>
        <w:t>REPUBLIKA HRVATSKA</w:t>
      </w:r>
    </w:p>
    <w:p w:rsidRDefault="00650E5C" w:rsidP="00650E5C" w:rsidR="00650E5C" w:rsidRPr="00650E5C">
      <w:pPr>
        <w:spacing w:after="0"/>
        <w:rPr>
          <w:rFonts w:cs="Times New Roman" w:eastAsia="Calibri"/>
          <w:b/>
          <w:lang w:eastAsia="hr-HR"/>
        </w:rPr>
      </w:pPr>
      <w:r w:rsidRPr="00650E5C">
        <w:rPr>
          <w:rFonts w:cs="Times New Roman" w:eastAsia="Calibri"/>
          <w:b/>
          <w:lang w:eastAsia="hr-HR"/>
        </w:rPr>
        <w:t xml:space="preserve">  TRGOVAČKI SUD U SPLITU</w:t>
      </w:r>
    </w:p>
    <w:p w:rsidRDefault="00650E5C" w:rsidP="00650E5C" w:rsidR="00650E5C" w:rsidRPr="00650E5C">
      <w:pPr>
        <w:spacing w:after="0"/>
        <w:rPr>
          <w:rFonts w:cs="Times New Roman" w:eastAsia="Calibri"/>
          <w:b/>
          <w:lang w:eastAsia="hr-HR"/>
        </w:rPr>
      </w:pPr>
      <w:r w:rsidRPr="00650E5C">
        <w:rPr>
          <w:rFonts w:cs="Times New Roman" w:eastAsia="Calibri"/>
          <w:b/>
          <w:lang w:eastAsia="hr-HR"/>
        </w:rPr>
        <w:t>STALNA SLUŽBA U DUBROVNIKU</w:t>
      </w:r>
    </w:p>
    <w:p w:rsidRDefault="00650E5C" w:rsidP="00650E5C" w:rsidR="00650E5C" w:rsidRPr="00650E5C">
      <w:pPr>
        <w:spacing w:after="0"/>
        <w:ind w:firstLine="284"/>
        <w:rPr>
          <w:rFonts w:cs="Times New Roman" w:eastAsia="Calibri"/>
          <w:b/>
          <w:lang w:eastAsia="hr-HR"/>
        </w:rPr>
      </w:pPr>
      <w:r w:rsidRPr="00650E5C">
        <w:rPr>
          <w:rFonts w:cs="Times New Roman" w:eastAsia="Calibri"/>
          <w:b/>
          <w:lang w:eastAsia="hr-HR"/>
        </w:rPr>
        <w:t>Dubrovnik, dr. Ante Starčevića 23</w:t>
      </w:r>
    </w:p>
    <w:p w:rsidRDefault="00650E5C" w:rsidP="00650E5C" w:rsidR="00650E5C" w:rsidRPr="00650E5C">
      <w:pPr>
        <w:spacing w:after="0"/>
        <w:ind w:firstLine="720"/>
        <w:rPr>
          <w:rFonts w:cs="Times New Roman" w:eastAsia="Calibri"/>
          <w:b/>
          <w:lang w:eastAsia="hr-HR"/>
        </w:rPr>
      </w:pPr>
    </w:p>
    <w:p w:rsidRDefault="00650E5C" w:rsidP="00650E5C" w:rsidR="00650E5C" w:rsidRPr="00650E5C">
      <w:pPr>
        <w:spacing w:after="0"/>
        <w:ind w:firstLine="720"/>
        <w:jc w:val="center"/>
        <w:rPr>
          <w:rFonts w:cs="Times New Roman" w:eastAsia="Calibri"/>
          <w:b/>
          <w:lang w:eastAsia="hr-HR"/>
        </w:rPr>
      </w:pPr>
      <w:r w:rsidRPr="00650E5C">
        <w:rPr>
          <w:rFonts w:cs="Times New Roman" w:eastAsia="Calibri"/>
          <w:b/>
          <w:lang w:eastAsia="hr-HR"/>
        </w:rPr>
        <w:t xml:space="preserve">                                                           FINA</w:t>
      </w:r>
    </w:p>
    <w:p w:rsidRDefault="00650E5C" w:rsidP="00650E5C" w:rsidR="00650E5C" w:rsidRPr="00650E5C">
      <w:pPr>
        <w:spacing w:after="0"/>
        <w:ind w:firstLine="720"/>
        <w:jc w:val="center"/>
        <w:rPr>
          <w:rFonts w:cs="Times New Roman" w:eastAsia="Calibri"/>
          <w:b/>
          <w:lang w:eastAsia="hr-HR"/>
        </w:rPr>
      </w:pPr>
      <w:r w:rsidRPr="00650E5C">
        <w:rPr>
          <w:rFonts w:cs="Times New Roman" w:eastAsia="Calibri"/>
          <w:b/>
          <w:lang w:eastAsia="hr-HR"/>
        </w:rPr>
        <w:t xml:space="preserve">                                                                  RC SPLIT</w:t>
      </w:r>
    </w:p>
    <w:p w:rsidRDefault="00650E5C" w:rsidP="00650E5C" w:rsidR="00650E5C" w:rsidRPr="00650E5C">
      <w:pPr>
        <w:spacing w:after="0"/>
        <w:ind w:firstLine="720"/>
        <w:jc w:val="center"/>
        <w:rPr>
          <w:rFonts w:cs="Times New Roman" w:eastAsia="Calibri"/>
          <w:b/>
          <w:lang w:eastAsia="hr-HR"/>
        </w:rPr>
      </w:pPr>
      <w:r w:rsidRPr="00650E5C">
        <w:rPr>
          <w:rFonts w:cs="Times New Roman" w:eastAsia="Calibri"/>
          <w:b/>
          <w:lang w:eastAsia="hr-HR"/>
        </w:rPr>
        <w:t xml:space="preserve">                                                                                            Mažuranićevo šetalište 24b</w:t>
      </w:r>
    </w:p>
    <w:p w:rsidRDefault="00650E5C" w:rsidP="00650E5C" w:rsidR="00650E5C" w:rsidRPr="00650E5C">
      <w:pPr>
        <w:spacing w:after="0"/>
        <w:ind w:firstLine="720"/>
        <w:jc w:val="center"/>
        <w:rPr>
          <w:rFonts w:cs="Times New Roman" w:eastAsia="Calibri"/>
          <w:b/>
          <w:lang w:eastAsia="hr-HR"/>
        </w:rPr>
      </w:pPr>
      <w:r w:rsidRPr="00650E5C">
        <w:rPr>
          <w:rFonts w:cs="Times New Roman" w:eastAsia="Calibri"/>
          <w:b/>
          <w:lang w:eastAsia="hr-HR"/>
        </w:rPr>
        <w:t xml:space="preserve">                                                                    21000 SPLIT</w:t>
      </w:r>
    </w:p>
    <w:p w:rsidRDefault="00650E5C" w:rsidP="00650E5C" w:rsidR="00650E5C" w:rsidRPr="00650E5C">
      <w:pPr>
        <w:spacing w:after="0"/>
        <w:jc w:val="center"/>
        <w:rPr>
          <w:rFonts w:cs="Times New Roman" w:eastAsia="Calibri"/>
          <w:b/>
        </w:rPr>
      </w:pPr>
    </w:p>
    <w:p w:rsidRDefault="00650E5C" w:rsidP="00650E5C" w:rsidR="00650E5C" w:rsidRPr="00650E5C">
      <w:pPr>
        <w:spacing w:after="0"/>
        <w:rPr>
          <w:rFonts w:cs="Times New Roman" w:eastAsia="Calibri"/>
          <w:b/>
        </w:rPr>
      </w:pPr>
    </w:p>
    <w:p w:rsidRDefault="00650E5C" w:rsidP="00650E5C" w:rsidR="00650E5C" w:rsidRPr="00650E5C">
      <w:pPr>
        <w:spacing w:after="0"/>
        <w:rPr>
          <w:rFonts w:cs="Times New Roman" w:eastAsia="Calibri"/>
          <w:b/>
        </w:rPr>
      </w:pPr>
    </w:p>
    <w:p w:rsidRDefault="00650E5C" w:rsidP="00650E5C" w:rsidR="00650E5C" w:rsidRPr="00650E5C">
      <w:pPr>
        <w:spacing w:after="0"/>
        <w:rPr>
          <w:rFonts w:cs="Times New Roman" w:eastAsia="Calibri"/>
        </w:rPr>
      </w:pPr>
      <w:r w:rsidRPr="00650E5C">
        <w:rPr>
          <w:rFonts w:cs="Times New Roman" w:eastAsia="Calibri"/>
          <w:b/>
        </w:rPr>
        <w:t xml:space="preserve">Stečajni dužnik:     </w:t>
      </w:r>
      <w:r w:rsidRPr="00650E5C">
        <w:rPr>
          <w:rFonts w:cs="Times New Roman" w:eastAsia="Calibri"/>
        </w:rPr>
        <w:t>SUNČANE SOBE d.o.o., Split, OIB: 24640566616</w:t>
      </w:r>
    </w:p>
    <w:p w:rsidRDefault="00650E5C" w:rsidP="00650E5C" w:rsidR="00650E5C" w:rsidRPr="00650E5C">
      <w:pPr>
        <w:spacing w:after="0"/>
        <w:rPr>
          <w:rFonts w:cs="Times New Roman" w:eastAsia="Calibri"/>
        </w:rPr>
      </w:pPr>
    </w:p>
    <w:p w:rsidRDefault="00650E5C" w:rsidP="00650E5C" w:rsidR="00650E5C" w:rsidRPr="00650E5C">
      <w:pPr>
        <w:spacing w:after="0"/>
        <w:jc w:val="both"/>
        <w:rPr>
          <w:rFonts w:cs="Times New Roman" w:eastAsia="Calibri"/>
        </w:rPr>
      </w:pPr>
      <w:r w:rsidRPr="00650E5C">
        <w:rPr>
          <w:rFonts w:cs="Times New Roman" w:eastAsia="Calibri"/>
        </w:rPr>
        <w:tab/>
        <w:t>Rješenje ovog suda posl. broj 781/2016-4 od 06. rujna 2016. godine pozvani ste na ročište za dan 28. studenog 2016. godine pristupiti kao predlagatelj, te točkom V. istog rješenja pozvani ste dostaviti dokaz o postojanju stečajnog razloga iz čl. 5. Stečajnog zakona.</w:t>
      </w:r>
    </w:p>
    <w:p w:rsidRDefault="00650E5C" w:rsidP="00650E5C" w:rsidR="00650E5C" w:rsidRPr="00650E5C">
      <w:pPr>
        <w:spacing w:after="0"/>
        <w:jc w:val="both"/>
        <w:rPr>
          <w:rFonts w:cs="Times New Roman" w:eastAsia="Calibri"/>
        </w:rPr>
      </w:pPr>
    </w:p>
    <w:p w:rsidRDefault="00650E5C" w:rsidP="00650E5C" w:rsidR="00650E5C" w:rsidRPr="00650E5C">
      <w:pPr>
        <w:spacing w:after="0"/>
        <w:jc w:val="both"/>
        <w:rPr>
          <w:rFonts w:cs="Times New Roman" w:eastAsia="Calibri"/>
        </w:rPr>
      </w:pPr>
      <w:r w:rsidRPr="00650E5C">
        <w:rPr>
          <w:rFonts w:cs="Times New Roman" w:eastAsia="Calibri"/>
        </w:rPr>
        <w:tab/>
        <w:t>Budući da na današnje ročište niste pristupili, a niste ni dostavili traženi dokaz o postojanju stečajnog razloga iz čl. 5. Stečajnog zakona odnosno potvrdu o stanju računa dužnika iz čl. 6. Stečajnog zakona, molimo Vas da nam za potrebe postupka koji se pred ovim sudom vodi pod gornjim poslovnim brojem u smislu čl. 117. Stečajnog zakona (NN 71/15, dalje u tekstu SZ) dostavite podatak o stanju računa dužnika SUNČANE SOBE d.o.o., Split, OIB: 24640566616.</w:t>
      </w:r>
    </w:p>
    <w:p w:rsidRDefault="00650E5C" w:rsidP="00650E5C" w:rsidR="00650E5C" w:rsidRPr="00650E5C">
      <w:pPr>
        <w:spacing w:after="0"/>
        <w:jc w:val="both"/>
        <w:rPr>
          <w:rFonts w:cs="Times New Roman" w:eastAsia="Calibri"/>
        </w:rPr>
      </w:pPr>
    </w:p>
    <w:p w:rsidRDefault="00650E5C" w:rsidP="00650E5C" w:rsidR="00650E5C" w:rsidRPr="00650E5C">
      <w:pPr>
        <w:spacing w:after="0"/>
        <w:jc w:val="center"/>
        <w:rPr>
          <w:rFonts w:cs="Times New Roman" w:eastAsia="Calibri"/>
          <w:b/>
        </w:rPr>
      </w:pPr>
      <w:r w:rsidRPr="00650E5C">
        <w:rPr>
          <w:rFonts w:cs="Times New Roman" w:eastAsia="Calibri"/>
          <w:b/>
        </w:rPr>
        <w:t>U Dubrovniku, 28. studenog 2016. godine</w:t>
      </w:r>
    </w:p>
    <w:p w:rsidRDefault="00650E5C" w:rsidP="00650E5C" w:rsidR="00650E5C" w:rsidRPr="00650E5C">
      <w:pPr>
        <w:spacing w:after="0"/>
        <w:jc w:val="center"/>
        <w:rPr>
          <w:rFonts w:cs="Times New Roman" w:eastAsia="Calibri"/>
        </w:rPr>
      </w:pPr>
    </w:p>
    <w:p w:rsidRDefault="00650E5C" w:rsidP="00650E5C" w:rsidR="00650E5C" w:rsidRPr="00650E5C">
      <w:pPr>
        <w:spacing w:after="0"/>
        <w:jc w:val="both"/>
        <w:rPr>
          <w:rFonts w:cs="Times New Roman" w:eastAsia="Calibri"/>
        </w:rPr>
      </w:pPr>
    </w:p>
    <w:p w:rsidRDefault="00650E5C" w:rsidP="00650E5C" w:rsidR="00650E5C" w:rsidRPr="00650E5C">
      <w:pPr>
        <w:spacing w:after="0"/>
        <w:jc w:val="center"/>
        <w:rPr>
          <w:rFonts w:cs="Times New Roman" w:eastAsia="Calibri"/>
          <w:b/>
        </w:rPr>
      </w:pPr>
      <w:r w:rsidRPr="00650E5C">
        <w:rPr>
          <w:rFonts w:cs="Times New Roman" w:eastAsia="Calibri"/>
          <w:b/>
        </w:rPr>
        <w:t xml:space="preserve">                                                                             Sudac:</w:t>
      </w:r>
    </w:p>
    <w:p w:rsidRDefault="00650E5C" w:rsidP="00650E5C" w:rsidR="00650E5C" w:rsidRPr="00650E5C">
      <w:pPr>
        <w:spacing w:after="0"/>
        <w:jc w:val="right"/>
        <w:rPr>
          <w:rFonts w:cs="Times New Roman" w:eastAsia="Calibri"/>
          <w:b/>
        </w:rPr>
      </w:pPr>
    </w:p>
    <w:p w:rsidRDefault="00650E5C" w:rsidP="00650E5C" w:rsidR="00650E5C" w:rsidRPr="00650E5C">
      <w:pPr>
        <w:spacing w:after="0"/>
        <w:jc w:val="center"/>
        <w:rPr>
          <w:rFonts w:cs="Times New Roman" w:eastAsia="Calibri"/>
          <w:b/>
        </w:rPr>
      </w:pPr>
      <w:r w:rsidRPr="00650E5C">
        <w:rPr>
          <w:rFonts w:cs="Times New Roman" w:eastAsia="Calibri"/>
          <w:b/>
        </w:rPr>
        <w:t xml:space="preserve">                                                                                                    Srđan Gavranić, v.r.</w:t>
      </w:r>
    </w:p>
    <w:p w:rsidRDefault="00650E5C" w:rsidP="00650E5C" w:rsidR="00650E5C" w:rsidRPr="00650E5C">
      <w:pPr>
        <w:spacing w:after="0"/>
        <w:jc w:val="center"/>
        <w:rPr>
          <w:rFonts w:cs="Times New Roman" w:eastAsia="Calibri"/>
          <w:b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0E5C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899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St-781/2016-20</izvorni_sadrzaj>
    <derivirana_varijabla naziv="DomainObject.Oznaka_1">St-781/2016-20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zaposlenih</izvorni_sadrzaj>
    <derivirana_varijabla naziv="DomainObject.Predmet.Opis_1">4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St-781/2016</izvorni_sadrzaj>
    <derivirana_varijabla naziv="DomainObject.Predmet.OznakaBroj_1">St-781/2016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SUNČANE SOBE d.o.o. za turizam i ugostiteljstvo, turistička agencija</izvorni_sadrzaj>
    <derivirana_varijabla naziv="DomainObject.Predmet.ProtustrankaFormated_1">  SUNČANE SOBE d.o.o. za turizam i ugostiteljstvo, turistička agencija</derivirana_varijabla>
  </DomainObject.Predmet.ProtustrankaFormated>
  <DomainObject.Predmet.ProtustrankaFormatedOIB>
    <izvorni_sadrzaj>  SUNČANE SOBE d.o.o. za turizam i ugostiteljstvo, turistička agencija, OIB 24640566646</izvorni_sadrzaj>
    <derivirana_varijabla naziv="DomainObject.Predmet.ProtustrankaFormatedOIB_1">  SUNČANE SOBE d.o.o. za turizam i ugostiteljstvo, turistička agencija, OIB 24640566646</derivirana_varijabla>
  </DomainObject.Predmet.ProtustrankaFormatedOIB>
  <DomainObject.Predmet.ProtustrankaFormatedWithAdress>
    <izvorni_sadrzaj> SUNČANE SOBE d.o.o. za turizam i ugostiteljstvo, turistička agencija, Mažuranićevo šetalište 14, 21000 Split</izvorni_sadrzaj>
    <derivirana_varijabla naziv="DomainObject.Predmet.ProtustrankaFormatedWithAdress_1"> SUNČANE SOBE d.o.o. za turizam i ugostiteljstvo, turistička agencija, Mažuranićevo šetalište 14, 21000 Split</derivirana_varijabla>
  </DomainObject.Predmet.ProtustrankaFormatedWithAdress>
  <DomainObject.Predmet.ProtustrankaFormatedWithAdressOIB>
    <izvorni_sadrzaj> SUNČANE SOBE d.o.o. za turizam i ugostiteljstvo, turistička agencija, OIB 24640566646, Mažuranićevo šetalište 14, 21000 Split</izvorni_sadrzaj>
    <derivirana_varijabla naziv="DomainObject.Predmet.ProtustrankaFormatedWithAdressOIB_1"> SUNČANE SOBE d.o.o. za turizam i ugostiteljstvo, turistička agencija, OIB 24640566646, Mažuranićevo šetalište 14, 21000 Split</derivirana_varijabla>
  </DomainObject.Predmet.ProtustrankaFormatedWithAdressOIB>
  <DomainObject.Predmet.ProtustrankaWithAdress>
    <izvorni_sadrzaj>SUNČANE SOBE d.o.o. za turizam i ugostiteljstvo, turistička agencija Mažuranićevo šetalište 14, 21000 Split</izvorni_sadrzaj>
    <derivirana_varijabla naziv="DomainObject.Predmet.ProtustrankaWithAdress_1">SUNČANE SOBE d.o.o. za turizam i ugostiteljstvo, turistička agencija Mažuranićevo šetalište 14, 21000 Split</derivirana_varijabla>
  </DomainObject.Predmet.ProtustrankaWithAdress>
  <DomainObject.Predmet.ProtustrankaWithAdressOIB>
    <izvorni_sadrzaj>SUNČANE SOBE d.o.o. za turizam i ugostiteljstvo, turistička agencija, OIB 24640566646, Mažuranićevo šetalište 14, 21000 Split</izvorni_sadrzaj>
    <derivirana_varijabla naziv="DomainObject.Predmet.ProtustrankaWithAdressOIB_1">SUNČANE SOBE d.o.o. za turizam i ugostiteljstvo, turistička agencija, OIB 24640566646, Mažuranićevo šetalište 14, 21000 Split</derivirana_varijabla>
  </DomainObject.Predmet.ProtustrankaWithAdressOIB>
  <DomainObject.Predmet.ProtustrankaNazivFormated>
    <izvorni_sadrzaj>SUNČANE SOBE d.o.o. za turizam i ugostiteljstvo, turistička agencija</izvorni_sadrzaj>
    <derivirana_varijabla naziv="DomainObject.Predmet.ProtustrankaNazivFormated_1">SUNČANE SOBE d.o.o. za turizam i ugostiteljstvo, turistička agencija</derivirana_varijabla>
  </DomainObject.Predmet.ProtustrankaNazivFormated>
  <DomainObject.Predmet.ProtustrankaNazivFormatedOIB>
    <izvorni_sadrzaj>SUNČANE SOBE d.o.o. za turizam i ugostiteljstvo, turistička agencija, OIB 24640566646</izvorni_sadrzaj>
    <derivirana_varijabla naziv="DomainObject.Predmet.ProtustrankaNazivFormatedOIB_1">SUNČANE SOBE d.o.o. za turizam i ugostiteljstvo, turistička agencija, OIB 24640566646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67586.07</izvorni_sadrzaj>
    <derivirana_varijabla naziv="DomainObject.Predmet.TrenutnaVrijednost_1">67586.07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SUNČANE SOBE d.o.o. za turizam i ugostiteljstvo, turistička agencija</item>
    </izvorni_sadrzaj>
    <derivirana_varijabla naziv="DomainObject.Predmet.ProtuStrankaListFormated_1">
      <item>SUNČANE SOBE d.o.o. za turizam i ugostiteljstvo, turistička agencija</item>
    </derivirana_varijabla>
  </DomainObject.Predmet.ProtuStrankaListFormated>
  <DomainObject.Predmet.ProtuStrankaListFormatedOIB>
    <izvorni_sadrzaj>
      <item>SUNČANE SOBE d.o.o. za turizam i ugostiteljstvo, turistička agencija, OIB 24640566646</item>
    </izvorni_sadrzaj>
    <derivirana_varijabla naziv="DomainObject.Predmet.ProtuStrankaListFormatedOIB_1">
      <item>SUNČANE SOBE d.o.o. za turizam i ugostiteljstvo, turistička agencija, OIB 24640566646</item>
    </derivirana_varijabla>
  </DomainObject.Predmet.ProtuStrankaListFormatedOIB>
  <DomainObject.Predmet.ProtuStrankaListFormatedWithAdress>
    <izvorni_sadrzaj>
      <item>SUNČANE SOBE d.o.o. za turizam i ugostiteljstvo, turistička agencija, Mažuranićevo šetalište 14, 21000 Split</item>
    </izvorni_sadrzaj>
    <derivirana_varijabla naziv="DomainObject.Predmet.ProtuStrankaListFormatedWithAdress_1">
      <item>SUNČANE SOBE d.o.o. za turizam i ugostiteljstvo, turistička agencija, Mažuranićevo šetalište 14, 21000 Split</item>
    </derivirana_varijabla>
  </DomainObject.Predmet.ProtuStrankaListFormatedWithAdress>
  <DomainObject.Predmet.ProtuStrankaListFormatedWithAdressOIB>
    <izvorni_sadrzaj>
      <item>SUNČANE SOBE d.o.o. za turizam i ugostiteljstvo, turistička agencija, OIB 24640566646, Mažuranićevo šetalište 14, 21000 Split</item>
    </izvorni_sadrzaj>
    <derivirana_varijabla naziv="DomainObject.Predmet.ProtuStrankaListFormatedWithAdressOIB_1">
      <item>SUNČANE SOBE d.o.o. za turizam i ugostiteljstvo, turistička agencija, OIB 24640566646, Mažuranićevo šetalište 14, 21000 Split</item>
    </derivirana_varijabla>
  </DomainObject.Predmet.ProtuStrankaListFormatedWithAdressOIB>
  <DomainObject.Predmet.ProtuStrankaListNazivFormated>
    <izvorni_sadrzaj>
      <item>SUNČANE SOBE d.o.o. za turizam i ugostiteljstvo, turistička agencija</item>
    </izvorni_sadrzaj>
    <derivirana_varijabla naziv="DomainObject.Predmet.ProtuStrankaListNazivFormated_1">
      <item>SUNČANE SOBE d.o.o. za turizam i ugostiteljstvo, turistička agencija</item>
    </derivirana_varijabla>
  </DomainObject.Predmet.ProtuStrankaListNazivFormated>
  <DomainObject.Predmet.ProtuStrankaListNazivFormatedOIB>
    <izvorni_sadrzaj>
      <item>SUNČANE SOBE d.o.o. za turizam i ugostiteljstvo, turistička agencija, OIB 24640566646</item>
    </izvorni_sadrzaj>
    <derivirana_varijabla naziv="DomainObject.Predmet.ProtuStrankaListNazivFormatedOIB_1">
      <item>SUNČANE SOBE d.o.o. za turizam i ugostiteljstvo, turistička agencija, OIB 24640566646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>St-781/2016-20</izvorni_sadrzaj>
    <derivirana_varijabla naziv="DomainObject.PoslovniBrojDokumenta_1">St-781/2016-20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SUNČANE SOBE d.o.o. za turizam i ugostiteljstvo, turistička agencija</izvorni_sadrzaj>
    <derivirana_varijabla naziv="DomainObject.Predmet.ProtustrankaIDrugi_1">SUNČANE SOBE d.o.o. za turizam i ugostiteljstvo,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SUNČANE SOBE d.o.o. za turizam i ugostiteljstvo, turistička agencija, OIB 24640566646, Mažuranićevo šetalište 14, 21000 Split</izvorni_sadrzaj>
    <derivirana_varijabla naziv="DomainObject.Predmet.ProtustrankaIDrugiAdressOIB_1">SUNČANE SOBE d.o.o. za turizam i ugostiteljstvo, turistička agencija, OIB 24640566646, Mažuranićevo šetalište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SUNČANE SOBE d.o.o. za turizam i ugostiteljstvo, turistička agencija</item>
      <item>FINANCIJSKA AGENCIJA, RC SPLIT</item>
    </izvorni_sadrzaj>
    <derivirana_varijabla naziv="DomainObject.Predmet.SudioniciListNaziv_1">
      <item>SUNČANE SOBE d.o.o. za turizam i ugostiteljstvo, turistička agencija</item>
      <item>FINANCIJSKA AGENCIJA, RC SPLIT</item>
    </derivirana_varijabla>
  </DomainObject.Predmet.SudioniciListNaziv>
  <DomainObject.Predmet.SudioniciListAdressOIB>
    <izvorni_sadrzaj>
      <item>SUNČANE SOBE d.o.o. za turizam i ugostiteljstvo, turistička agencija, OIB 24640566646, Mažuranićevo šetalište 14,21000 Split</item>
      <item>FINANCIJSKA AGENCIJA, RC SPLIT, OIB 85821130368, Mažuranićevo šetalište 24 b,21000 Split</item>
    </izvorni_sadrzaj>
    <derivirana_varijabla naziv="DomainObject.Predmet.SudioniciListAdressOIB_1">
      <item>SUNČANE SOBE d.o.o. za turizam i ugostiteljstvo, turistička agencija, OIB 24640566646, Mažuranićevo šetalište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C9A958-455F-49CA-BCCA-CD6B8780B1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157</properties:Words>
  <properties:Characters>854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2016-11-28T11:34:00Z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St-781/2016-20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