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17da" w14:paraId="f1d17d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3B6BC8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B6BC8">
        <w:t xml:space="preserve">GRBAVAC-BUBLICA d.o.o. Split, </w:t>
      </w:r>
      <w:proofErr w:type="spellStart"/>
      <w:r w:rsidR="003B6BC8">
        <w:t>Mišina</w:t>
      </w:r>
      <w:proofErr w:type="spellEnd"/>
      <w:r w:rsidR="003B6BC8">
        <w:t xml:space="preserve"> 21</w:t>
      </w:r>
      <w:r w:rsidR="00514F66">
        <w:t>,</w:t>
      </w:r>
      <w:r w:rsidR="00A81F7F">
        <w:t xml:space="preserve"> OIB: </w:t>
      </w:r>
      <w:r w:rsidR="001E73AE">
        <w:t xml:space="preserve"> </w:t>
      </w:r>
      <w:r w:rsidR="003B6BC8" w:rsidRPr="003B6BC8">
        <w:t>31576581524</w:t>
      </w:r>
      <w:r w:rsidR="0099065A">
        <w:t>,</w:t>
      </w:r>
      <w:r w:rsidR="001E73AE">
        <w:t xml:space="preserve"> </w:t>
      </w:r>
      <w:r w:rsidR="00A81F7F">
        <w:t>d</w:t>
      </w:r>
      <w:r w:rsidR="0099065A">
        <w:t>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B6BC8" w:rsidRPr="003B6BC8">
        <w:t xml:space="preserve">GRBAVAC-BUBLICA d.o.o. Split, </w:t>
      </w:r>
      <w:proofErr w:type="spellStart"/>
      <w:r w:rsidR="003B6BC8" w:rsidRPr="003B6BC8">
        <w:t>Mišina</w:t>
      </w:r>
      <w:proofErr w:type="spellEnd"/>
      <w:r w:rsidR="003B6BC8" w:rsidRPr="003B6BC8">
        <w:t xml:space="preserve"> 21, OIB:  31576581524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3B6BC8">
        <w:t>99.929,14</w:t>
      </w:r>
      <w:r w:rsidR="001E73AE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14F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B6BC8">
      <w:t>769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E4455"/>
    <w:rsid w:val="001E73AE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B6BC8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F7F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1D0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GRBAVAC - BUBLICA d.o.o. za trgovinu, proizvodnju, uvoz i izvoz</izvorni_sadrzaj>
    <derivirana_varijabla naziv="DomainObject.Predmet.ProtustrankaFormated_1">  GRBAVAC - BUBLICA d.o.o. za trgovinu, proizvodnju, uvoz i izvoz</derivirana_varijabla>
  </DomainObject.Predmet.ProtustrankaFormated>
  <DomainObject.Predmet.ProtustrankaFormatedOIB>
    <izvorni_sadrzaj>  GRBAVAC - BUBLICA d.o.o. za trgovinu, proizvodnju, uvoz i izvoz, OIB 31576581524</izvorni_sadrzaj>
    <derivirana_varijabla naziv="DomainObject.Predmet.ProtustrankaFormatedOIB_1">  GRBAVAC - BUBLICA d.o.o. za trgovinu, proizvodnju, uvoz i izvoz, OIB 31576581524</derivirana_varijabla>
  </DomainObject.Predmet.ProtustrankaFormatedOIB>
  <DomainObject.Predmet.ProtustrankaFormatedWithAdress>
    <izvorni_sadrzaj> GRBAVAC - BUBLICA d.o.o. za trgovinu, proizvodnju, uvoz i izvoz, Mišina 21, 21000 Split</izvorni_sadrzaj>
    <derivirana_varijabla naziv="DomainObject.Predmet.ProtustrankaFormatedWithAdress_1"> GRBAVAC - BUBLICA d.o.o. za trgovinu, proizvodnju, uvoz i izvoz, Mišina 21, 21000 Split</derivirana_varijabla>
  </DomainObject.Predmet.ProtustrankaFormatedWithAdress>
  <DomainObject.Predmet.ProtustrankaFormatedWithAdressOIB>
    <izvorni_sadrzaj> GRBAVAC - BUBLICA d.o.o. za trgovinu, proizvodnju, uvoz i izvoz, OIB 31576581524, Mišina 21, 21000 Split</izvorni_sadrzaj>
    <derivirana_varijabla naziv="DomainObject.Predmet.ProtustrankaFormatedWithAdressOIB_1"> GRBAVAC - BUBLICA d.o.o. za trgovinu, proizvodnju, uvoz i izvoz, OIB 31576581524, Mišina 21, 21000 Split</derivirana_varijabla>
  </DomainObject.Predmet.ProtustrankaFormatedWithAdressOIB>
  <DomainObject.Predmet.ProtustrankaWithAdress>
    <izvorni_sadrzaj>GRBAVAC - BUBLICA d.o.o. za trgovinu, proizvodnju, uvoz i izvoz Mišina 21, 21000 Split</izvorni_sadrzaj>
    <derivirana_varijabla naziv="DomainObject.Predmet.ProtustrankaWithAdress_1">GRBAVAC - BUBLICA d.o.o. za trgovinu, proizvodnju, uvoz i izvoz Mišina 21, 21000 Split</derivirana_varijabla>
  </DomainObject.Predmet.ProtustrankaWithAdress>
  <DomainObject.Predmet.ProtustrankaWithAdressOIB>
    <izvorni_sadrzaj>GRBAVAC - BUBLICA d.o.o. za trgovinu, proizvodnju, uvoz i izvoz, OIB 31576581524, Mišina 21, 21000 Split</izvorni_sadrzaj>
    <derivirana_varijabla naziv="DomainObject.Predmet.ProtustrankaWithAdressOIB_1">GRBAVAC - BUBLICA d.o.o. za trgovinu, proizvodnju, uvoz i izvoz, OIB 31576581524, Mišina 21, 21000 Split</derivirana_varijabla>
  </DomainObject.Predmet.ProtustrankaWithAdressOIB>
  <DomainObject.Predmet.ProtustrankaNazivFormated>
    <izvorni_sadrzaj>GRBAVAC - BUBLICA d.o.o. za trgovinu, proizvodnju, uvoz i izvoz</izvorni_sadrzaj>
    <derivirana_varijabla naziv="DomainObject.Predmet.ProtustrankaNazivFormated_1">GRBAVAC - BUBLICA d.o.o. za trgovinu, proizvodnju, uvoz i izvoz</derivirana_varijabla>
  </DomainObject.Predmet.ProtustrankaNazivFormated>
  <DomainObject.Predmet.ProtustrankaNazivFormatedOIB>
    <izvorni_sadrzaj>GRBAVAC - BUBLICA d.o.o. za trgovinu, proizvodnju, uvoz i izvoz, OIB 31576581524</izvorni_sadrzaj>
    <derivirana_varijabla naziv="DomainObject.Predmet.ProtustrankaNazivFormatedOIB_1">GRBAVAC - BUBLICA d.o.o. za trgovinu, proizvodnju, uvoz i izvoz, OIB 31576581524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99929.14</izvorni_sadrzaj>
    <derivirana_varijabla naziv="DomainObject.Predmet.TrenutnaVrijednost_1">99929.14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GRBAVAC - BUBLICA d.o.o. za trgovinu, proizvodnju, uvoz i izvoz</item>
    </izvorni_sadrzaj>
    <derivirana_varijabla naziv="DomainObject.Predmet.ProtuStrankaListFormated_1">
      <item>GRBAVAC - BUBLICA d.o.o. za trgovinu, proizvodnju, uvoz i izvoz</item>
    </derivirana_varijabla>
  </DomainObject.Predmet.ProtuStrankaListFormated>
  <DomainObject.Predmet.ProtuStrankaListFormatedOIB>
    <izvorni_sadrzaj>
      <item>GRBAVAC - BUBLICA d.o.o. za trgovinu, proizvodnju, uvoz i izvoz, OIB 31576581524</item>
    </izvorni_sadrzaj>
    <derivirana_varijabla naziv="DomainObject.Predmet.ProtuStrankaListFormatedOIB_1">
      <item>GRBAVAC - BUBLICA d.o.o. za trgovinu, proizvodnju, uvoz i izvoz, OIB 31576581524</item>
    </derivirana_varijabla>
  </DomainObject.Predmet.ProtuStrankaListFormatedOIB>
  <DomainObject.Predmet.ProtuStrankaListFormatedWithAdress>
    <izvorni_sadrzaj>
      <item>GRBAVAC - BUBLICA d.o.o. za trgovinu, proizvodnju, uvoz i izvoz, Mišina 21, 21000 Split</item>
    </izvorni_sadrzaj>
    <derivirana_varijabla naziv="DomainObject.Predmet.ProtuStrankaListFormatedWithAdress_1">
      <item>GRBAVAC - BUBLICA d.o.o. za trgovinu, proizvodnju, uvoz i izvoz, Mišina 21, 21000 Split</item>
    </derivirana_varijabla>
  </DomainObject.Predmet.ProtuStrankaListFormatedWithAdress>
  <DomainObject.Predmet.ProtuStrankaListFormatedWithAdressOIB>
    <izvorni_sadrzaj>
      <item>GRBAVAC - BUBLICA d.o.o. za trgovinu, proizvodnju, uvoz i izvoz, OIB 31576581524, Mišina 21, 21000 Split</item>
    </izvorni_sadrzaj>
    <derivirana_varijabla naziv="DomainObject.Predmet.ProtuStrankaListFormatedWithAdressOIB_1">
      <item>GRBAVAC - BUBLICA d.o.o. za trgovinu, proizvodnju, uvoz i izvoz, OIB 31576581524, Mišina 21, 21000 Split</item>
    </derivirana_varijabla>
  </DomainObject.Predmet.ProtuStrankaListFormatedWithAdressOIB>
  <DomainObject.Predmet.ProtuStrankaListNazivFormated>
    <izvorni_sadrzaj>
      <item>GRBAVAC - BUBLICA d.o.o. za trgovinu, proizvodnju, uvoz i izvoz</item>
    </izvorni_sadrzaj>
    <derivirana_varijabla naziv="DomainObject.Predmet.ProtuStrankaListNazivFormated_1">
      <item>GRBAVAC - BUBLICA d.o.o. za trgovinu, proizvodnju, uvoz i izvoz</item>
    </derivirana_varijabla>
  </DomainObject.Predmet.ProtuStrankaListNazivFormated>
  <DomainObject.Predmet.ProtuStrankaListNazivFormatedOIB>
    <izvorni_sadrzaj>
      <item>GRBAVAC - BUBLICA d.o.o. za trgovinu, proizvodnju, uvoz i izvoz, OIB 31576581524</item>
    </izvorni_sadrzaj>
    <derivirana_varijabla naziv="DomainObject.Predmet.ProtuStrankaListNazivFormatedOIB_1">
      <item>GRBAVAC - BUBLICA d.o.o. za trgovinu, proizvodnju, uvoz i izvoz, OIB 31576581524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GRBAVAC - BUBLICA d.o.o. za trgovinu, proizvodnju, uvoz i izvoz</izvorni_sadrzaj>
    <derivirana_varijabla naziv="DomainObject.Predmet.ProtustrankaIDrugi_1">GRBAVAC - BUBLICA d.o.o. za trgovinu, proizvodnju, uvoz i 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GRBAVAC - BUBLICA d.o.o. za trgovinu, proizvodnju, uvoz i izvoz, OIB 31576581524, Mišina 21, 21000 Split</izvorni_sadrzaj>
    <derivirana_varijabla naziv="DomainObject.Predmet.ProtustrankaIDrugiAdressOIB_1">GRBAVAC - BUBLICA d.o.o. za trgovinu, proizvodnju, uvoz i izvoz, OIB 31576581524, Mišina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GRBAVAC - BUBLICA d.o.o. za trgovinu, proizvodnju, uvoz i izvoz</item>
      <item>FINANCIJSKA AGENCIJA, RC SPLIT</item>
    </izvorni_sadrzaj>
    <derivirana_varijabla naziv="DomainObject.Predmet.SudioniciListNaziv_1">
      <item>GRBAVAC - BUBLICA d.o.o. za trgovinu, proizvodnju, uvoz i izvoz</item>
      <item>FINANCIJSKA AGENCIJA, RC SPLIT</item>
    </derivirana_varijabla>
  </DomainObject.Predmet.SudioniciListNaziv>
  <DomainObject.Predmet.SudioniciListAdressOIB>
    <izvorni_sadrzaj>
      <item>GRBAVAC - BUBLICA d.o.o. za trgovinu, proizvodnju, uvoz i izvoz, OIB 31576581524, Mišina 21,21000 Split</item>
      <item>FINANCIJSKA AGENCIJA, RC SPLIT, OIB 85821130368, Mažuranićevo šetalište 24 b,21000 Split</item>
    </izvorni_sadrzaj>
    <derivirana_varijabla naziv="DomainObject.Predmet.SudioniciListAdressOIB_1">
      <item>GRBAVAC - BUBLICA d.o.o. za trgovinu, proizvodnju, uvoz i izvoz, OIB 31576581524, Mišina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31576581524</item>
      <item>, OIB 85821130368</item>
    </izvorni_sadrzaj>
    <derivirana_varijabla naziv="DomainObject.Predmet.SudioniciListNazivOIB_1">
      <item>, OIB 31576581524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E27DE-1599-477E-974D-75DB6A401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1968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2016-01-26T12:20:00Z</dcterms:created>
  <dc:creator>nmarkovic</dc:creator>
  <cp:lastModifiedBy>Ana Golub Gruić</cp:lastModifiedBy>
  <cp:lastPrinted>2016-01-26T12:20:00Z</cp:lastPrinted>
  <dcterms:modified xmlns:xsi="http://www.w3.org/2001/XMLSchema-instance" xsi:type="dcterms:W3CDTF">2016-01-27T07:04:00Z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