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710FF" w:rsidRPr="00C61EDF">
        <w:trPr>
          <w:trHeight w:val="2231"/>
        </w:trPr>
        <w:tc>
          <w:tcPr>
            <w:tcW w:type="dxa" w:w="3369"/>
            <w:vAlign w:val="center"/>
          </w:tcPr>
          <w:p w:rsidRDefault="00E710FF" w:rsidP="00A66C00" w:rsidR="00E710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710FF" w:rsidP="00A66C00" w:rsidR="00E710FF" w:rsidRPr="00F24FD8">
            <w:pPr>
              <w:spacing w:before="100"/>
            </w:pPr>
            <w:r w:rsidRPr="00F24FD8">
              <w:t>REPUBLIKA HRVATSKA</w:t>
            </w:r>
          </w:p>
          <w:p w:rsidRDefault="00E710FF" w:rsidP="00A66C00" w:rsidR="00E710FF" w:rsidRPr="00F24FD8">
            <w:r w:rsidRPr="00F24FD8">
              <w:t>TRGOVAČKI SUD U SPLITU</w:t>
            </w:r>
          </w:p>
          <w:p w:rsidRDefault="00E710FF" w:rsidP="00DA5B9D" w:rsidR="00E710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7644E2" w:rsidR="00E710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644E2">
              <w:rPr>
                <w:noProof/>
              </w:rPr>
              <w:t>52/2008-509</w:t>
            </w:r>
          </w:p>
        </w:tc>
      </w:tr>
    </w:tbl>
    <w:p w14:textId="1ccd729" w14:paraId="1ccd729" w:rsidRDefault="00E710FF" w:rsidP="00A16878" w:rsidR="00E710FF">
      <w:pPr>
        <w:jc w:val="both"/>
        <w15:collapsed w:val="false"/>
      </w:pPr>
    </w:p>
    <w:p w:rsidRDefault="00A16878" w:rsidP="007644E2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7644E2" w:rsid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</w:t>
      </w:r>
      <w:r w:rsidR="007644E2" w:rsidRPr="007644E2">
        <w:t>stečajnom postupku nad dužnikom ROBERT'S INTERNATIONAL CO. d.o.o. za izvoz-uvoz, marketing, ugostiteljstvo, turizam i poslovne usluge u stečaju, OIB: 3859</w:t>
      </w:r>
      <w:r w:rsidR="007644E2">
        <w:t xml:space="preserve">2929591, Split, Marasovića 67, </w:t>
      </w:r>
      <w:r w:rsidR="007644E2" w:rsidRPr="007644E2">
        <w:t>2</w:t>
      </w:r>
      <w:r w:rsidR="007644E2">
        <w:t>5</w:t>
      </w:r>
      <w:r w:rsidR="007644E2" w:rsidRPr="007644E2">
        <w:t>. veljače 2019.</w:t>
      </w:r>
    </w:p>
    <w:p w:rsidRDefault="006951FE" w:rsidP="007644E2" w:rsidR="006951FE" w:rsidRPr="00037EED">
      <w:pPr>
        <w:spacing w:after="160" w:before="80"/>
        <w:jc w:val="center"/>
      </w:pPr>
      <w:r w:rsidRPr="00037EED">
        <w:t xml:space="preserve">r i j e š i o  j e </w:t>
      </w:r>
    </w:p>
    <w:p w:rsidRDefault="00D062CF" w:rsidP="00E710FF" w:rsidR="00E710FF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 xml:space="preserve">Saziva se skupština vjerovnika za </w:t>
      </w:r>
      <w:r w:rsidR="007644E2">
        <w:t>14. ožujka</w:t>
      </w:r>
      <w:r w:rsidR="0088247D">
        <w:t xml:space="preserve"> 2019</w:t>
      </w:r>
      <w:r w:rsidR="00E710FF">
        <w:t>.</w:t>
      </w:r>
      <w:r w:rsidR="00777232">
        <w:rPr>
          <w:bCs/>
        </w:rPr>
        <w:t xml:space="preserve"> u </w:t>
      </w:r>
      <w:r w:rsidR="007644E2">
        <w:rPr>
          <w:bCs/>
        </w:rPr>
        <w:t>09:0</w:t>
      </w:r>
      <w:r w:rsidR="00E56788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E710FF">
        <w:t>u sobi br. 111 Trgovačkog suda u Splitu, Sukoišanska 6, sa</w:t>
      </w:r>
    </w:p>
    <w:p w:rsidRDefault="00E710FF" w:rsidP="007644E2" w:rsidR="00E710FF">
      <w:pPr>
        <w:pStyle w:val="Tijeloteksta2"/>
        <w:spacing w:after="200" w:before="200"/>
        <w:jc w:val="center"/>
      </w:pPr>
      <w:r>
        <w:t>Dnevnim redom:</w:t>
      </w:r>
    </w:p>
    <w:p w:rsidRDefault="0088247D" w:rsidP="007644E2" w:rsidR="00E56788">
      <w:pPr>
        <w:pStyle w:val="Tijeloteksta2"/>
        <w:numPr>
          <w:ilvl w:val="0"/>
          <w:numId w:val="5"/>
        </w:numPr>
        <w:spacing w:beforeLines="40" w:before="96"/>
      </w:pPr>
      <w:r>
        <w:t>D</w:t>
      </w:r>
      <w:r w:rsidR="007644E2">
        <w:t>onošenje odluke o nastavku vođenja parničnog postupka koji se pred Trgovačkog suda u Splitu vodi pod poslovnim brojem P-735/2018 (u pravnoj stvari tužitelja R</w:t>
      </w:r>
      <w:r w:rsidR="007644E2" w:rsidRPr="007644E2">
        <w:t xml:space="preserve">obert's </w:t>
      </w:r>
      <w:proofErr w:type="spellStart"/>
      <w:r w:rsidR="007644E2">
        <w:t>I</w:t>
      </w:r>
      <w:r w:rsidR="007644E2" w:rsidRPr="007644E2">
        <w:t>nternational</w:t>
      </w:r>
      <w:proofErr w:type="spellEnd"/>
      <w:r w:rsidR="007644E2" w:rsidRPr="007644E2">
        <w:t xml:space="preserve"> </w:t>
      </w:r>
      <w:proofErr w:type="spellStart"/>
      <w:r w:rsidR="007644E2">
        <w:t>C</w:t>
      </w:r>
      <w:r w:rsidR="007644E2" w:rsidRPr="007644E2">
        <w:t>o</w:t>
      </w:r>
      <w:proofErr w:type="spellEnd"/>
      <w:r w:rsidR="007644E2" w:rsidRPr="007644E2">
        <w:t>. d.o.o.</w:t>
      </w:r>
      <w:r w:rsidR="007644E2">
        <w:t xml:space="preserve"> u stečaju protiv tuženika Ivana Orlića, radi isplate).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5A04CB">
        <w:t>a</w:t>
      </w:r>
      <w:r w:rsidR="0062137D">
        <w:t xml:space="preserve"> upravitelj</w:t>
      </w:r>
      <w:r w:rsidR="005A04CB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7644E2" w:rsidR="00FA40C6">
      <w:pPr>
        <w:spacing w:after="8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7644E2" w:rsidRPr="007644E2">
        <w:t>ROBERT'S INTERNATIONAL CO. d.o.o. za izvoz-uvoz, marketing, ugostiteljstvo, turizam i poslovne usluge u stečaju, OIB: 38592929591, Split, Marasovića 67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7644E2">
        <w:t>19. veljače</w:t>
      </w:r>
      <w:r w:rsidR="0088247D">
        <w:t xml:space="preserve"> 2019</w:t>
      </w:r>
      <w:r w:rsidR="00E710FF">
        <w:t>.</w:t>
      </w:r>
      <w:r w:rsidR="00FB7F6A">
        <w:t xml:space="preserve"> </w:t>
      </w:r>
      <w:r w:rsidR="00D54EAF">
        <w:t>stečajn</w:t>
      </w:r>
      <w:r w:rsidR="007644E2">
        <w:t>a u</w:t>
      </w:r>
      <w:r w:rsidR="00D54EAF">
        <w:t>pravitelj</w:t>
      </w:r>
      <w:r w:rsidR="007644E2">
        <w:t>ica</w:t>
      </w:r>
      <w:r w:rsidR="0088247D">
        <w:t xml:space="preserve"> </w:t>
      </w:r>
      <w:r w:rsidR="007644E2">
        <w:t xml:space="preserve">Ljiljana </w:t>
      </w:r>
      <w:proofErr w:type="spellStart"/>
      <w:r w:rsidR="007644E2">
        <w:t>Poljanić</w:t>
      </w:r>
      <w:proofErr w:type="spellEnd"/>
      <w:r w:rsidR="00777232">
        <w:t xml:space="preserve"> predloži</w:t>
      </w:r>
      <w:r w:rsidR="007644E2">
        <w:t>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710FF" w:rsidR="00E710FF">
      <w:pPr>
        <w:spacing w:before="160"/>
        <w:jc w:val="both"/>
      </w:pPr>
      <w:r>
        <w:tab/>
      </w:r>
      <w:r w:rsidR="00E710FF">
        <w:t>Slijed</w:t>
      </w:r>
      <w:r w:rsidR="007644E2">
        <w:t>om navedenog, a temeljem odredbi</w:t>
      </w:r>
      <w:r w:rsidR="00E710FF">
        <w:t xml:space="preserve"> član</w:t>
      </w:r>
      <w:r w:rsidR="007644E2">
        <w:t>a</w:t>
      </w:r>
      <w:r w:rsidR="00E710FF">
        <w:t xml:space="preserve">ka 103. i 104. </w:t>
      </w:r>
      <w:r w:rsidR="00E710FF" w:rsidRPr="0032578D">
        <w:t xml:space="preserve">Stečajnog zakona („Narodne novine“ </w:t>
      </w:r>
      <w:r w:rsidR="00E710FF">
        <w:t>71/15 i 104/17; dalje SZ) odlučeno je kao u izreci ovog rješenja.</w:t>
      </w:r>
    </w:p>
    <w:p w:rsidRDefault="00E710FF" w:rsidP="007644E2" w:rsidR="00007AF7">
      <w:pPr>
        <w:spacing w:before="160"/>
        <w:jc w:val="center"/>
      </w:pPr>
      <w:r>
        <w:t xml:space="preserve">U Splitu </w:t>
      </w:r>
      <w:r w:rsidR="007644E2">
        <w:t>25</w:t>
      </w:r>
      <w:r w:rsidR="0088247D">
        <w:t>. veljače 2019</w:t>
      </w:r>
      <w:r>
        <w:t>.</w:t>
      </w:r>
    </w:p>
    <w:p w:rsidRDefault="00007AF7" w:rsidP="007644E2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</w:t>
      </w:r>
      <w:r w:rsidR="00E710FF">
        <w:t>Sutkinja</w:t>
      </w:r>
    </w:p>
    <w:p w:rsidRDefault="00E710FF" w:rsidP="0094096C" w:rsidR="00F42201">
      <w:pPr>
        <w:ind w:left="6372"/>
        <w:jc w:val="center"/>
      </w:pPr>
      <w:r>
        <w:t xml:space="preserve">  Ana Golub Gruić</w:t>
      </w:r>
      <w:r w:rsidR="00F42201">
        <w:t>, v.r.</w:t>
      </w:r>
    </w:p>
    <w:p w:rsidRDefault="00F42201" w:rsidP="008832A6" w:rsidR="00F42201">
      <w:pPr>
        <w:jc w:val="right"/>
      </w:pPr>
      <w:r>
        <w:t>za točnost otpravka – ovlašteni službenik</w:t>
      </w:r>
    </w:p>
    <w:p w:rsidRDefault="00F42201" w:rsidP="008832A6" w:rsidR="00F42201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E56788" w:rsidP="007644E2" w:rsidR="00E56788">
      <w:pPr>
        <w:jc w:val="right"/>
      </w:pPr>
    </w:p>
    <w:p w:rsidRDefault="00E710FF" w:rsidP="007644E2" w:rsidR="00E710FF">
      <w:pPr>
        <w:spacing w:before="200"/>
        <w:jc w:val="both"/>
      </w:pPr>
      <w:r>
        <w:t>Uputa o pravnom lijeku: Protiv ovog rješenja nije dopuštena žalba (članak 278. stavak 2. Zakona o parničnom postupku (˝Narodne novine˝ broj 53/91, 91/92, 112/99, 88/01, 117/03, 88/05, 2/07, 84/08, 96/08, 123/08, 57/11 i 25/13, dalje ZPP u vezi sa člankom 6. SZ-a).</w:t>
      </w:r>
    </w:p>
    <w:sectPr w:rsidSect="003100FD" w:rsidR="00E710F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201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2E0318A"/>
    <w:multiLevelType w:val="hybridMultilevel"/>
    <w:tmpl w:val="E4343F8A"/>
    <w:lvl w:tplc="BA48FD5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B005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A04CB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44E2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8247D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54EAF"/>
    <w:rsid w:val="00D661F4"/>
    <w:rsid w:val="00D67B63"/>
    <w:rsid w:val="00DF524F"/>
    <w:rsid w:val="00E03FDC"/>
    <w:rsid w:val="00E0415A"/>
    <w:rsid w:val="00E07A93"/>
    <w:rsid w:val="00E14F85"/>
    <w:rsid w:val="00E16608"/>
    <w:rsid w:val="00E1738A"/>
    <w:rsid w:val="00E27330"/>
    <w:rsid w:val="00E32ABE"/>
    <w:rsid w:val="00E44FFF"/>
    <w:rsid w:val="00E56788"/>
    <w:rsid w:val="00E63084"/>
    <w:rsid w:val="00E710FF"/>
    <w:rsid w:val="00E80E84"/>
    <w:rsid w:val="00E86A38"/>
    <w:rsid w:val="00EB5514"/>
    <w:rsid w:val="00EC6337"/>
    <w:rsid w:val="00ED0106"/>
    <w:rsid w:val="00F139CE"/>
    <w:rsid w:val="00F25213"/>
    <w:rsid w:val="00F326A8"/>
    <w:rsid w:val="00F42201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ORLIĆ; ROBERT'S PLUS d.o.o. za trgovinu i usluge; Hrvatski Telekom d.d.; Vesna Čilić</izvorni_sadrzaj>
    <derivirana_varijabla naziv="DomainObject.Predmet.StrankaFormated_1">  IVAN ORLIĆ; ROBERT'S PLUS d.o.o. za trgovinu i usluge; Hrvatski Telekom d.d.; Vesna Čilić</derivirana_varijabla>
  </DomainObject.Predmet.StrankaFormated>
  <DomainObject.Predmet.StrankaFormatedOIB>
    <izvorni_sadrzaj>  IVAN ORLIĆ, OIB 14261210784; ROBERT'S PLUS d.o.o. za trgovinu i usluge, OIB 62687697158; Hrvatski Telekom d.d., OIB 81793146560; Vesna Čilić, OIB 73166715189</izvorni_sadrzaj>
    <derivirana_varijabla naziv="DomainObject.Predmet.StrankaFormatedOIB_1"> 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IVAN ORLIĆ,ROBERT'S PLUS d.o.o. za trgovinu i usluge,Hrvatski Telekom d.d.,Vesna Čilić</izvorni_sadrzaj>
    <derivirana_varijabla naziv="DomainObject.Predmet.StrankaNazivFormated_1">IVAN ORLIĆ,ROBERT'S PLUS d.o.o. za trgovinu i usluge,Hrvatski Telekom d.d.,Vesna Čilić</derivirana_varijabla>
  </DomainObject.Predmet.StrankaNazivFormated>
  <DomainObject.Predmet.StrankaNazivFormatedOIB>
    <izvorni_sadrzaj>IVAN ORLIĆ, OIB 14261210784,ROBERT'S PLUS d.o.o. za trgovinu i usluge, OIB 62687697158,Hrvatski Telekom d.d., OIB 81793146560,Vesna Čilić, OIB 73166715189</izvorni_sadrzaj>
    <derivirana_varijabla naziv="DomainObject.Predmet.StrankaNazivFormatedOIB_1">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SOCIETE GENERALE-SPLITSKA BANKA dioničko društvo</item>
      <item>OVRŠNI ODJEL Trgovačkog suda Split</item>
      <item>REGISTARSKI ODJEL Trgovačkog suda Split</item>
      <item>Trgovački sud Split Računovodstvo</item>
      <item>REPUBLIKA HRVATSKA MINISTARSTVO FINANCIJA, POREZNA UPRAVA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izvorni_sadrzaj>
    <derivirana_varijabla naziv="DomainObject.Predmet.OstaliListFormated_1">
      <item>SOCIETE GENERALE-SPLITSKA BANKA dioničko društvo</item>
      <item>OVRŠNI ODJEL Trgovačkog suda Split</item>
      <item>REGISTARSKI ODJEL Trgovačkog suda Split</item>
      <item>Trgovački sud Split Računovodstvo</item>
      <item>REPUBLIKA HRVATSKA MINISTARSTVO FINANCIJA, POREZNA UPRAVA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derivirana_varijabla>
  </DomainObject.Predmet.OstaliListFormated>
  <DomainObject.Predmet.OstaliListFormatedOIB>
    <izvorni_sadrzaj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REPUBLIKA HRVATSKA MINISTARSTVO FINANCIJA, POREZNA UPRAVA, OIB 18683136487</item>
      <item>ŽUPANIJSKO DRŽAVNO ODVJETNIŠVO SPLIT Građansko upravni odjel, OIB 70793241859</item>
      <item>Visoki trgovački sud Republike Hrvatske, OIB 97349366519</item>
      <item>SLOBODNA DALMACIJA - TRGOVINA d.o.o. za trgovinu, OIB 08227096233</item>
      <item>Vlado Adrić, OIB 13155417292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VRHOVNI SUD  REPUBLIKE HRVATSKE, OIB 20599635268</item>
    </izvorni_sadrzaj>
    <derivirana_varijabla naziv="DomainObject.Predmet.OstaliListFormatedOIB_1"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REPUBLIKA HRVATSKA MINISTARSTVO FINANCIJA, POREZNA UPRAVA, OIB 18683136487</item>
      <item>ŽUPANIJSKO DRŽAVNO ODVJETNIŠVO SPLIT Građansko upravni odjel, OIB 70793241859</item>
      <item>Visoki trgovački sud Republike Hrvatske, OIB 97349366519</item>
      <item>SLOBODNA DALMACIJA - TRGOVINA d.o.o. za trgovinu, OIB 08227096233</item>
      <item>Vlado Adrić, OIB 13155417292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VRHOVNI SUD  REPUBLIKE HRVATSKE, OIB 20599635268</item>
    </derivirana_varijabla>
  </DomainObject.Predmet.OstaliListFormatedOIB>
  <DomainObject.Predmet.OstaliListFormatedWithAdress>
    <izvorni_sadrzaj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REPUBLIKA HRVATSKA MINISTARSTVO FINANCIJA, POREZNA UPRAVA, Trg Franje Tuđmana 4, 21000 Split</item>
      <item>ŽUPANIJSKO DRŽAVNO ODVJETNIŠVO SPLIT Građansko upravni odjel, Gundulićeva  29 A, 21000 Split</item>
      <item>Visoki trgovački sud Republike Hrvatske, Berislavićeva 11, 10000 Zagreb</item>
      <item>SLOBODNA DALMACIJA - TRGOVINA d.o.o. za trgovinu, Dugopoljska 17, Dugopolje</item>
      <item>Vlado Adrić, Makarska Ulica 7,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VRHOVNI SUD  REPUBLIKE HRVATSKE, Trg Nikole Šubića Zrinskog 3, 10000 Zagreb</item>
    </izvorni_sadrzaj>
    <derivirana_varijabla naziv="DomainObject.Predmet.OstaliListFormatedWithAdress_1"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REPUBLIKA HRVATSKA MINISTARSTVO FINANCIJA, POREZNA UPRAVA, Trg Franje Tuđmana 4, 21000 Split</item>
      <item>ŽUPANIJSKO DRŽAVNO ODVJETNIŠVO SPLIT Građansko upravni odjel, Gundulićeva  29 A, 21000 Split</item>
      <item>Visoki trgovački sud Republike Hrvatske, Berislavićeva 11, 10000 Zagreb</item>
      <item>SLOBODNA DALMACIJA - TRGOVINA d.o.o. za trgovinu, Dugopoljska 17, Dugopolje</item>
      <item>Vlado Adrić, Makarska Ulica 7,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VRHOVNI SUD  REPUBLIKE HRVATSKE, Trg Nikole Šubića Zrinskog 3,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VRHOVNI SUD  REPUBLIKE HRVATSKE, OIB 20599635268, Trg Nikole Šubića Zrinskog 3, 10000 Zagreb</item>
    </izvorni_sadrzaj>
    <derivirana_varijabla naziv="DomainObject.Predmet.OstaliListFormatedWithAdressOIB_1"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SOCIETE GENERALE-SPLITSKA BANKA dioničko društvo</item>
      <item>OVRŠNI ODJEL Trgovačkog suda Split</item>
      <item>REGISTARSKI ODJEL Trgovačkog suda Split</item>
      <item>Trgovački sud Split Računovodstvo</item>
      <item>REPUBLIKA HRVATSKA MINISTARSTVO FINANCIJA, POREZNA UPRAVA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izvorni_sadrzaj>
    <derivirana_varijabla naziv="DomainObject.Predmet.OstaliListNazivFormated_1">
      <item>SOCIETE GENERALE-SPLITSKA BANKA dioničko društvo</item>
      <item>OVRŠNI ODJEL Trgovačkog suda Split</item>
      <item>REGISTARSKI ODJEL Trgovačkog suda Split</item>
      <item>Trgovački sud Split Računovodstvo</item>
      <item>REPUBLIKA HRVATSKA MINISTARSTVO FINANCIJA, POREZNA UPRAVA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derivirana_varijabla>
  </DomainObject.Predmet.OstaliListNazivFormated>
  <DomainObject.Predmet.OstaliListNazivFormatedOIB>
    <izvorni_sadrzaj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REPUBLIKA HRVATSKA MINISTARSTVO FINANCIJA, POREZNA UPRAVA, OIB 18683136487</item>
      <item>ŽUPANIJSKO DRŽAVNO ODVJETNIŠVO SPLIT Građansko upravni odjel, OIB 70793241859</item>
      <item>Visoki trgovački sud Republike Hrvatske, OIB 97349366519</item>
      <item>SLOBODNA DALMACIJA - TRGOVINA d.o.o. za trgovinu, OIB 08227096233</item>
      <item>Vlado Adrić, OIB 13155417292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VRHOVNI SUD  REPUBLIKE HRVATSKE, OIB 20599635268</item>
    </izvorni_sadrzaj>
    <derivirana_varijabla naziv="DomainObject.Predmet.OstaliListNazivFormatedOIB_1"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REPUBLIKA HRVATSKA MINISTARSTVO FINANCIJA, POREZNA UPRAVA, OIB 18683136487</item>
      <item>ŽUPANIJSKO DRŽAVNO ODVJETNIŠVO SPLIT Građansko upravni odjel, OIB 70793241859</item>
      <item>Visoki trgovački sud Republike Hrvatske, OIB 97349366519</item>
      <item>SLOBODNA DALMACIJA - TRGOVINA d.o.o. za trgovinu, OIB 08227096233</item>
      <item>Vlado Adrić, OIB 13155417292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ORLIĆ i dr.</izvorni_sadrzaj>
    <derivirana_varijabla naziv="DomainObject.Predmet.StrankaIDrugi_1">IVAN ORLIĆ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IVAN ORLIĆ, OIB 14261210784, Bihaćka 2 a/ IV, 21000 Split i dr.</izvorni_sadrzaj>
    <derivirana_varijabla naziv="DomainObject.Predmet.StrankaIDrugiAdressOIB_1">IVAN ORLIĆ, OIB 14261210784, Bihaćka 2 a/ IV, 21000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69326397242</item>
      <item>, OIB 14261210784</item>
      <item>, OIB 30842297926</item>
      <item>, OIB 30842297926</item>
      <item>, OIB 30842297926</item>
      <item>, OIB 18683136487</item>
      <item>, OIB 62687697158</item>
      <item>, OIB 81793146560</item>
      <item>, OIB 70793241859</item>
      <item>, OIB 97349366519</item>
      <item>, OIB 08227096233</item>
      <item>, OIB 13155417292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20599635268</item>
    </izvorni_sadrzaj>
    <derivirana_varijabla naziv="DomainObject.Predmet.SudioniciListNazivOIB_1">
      <item>, OIB 38592929591</item>
      <item>, OIB 69326397242</item>
      <item>, OIB 14261210784</item>
      <item>, OIB 30842297926</item>
      <item>, OIB 30842297926</item>
      <item>, OIB 30842297926</item>
      <item>, OIB 18683136487</item>
      <item>, OIB 62687697158</item>
      <item>, OIB 81793146560</item>
      <item>, OIB 70793241859</item>
      <item>, OIB 97349366519</item>
      <item>, OIB 08227096233</item>
      <item>, OIB 13155417292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FC071-B67E-40D2-885C-6729B7C30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296</properties:Words>
  <properties:Characters>1566</properties:Characters>
  <properties:Lines>45</properties:Lines>
  <properties:Paragraphs>21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2019-02-25T08:44:00Z</cp:lastPrinted>
  <dcterms:modified xmlns:xsi="http://www.w3.org/2001/XMLSchema-instance" xsi:type="dcterms:W3CDTF">2019-02-25T08:44:00Z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(St-52-2008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