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a150" w14:paraId="f51a150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proofErr w:type="spellStart"/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2C06" w:rsidP="00E52C06" w:rsidR="00E52C06" w:rsidRPr="00E52C0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52C06">
        <w:rPr>
          <w:rFonts w:cs="Times New Roman" w:hAnsi="Times New Roman" w:ascii="Times New Roman"/>
          <w:sz w:val="24"/>
          <w:szCs w:val="24"/>
        </w:rPr>
        <w:t xml:space="preserve">Trgovački sud u Splitu, po stečajnom sucu Katarini Mikulić, kao sucu pojedincu, u stečajnom postupku nad imovinom dužnikom FRANO MARKOVIĆ, </w:t>
      </w:r>
      <w:proofErr w:type="spellStart"/>
      <w:r w:rsidRPr="00E52C06">
        <w:rPr>
          <w:rFonts w:cs="Times New Roman" w:hAnsi="Times New Roman" w:ascii="Times New Roman"/>
          <w:sz w:val="24"/>
          <w:szCs w:val="24"/>
        </w:rPr>
        <w:t>vl</w:t>
      </w:r>
      <w:proofErr w:type="spellEnd"/>
      <w:r w:rsidRPr="00E52C06">
        <w:rPr>
          <w:rFonts w:cs="Times New Roman" w:hAnsi="Times New Roman" w:ascii="Times New Roman"/>
          <w:sz w:val="24"/>
          <w:szCs w:val="24"/>
        </w:rPr>
        <w:t xml:space="preserve">. obrta za graditeljstvo ISKOPI FM, </w:t>
      </w:r>
      <w:proofErr w:type="spellStart"/>
      <w:r w:rsidRPr="00E52C06">
        <w:rPr>
          <w:rFonts w:cs="Times New Roman" w:hAnsi="Times New Roman" w:ascii="Times New Roman"/>
          <w:sz w:val="24"/>
          <w:szCs w:val="24"/>
        </w:rPr>
        <w:t>Turjaci</w:t>
      </w:r>
      <w:proofErr w:type="spellEnd"/>
      <w:r w:rsidRPr="00E52C06">
        <w:rPr>
          <w:rFonts w:cs="Times New Roman" w:hAnsi="Times New Roman" w:ascii="Times New Roman"/>
          <w:sz w:val="24"/>
          <w:szCs w:val="24"/>
        </w:rPr>
        <w:t xml:space="preserve"> O, </w:t>
      </w:r>
      <w:proofErr w:type="spellStart"/>
      <w:r w:rsidRPr="00E52C06">
        <w:rPr>
          <w:rFonts w:cs="Times New Roman" w:hAnsi="Times New Roman" w:ascii="Times New Roman"/>
          <w:sz w:val="24"/>
          <w:szCs w:val="24"/>
        </w:rPr>
        <w:t>Turjaci</w:t>
      </w:r>
      <w:proofErr w:type="spellEnd"/>
      <w:r w:rsidRPr="00E52C06">
        <w:rPr>
          <w:rFonts w:cs="Times New Roman" w:hAnsi="Times New Roman" w:ascii="Times New Roman"/>
          <w:sz w:val="24"/>
          <w:szCs w:val="24"/>
        </w:rPr>
        <w:t xml:space="preserve">, OIB:02016475086, dana 12. siječnja 2016. 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9A2EC0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E52C06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52C06">
        <w:rPr>
          <w:rFonts w:cs="Times New Roman" w:hAnsi="Times New Roman" w:ascii="Times New Roman"/>
          <w:sz w:val="24"/>
          <w:szCs w:val="24"/>
        </w:rPr>
        <w:t>siječnja 2016</w:t>
      </w:r>
      <w:r w:rsidRPr="006B7C8D">
        <w:rPr>
          <w:rFonts w:cs="Times New Roman" w:hAnsi="Times New Roman" w:ascii="Times New Roman"/>
          <w:sz w:val="24"/>
          <w:szCs w:val="24"/>
        </w:rPr>
        <w:t>. godine izlaž</w:t>
      </w:r>
      <w:r w:rsidR="009A2EC0">
        <w:rPr>
          <w:rFonts w:cs="Times New Roman" w:hAnsi="Times New Roman" w:ascii="Times New Roman"/>
          <w:sz w:val="24"/>
          <w:szCs w:val="24"/>
        </w:rPr>
        <w:t xml:space="preserve">u prijave tražbina vjerovnika I. i II. višeg isplatnog reda, </w:t>
      </w:r>
      <w:r w:rsidRPr="006B7C8D">
        <w:rPr>
          <w:rFonts w:cs="Times New Roman" w:hAnsi="Times New Roman" w:ascii="Times New Roman"/>
          <w:sz w:val="24"/>
          <w:szCs w:val="24"/>
        </w:rPr>
        <w:t>na uvid svim sudionicima do održavanja ispitnog</w:t>
      </w:r>
      <w:r w:rsidR="0034567D">
        <w:rPr>
          <w:rFonts w:cs="Times New Roman" w:hAnsi="Times New Roman" w:ascii="Times New Roman"/>
          <w:sz w:val="24"/>
          <w:szCs w:val="24"/>
        </w:rPr>
        <w:t xml:space="preserve"> i izvještajnog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E52C06">
        <w:rPr>
          <w:rFonts w:cs="Times New Roman" w:hAnsi="Times New Roman" w:ascii="Times New Roman"/>
          <w:sz w:val="24"/>
          <w:szCs w:val="24"/>
        </w:rPr>
        <w:t>2. veljače 2016. godine.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52C06">
        <w:rPr>
          <w:rFonts w:cs="Times New Roman" w:hAnsi="Times New Roman" w:ascii="Times New Roman"/>
          <w:sz w:val="24"/>
          <w:szCs w:val="24"/>
        </w:rPr>
        <w:t xml:space="preserve">12. siječnja 2016. godine 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2C06" w:rsidP="00E52C06" w:rsidR="006B7C8D">
      <w:pPr>
        <w:spacing w:lineRule="auto" w:line="240" w:after="0"/>
        <w:ind w:left="6372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E52C06" w:rsidP="00E52C06" w:rsidR="00E52C06">
      <w:pPr>
        <w:spacing w:lineRule="auto" w:line="240" w:after="0"/>
        <w:ind w:left="6372"/>
        <w:jc w:val="right"/>
        <w:rPr>
          <w:rFonts w:cs="Times New Roman" w:hAnsi="Times New Roman" w:ascii="Times New Roman"/>
          <w:sz w:val="24"/>
          <w:szCs w:val="24"/>
        </w:rPr>
      </w:pPr>
    </w:p>
    <w:p w:rsidRDefault="00E52C06" w:rsidP="00E52C06" w:rsidR="00E52C06">
      <w:pPr>
        <w:spacing w:lineRule="auto" w:line="240" w:after="0"/>
        <w:ind w:left="6372"/>
        <w:jc w:val="right"/>
        <w:rPr>
          <w:rFonts w:cs="Times New Roman" w:hAnsi="Times New Roman" w:ascii="Times New Roman"/>
          <w:sz w:val="24"/>
          <w:szCs w:val="24"/>
        </w:rPr>
      </w:pPr>
    </w:p>
    <w:p w:rsidRDefault="00E52C06" w:rsidP="00E52C06" w:rsidR="00E52C06" w:rsidRPr="006B7C8D">
      <w:pPr>
        <w:spacing w:lineRule="auto" w:line="240" w:after="0"/>
        <w:ind w:left="6372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Katarina Mikulić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C06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4</w:t>
    </w:r>
    <w:r w:rsidR="003D787B">
      <w:rPr>
        <w:rFonts w:cs="Times New Roman" w:hAnsi="Times New Roman" w:ascii="Times New Roman"/>
        <w:sz w:val="24"/>
        <w:szCs w:val="24"/>
      </w:rPr>
      <w:t>. St-</w:t>
    </w:r>
    <w:r>
      <w:rPr>
        <w:rFonts w:cs="Times New Roman" w:hAnsi="Times New Roman" w:ascii="Times New Roman"/>
        <w:sz w:val="24"/>
        <w:szCs w:val="24"/>
      </w:rPr>
      <w:t>16</w:t>
    </w:r>
    <w:r w:rsidR="006B7C8D">
      <w:rPr>
        <w:rFonts w:cs="Times New Roman"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B2748"/>
    <w:rsid w:val="00115B73"/>
    <w:rsid w:val="00137D05"/>
    <w:rsid w:val="001826F0"/>
    <w:rsid w:val="002218F8"/>
    <w:rsid w:val="002279DA"/>
    <w:rsid w:val="002A6F85"/>
    <w:rsid w:val="003022B9"/>
    <w:rsid w:val="0034567D"/>
    <w:rsid w:val="00347CAB"/>
    <w:rsid w:val="00347F0E"/>
    <w:rsid w:val="003C5EE7"/>
    <w:rsid w:val="003D787B"/>
    <w:rsid w:val="0048081D"/>
    <w:rsid w:val="004A4B64"/>
    <w:rsid w:val="00507696"/>
    <w:rsid w:val="00516892"/>
    <w:rsid w:val="0057018E"/>
    <w:rsid w:val="00591A67"/>
    <w:rsid w:val="0059567F"/>
    <w:rsid w:val="005B1DE5"/>
    <w:rsid w:val="005D2CDA"/>
    <w:rsid w:val="0064688C"/>
    <w:rsid w:val="00646B20"/>
    <w:rsid w:val="006B7C8D"/>
    <w:rsid w:val="0077277F"/>
    <w:rsid w:val="0079766F"/>
    <w:rsid w:val="00886E80"/>
    <w:rsid w:val="008C3540"/>
    <w:rsid w:val="00923A34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40557"/>
    <w:rsid w:val="00A60D8F"/>
    <w:rsid w:val="00A93074"/>
    <w:rsid w:val="00B15E7C"/>
    <w:rsid w:val="00B507CF"/>
    <w:rsid w:val="00B726F7"/>
    <w:rsid w:val="00B928CD"/>
    <w:rsid w:val="00BA72BB"/>
    <w:rsid w:val="00C0749D"/>
    <w:rsid w:val="00C47AE4"/>
    <w:rsid w:val="00CF212C"/>
    <w:rsid w:val="00D47DCF"/>
    <w:rsid w:val="00E11A2F"/>
    <w:rsid w:val="00E4510A"/>
    <w:rsid w:val="00E52C06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A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1A6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1A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1A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1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A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1A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1A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1A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Frano Marković</izvorni_sadrzaj>
    <derivirana_varijabla naziv="DomainObject.Predmet.ProtustrankaFormated_1">  Frano Marković</derivirana_varijabla>
  </DomainObject.Predmet.ProtustrankaFormated>
  <DomainObject.Predmet.ProtustrankaFormatedOIB>
    <izvorni_sadrzaj>  Frano Marković, OIB 02016475086</izvorni_sadrzaj>
    <derivirana_varijabla naziv="DomainObject.Predmet.ProtustrankaFormatedOIB_1">  Frano Marković, OIB 02016475086</derivirana_varijabla>
  </DomainObject.Predmet.ProtustrankaFormatedOIB>
  <DomainObject.Predmet.ProtustrankaFormatedWithAdress>
    <izvorni_sadrzaj> Frano Marković, Turjaci 227, 21230 Turjaci</izvorni_sadrzaj>
    <derivirana_varijabla naziv="DomainObject.Predmet.ProtustrankaFormatedWithAdress_1"> Frano Marković, Turjaci 227, 21230 Turjaci</derivirana_varijabla>
  </DomainObject.Predmet.ProtustrankaFormatedWithAdress>
  <DomainObject.Predmet.ProtustrankaFormatedWithAdressOIB>
    <izvorni_sadrzaj> Frano Marković, OIB 02016475086, Turjaci 227, 21230 Turjaci</izvorni_sadrzaj>
    <derivirana_varijabla naziv="DomainObject.Predmet.ProtustrankaFormatedWithAdressOIB_1"> Frano Marković, OIB 02016475086, Turjaci 227, 21230 Turjaci</derivirana_varijabla>
  </DomainObject.Predmet.ProtustrankaFormatedWithAdressOIB>
  <DomainObject.Predmet.ProtustrankaWithAdress>
    <izvorni_sadrzaj>Frano Marković Turjaci 227, 21230 Turjaci</izvorni_sadrzaj>
    <derivirana_varijabla naziv="DomainObject.Predmet.ProtustrankaWithAdress_1">Frano Marković Turjaci 227, 21230 Turjaci</derivirana_varijabla>
  </DomainObject.Predmet.ProtustrankaWithAdress>
  <DomainObject.Predmet.ProtustrankaWithAdressOIB>
    <izvorni_sadrzaj>Frano Marković, OIB 02016475086, Turjaci 227, 21230 Turjaci</izvorni_sadrzaj>
    <derivirana_varijabla naziv="DomainObject.Predmet.ProtustrankaWithAdressOIB_1">Frano Marković, OIB 02016475086, Turjaci 227, 21230 Turjaci</derivirana_varijabla>
  </DomainObject.Predmet.ProtustrankaWithAdressOIB>
  <DomainObject.Predmet.ProtustrankaNazivFormated>
    <izvorni_sadrzaj>Frano Marković</izvorni_sadrzaj>
    <derivirana_varijabla naziv="DomainObject.Predmet.ProtustrankaNazivFormated_1">Frano Marković</derivirana_varijabla>
  </DomainObject.Predmet.ProtustrankaNazivFormated>
  <DomainObject.Predmet.ProtustrankaNazivFormatedOIB>
    <izvorni_sadrzaj>Frano Marković, OIB 02016475086</izvorni_sadrzaj>
    <derivirana_varijabla naziv="DomainObject.Predmet.ProtustrankaNazivFormatedOIB_1">Frano Marković, OIB 02016475086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VELEBIT OSIGURANJE dioničko društvo za poslove neživotnog osiguranja; Financijska agencija; Ministarstvo financija RH, Porezna uprava zastupanog po punomoćniku ŽUPANIJSKO DRŽAVNO ODVJETNIŠTVO U SPLITU; SUNCE OSIGURANJE dioničko društvo za osiguranje; KONSTRUKTOR-INŽENJERING dioničko društvo za graditeljstvo</izvorni_sadrzaj>
    <derivirana_varijabla naziv="DomainObject.Predmet.StrankaFormated_1">  FINA SPLIT; VELEBIT OSIGURANJE dioničko društvo za poslove neživotnog osiguranja; Financijska agencija; Ministarstvo financija RH, Porezna uprava zastupanog po punomoćniku ŽUPANIJSKO DRŽAVNO ODVJETNIŠTVO U SPLITU; SUNCE OSIGURANJE dioničko društvo za osiguranje; KONSTRUKTOR-INŽENJERING dioničko društvo za graditeljstvo</derivirana_varijabla>
  </DomainObject.Predmet.StrankaFormated>
  <DomainObject.Predmet.StrankaFormatedOIB>
    <izvorni_sadrzaj>  FINA SPLIT, OIB 85821130368; VELEBIT OSIGURANJE dioničko društvo za poslove neživotnog osiguranja, OIB 42098054984; Financijska agencija, OIB 85821130368; Ministarstvo financija RH, Porezna uprava, OIB 18683136487 zastupanog po punomoćniku ŽUPANIJSKO DRŽAVNO ODVJETNIŠTVO U SPLITU; SUNCE OSIGURANJE dioničko društvo za osiguranje, OIB 12012147571; KONSTRUKTOR-INŽENJERING dioničko društvo za graditeljstvo, OIB 81356391287</izvorni_sadrzaj>
    <derivirana_varijabla naziv="DomainObject.Predmet.StrankaFormatedOIB_1">  FINA SPLIT, OIB 85821130368; VELEBIT OSIGURANJE dioničko društvo za poslove neživotnog osiguranja, OIB 42098054984; Financijska agencija, OIB 85821130368; Ministarstvo financija RH, Porezna uprava, OIB 18683136487 zastupanog po punomoćniku ŽUPANIJSKO DRŽAVNO ODVJETNIŠTVO U SPLITU; SUNCE OSIGURANJE dioničko društvo za osiguranje, OIB 12012147571; KONSTRUKTOR-INŽENJERING dioničko društvo za graditeljstvo, OIB 81356391287</derivirana_varijabla>
  </DomainObject.Predmet.StrankaFormatedOIB>
  <DomainObject.Predmet.StrankaFormatedWithAdress>
    <izvorni_sadrzaj> FINA SPLIT, Mažuranićevo šetalište 24 b, 21000 Split; VELEBIT OSIGURANJE dioničko društvo za poslove neživotnog osiguranja, Savska 144/a, Zagreb; Financijska agencija, Ulica grada Vukovara 70, Zagreb; Ministarstvo financija RH, Porezna uprava zastupanog po punomoćniku ŽUPANIJSKO DRŽAVNO ODVJETNIŠTVO U SPLITU; SUNCE OSIGURANJE dioničko društvo za osiguranje, Trnjanska cesta 108, Zagreb; KONSTRUKTOR-INŽENJERING dioničko društvo za graditeljstvo, Svačićeva 4, 21000 Split</izvorni_sadrzaj>
    <derivirana_varijabla naziv="DomainObject.Predmet.StrankaFormatedWithAdress_1"> FINA SPLIT, Mažuranićevo šetalište 24 b, 21000 Split; VELEBIT OSIGURANJE dioničko društvo za poslove neživotnog osiguranja, Savska 144/a, Zagreb; Financijska agencija, Ulica grada Vukovara 70, Zagreb; Ministarstvo financija RH, Porezna uprava zastupanog po punomoćniku ŽUPANIJSKO DRŽAVNO ODVJETNIŠTVO U SPLITU; SUNCE OSIGURANJE dioničko društvo za osiguranje, Trnjanska cesta 108, Zagreb; KONSTRUKTOR-INŽENJERING dioničko društvo za graditeljstvo, Svačićeva 4, 21000 Split</derivirana_varijabla>
  </DomainObject.Predmet.StrankaFormatedWithAdress>
  <DomainObject.Predmet.StrankaFormatedWithAdressOIB>
    <izvorni_sadrzaj> FINA SPLIT, OIB 85821130368, Mažuranićevo šetalište 24 b, 21000 Split; VELEBIT OSIGURANJE dioničko društvo za poslove neživotnog osiguranja, OIB 42098054984, Savska 144/a, Zagreb; Financijska agencija, OIB 85821130368, Ulica grada Vukovara 70, Zagreb; Ministarstvo financija RH, Porezna uprava, OIB 18683136487 zastupanog po punomoćniku ŽUPANIJSKO DRŽAVNO ODVJETNIŠTVO U SPLITU; SUNCE OSIGURANJE dioničko društvo za osiguranje, OIB 12012147571, Trnjanska cesta 108, Zagreb; KONSTRUKTOR-INŽENJERING dioničko društvo za graditeljstvo, OIB 81356391287, Svačićeva 4, 21000 Split</izvorni_sadrzaj>
    <derivirana_varijabla naziv="DomainObject.Predmet.StrankaFormatedWithAdressOIB_1"> FINA SPLIT, OIB 85821130368, Mažuranićevo šetalište 24 b, 21000 Split; VELEBIT OSIGURANJE dioničko društvo za poslove neživotnog osiguranja, OIB 42098054984, Savska 144/a, Zagreb; Financijska agencija, OIB 85821130368, Ulica grada Vukovara 70, Zagreb; Ministarstvo financija RH, Porezna uprava, OIB 18683136487 zastupanog po punomoćniku ŽUPANIJSKO DRŽAVNO ODVJETNIŠTVO U SPLITU; SUNCE OSIGURANJE dioničko društvo za osiguranje, OIB 12012147571, Trnjanska cesta 108, Zagreb; KONSTRUKTOR-INŽENJERING dioničko društvo za graditeljstvo, OIB 81356391287, Svačićeva 4, 21000 Split</derivirana_varijabla>
  </DomainObject.Predmet.StrankaFormatedWithAdressOIB>
  <DomainObject.Predmet.StrankaWithAdress>
    <izvorni_sadrzaj>FINA SPLIT Mažuranićevo šetalište 24 b,21000 Split,VELEBIT OSIGURANJE dioničko društvo za poslove neživotnog osiguranja Savska 144/a,Zagreb,Financijska agencija Ulica grada Vukovara 70,Zagreb,Ministarstvo financija RH, Porezna uprava ,SUNCE OSIGURANJE dioničko društvo za osiguranje Trnjanska cesta 108,Zagreb,KONSTRUKTOR-INŽENJERING dioničko društvo za graditeljstvo Svačićeva 4,21000 Split</izvorni_sadrzaj>
    <derivirana_varijabla naziv="DomainObject.Predmet.StrankaWithAdress_1">FINA SPLIT Mažuranićevo šetalište 24 b,21000 Split,VELEBIT OSIGURANJE dioničko društvo za poslove neživotnog osiguranja Savska 144/a,Zagreb,Financijska agencija Ulica grada Vukovara 70,Zagreb,Ministarstvo financija RH, Porezna uprava ,SUNCE OSIGURANJE dioničko društvo za osiguranje Trnjanska cesta 108,Zagreb,KONSTRUKTOR-INŽENJERING dioničko društvo za graditeljstvo Svačićeva 4,21000 Split</derivirana_varijabla>
  </DomainObject.Predmet.StrankaWithAdress>
  <DomainObject.Predmet.StrankaWithAdressOIB>
    <izvorni_sadrzaj>FINA SPLIT, OIB 85821130368, Mažuranićevo šetalište 24 b,21000 Split,VELEBIT OSIGURANJE dioničko društvo za poslove neživotnog osiguranja, OIB 42098054984, Savska 144/a,Zagreb,Financijska agencija, OIB 85821130368, Ulica grada Vukovara 70,Zagreb,Ministarstvo financija RH, Porezna uprava, OIB 18683136487,SUNCE OSIGURANJE dioničko društvo za osiguranje, OIB 12012147571, Trnjanska cesta 108,Zagreb,KONSTRUKTOR-INŽENJERING dioničko društvo za graditeljstvo, OIB 81356391287, Svačićeva 4,21000 Split</izvorni_sadrzaj>
    <derivirana_varijabla naziv="DomainObject.Predmet.StrankaWithAdressOIB_1">FINA SPLIT, OIB 85821130368, Mažuranićevo šetalište 24 b,21000 Split,VELEBIT OSIGURANJE dioničko društvo za poslove neživotnog osiguranja, OIB 42098054984, Savska 144/a,Zagreb,Financijska agencija, OIB 85821130368, Ulica grada Vukovara 70,Zagreb,Ministarstvo financija RH, Porezna uprava, OIB 18683136487,SUNCE OSIGURANJE dioničko društvo za osiguranje, OIB 12012147571, Trnjanska cesta 108,Zagreb,KONSTRUKTOR-INŽENJERING dioničko društvo za graditeljstvo, OIB 81356391287, Svačićeva 4,21000 Split</derivirana_varijabla>
  </DomainObject.Predmet.StrankaWithAdressOIB>
  <DomainObject.Predmet.StrankaNazivFormated>
    <izvorni_sadrzaj>FINA SPLIT,VELEBIT OSIGURANJE dioničko društvo za poslove neživotnog osiguranja,Financijska agencija,Ministarstvo financija RH, Porezna uprava,SUNCE OSIGURANJE dioničko društvo za osiguranje,KONSTRUKTOR-INŽENJERING dioničko društvo za graditeljstvo</izvorni_sadrzaj>
    <derivirana_varijabla naziv="DomainObject.Predmet.StrankaNazivFormated_1">FINA SPLIT,VELEBIT OSIGURANJE dioničko društvo za poslove neživotnog osiguranja,Financijska agencija,Ministarstvo financija RH, Porezna uprava,SUNCE OSIGURANJE dioničko društvo za osiguranje,KONSTRUKTOR-INŽENJERING dioničko društvo za graditeljstvo</derivirana_varijabla>
  </DomainObject.Predmet.StrankaNazivFormated>
  <DomainObject.Predmet.StrankaNazivFormatedOIB>
    <izvorni_sadrzaj>FINA SPLIT, OIB 85821130368,VELEBIT OSIGURANJE dioničko društvo za poslove neživotnog osiguranja, OIB 42098054984,Financijska agencija, OIB 85821130368,Ministarstvo financija RH, Porezna uprava, OIB 18683136487,SUNCE OSIGURANJE dioničko društvo za osiguranje, OIB 12012147571,KONSTRUKTOR-INŽENJERING dioničko društvo za graditeljstvo, OIB 81356391287</izvorni_sadrzaj>
    <derivirana_varijabla naziv="DomainObject.Predmet.StrankaNazivFormatedOIB_1">FINA SPLIT, OIB 85821130368,VELEBIT OSIGURANJE dioničko društvo za poslove neživotnog osiguranja, OIB 42098054984,Financijska agencija, OIB 85821130368,Ministarstvo financija RH, Porezna uprava, OIB 18683136487,SUNCE OSIGURANJE dioničko društvo za osiguranje, OIB 12012147571,KONSTRUKTOR-INŽENJERING dioničko društvo za graditeljstvo, OIB 81356391287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VELEBIT OSIGURANJE dioničko društvo za poslove neživotnog osiguranja</item>
      <item>Financijska agencija</item>
      <item>Ministarstvo financija RH, Porezna uprava zastupanog po punomoćniku ŽUPANIJSKO DRŽAVNO ODVJETNIŠTVO U SPLITU</item>
      <item>SUNCE OSIGURANJE dioničko društvo za osiguranje</item>
      <item>KONSTRUKTOR-INŽENJERING dioničko društvo za graditeljstvo</item>
    </izvorni_sadrzaj>
    <derivirana_varijabla naziv="DomainObject.Predmet.StrankaListFormated_1">
      <item>FINA SPLIT</item>
      <item>VELEBIT OSIGURANJE dioničko društvo za poslove neživotnog osiguranja</item>
      <item>Financijska agencija</item>
      <item>Ministarstvo financija RH, Porezna uprava zastupanog po punomoćniku ŽUPANIJSKO DRŽAVNO ODVJETNIŠTVO U SPLITU</item>
      <item>SUNCE OSIGURANJE dioničko društvo za osiguranje</item>
      <item>KONSTRUKTOR-INŽENJERING dioničko društvo za graditeljstvo</item>
    </derivirana_varijabla>
  </DomainObject.Predmet.StrankaListFormated>
  <DomainObject.Predmet.StrankaListFormatedOIB>
    <izvorni_sadrzaj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 zastupanog po punomoćniku ŽUPANIJSKO DRŽAVNO ODVJETNIŠTVO U SPLITU</item>
      <item>SUNCE OSIGURANJE dioničko društvo za osiguranje, OIB 12012147571</item>
      <item>KONSTRUKTOR-INŽENJERING dioničko društvo za graditeljstvo, OIB 81356391287</item>
    </izvorni_sadrzaj>
    <derivirana_varijabla naziv="DomainObject.Predmet.StrankaListFormatedOIB_1"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 zastupanog po punomoćniku ŽUPANIJSKO DRŽAVNO ODVJETNIŠTVO U SPLITU</item>
      <item>SUNCE OSIGURANJE dioničko društvo za osiguranje, OIB 12012147571</item>
      <item>KONSTRUKTOR-INŽENJERING dioničko društvo za graditeljstvo, OIB 81356391287</item>
    </derivirana_varijabla>
  </DomainObject.Predmet.StrankaListFormatedOIB>
  <DomainObject.Predmet.StrankaListFormatedWithAdress>
    <izvorni_sadrzaj>
      <item>FINA SPLIT, Mažuranićevo šetalište 24 b, 21000 Split</item>
      <item>VELEBIT OSIGURANJE dioničko društvo za poslove neživotnog osiguranja, Savska 144/a, Zagreb</item>
      <item>Financijska agencija, Ulica grada Vukovara 70, Zagreb</item>
      <item>Ministarstvo financija RH, Porezna uprava zastupanog po punomoćniku ŽUPANIJSKO DRŽAVNO ODVJETNIŠTVO U SPLITU</item>
      <item>SUNCE OSIGURANJE dioničko društvo za osiguranje, Trnjanska cesta 108, Zagreb</item>
      <item>KONSTRUKTOR-INŽENJERING dioničko društvo za graditeljstvo, Svačićeva 4, 21000 Split</item>
    </izvorni_sadrzaj>
    <derivirana_varijabla naziv="DomainObject.Predmet.StrankaListFormatedWithAdress_1">
      <item>FINA SPLIT, Mažuranićevo šetalište 24 b, 21000 Split</item>
      <item>VELEBIT OSIGURANJE dioničko društvo za poslove neživotnog osiguranja, Savska 144/a, Zagreb</item>
      <item>Financijska agencija, Ulica grada Vukovara 70, Zagreb</item>
      <item>Ministarstvo financija RH, Porezna uprava zastupanog po punomoćniku ŽUPANIJSKO DRŽAVNO ODVJETNIŠTVO U SPLITU</item>
      <item>SUNCE OSIGURANJE dioničko društvo za osiguranje, Trnjanska cesta 108, Zagreb</item>
      <item>KONSTRUKTOR-INŽENJERING dioničko društvo za graditeljstvo, Svačićeva 4,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  <item>VELEBIT OSIGURANJE dioničko društvo za poslove neživotnog osiguranja, OIB 42098054984, Savska 144/a, Zagreb</item>
      <item>Financijska agencija, OIB 85821130368, Ulica grada Vukovara 70, Zagreb</item>
      <item>Ministarstvo financija RH, Porezna uprava, OIB 18683136487 zastupanog po punomoćniku ŽUPANIJSKO DRŽAVNO ODVJETNIŠTVO U SPLITU</item>
      <item>SUNCE OSIGURANJE dioničko društvo za osiguranje, OIB 12012147571, Trnjanska cesta 108, Zagreb</item>
      <item>KONSTRUKTOR-INŽENJERING dioničko društvo za graditeljstvo, OIB 81356391287, Svačićeva 4, 21000 Split</item>
    </izvorni_sadrzaj>
    <derivirana_varijabla naziv="DomainObject.Predmet.StrankaListFormatedWithAdressOIB_1">
      <item>FINA SPLIT, OIB 85821130368, Mažuranićevo šetalište 24 b, 21000 Split</item>
      <item>VELEBIT OSIGURANJE dioničko društvo za poslove neživotnog osiguranja, OIB 42098054984, Savska 144/a, Zagreb</item>
      <item>Financijska agencija, OIB 85821130368, Ulica grada Vukovara 70, Zagreb</item>
      <item>Ministarstvo financija RH, Porezna uprava, OIB 18683136487 zastupanog po punomoćniku ŽUPANIJSKO DRŽAVNO ODVJETNIŠTVO U SPLITU</item>
      <item>SUNCE OSIGURANJE dioničko društvo za osiguranje, OIB 12012147571, Trnjanska cesta 108, Zagreb</item>
      <item>KONSTRUKTOR-INŽENJERING dioničko društvo za graditeljstvo, OIB 81356391287, Svačićeva 4, 21000 Split</item>
    </derivirana_varijabla>
  </DomainObject.Predmet.StrankaListFormatedWithAdressOIB>
  <DomainObject.Predmet.StrankaListNazivFormated>
    <izvorni_sadrzaj>
      <item>FINA SPLIT</item>
      <item>VELEBIT OSIGURANJE dioničko društvo za poslove neživotnog osiguranja</item>
      <item>Financijska agencija</item>
      <item>Ministarstvo financija RH, Porezna uprava</item>
      <item>SUNCE OSIGURANJE dioničko društvo za osiguranje</item>
      <item>KONSTRUKTOR-INŽENJERING dioničko društvo za graditeljstvo</item>
    </izvorni_sadrzaj>
    <derivirana_varijabla naziv="DomainObject.Predmet.StrankaListNazivFormated_1">
      <item>FINA SPLIT</item>
      <item>VELEBIT OSIGURANJE dioničko društvo za poslove neživotnog osiguranja</item>
      <item>Financijska agencija</item>
      <item>Ministarstvo financija RH, Porezna uprava</item>
      <item>SUNCE OSIGURANJE dioničko društvo za osiguranje</item>
      <item>KONSTRUKTOR-INŽENJERING dioničko društvo za graditeljstvo</item>
    </derivirana_varijabla>
  </DomainObject.Predmet.StrankaListNazivFormated>
  <DomainObject.Predmet.StrankaListNazivFormatedOIB>
    <izvorni_sadrzaj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</item>
      <item>SUNCE OSIGURANJE dioničko društvo za osiguranje, OIB 12012147571</item>
      <item>KONSTRUKTOR-INŽENJERING dioničko društvo za graditeljstvo, OIB 81356391287</item>
    </izvorni_sadrzaj>
    <derivirana_varijabla naziv="DomainObject.Predmet.StrankaListNazivFormatedOIB_1"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</item>
      <item>SUNCE OSIGURANJE dioničko društvo za osiguranje, OIB 12012147571</item>
      <item>KONSTRUKTOR-INŽENJERING dioničko društvo za graditeljstvo, OIB 81356391287</item>
    </derivirana_varijabla>
  </DomainObject.Predmet.StrankaListNazivFormatedOIB>
  <DomainObject.Predmet.ProtuStrankaListFormated>
    <izvorni_sadrzaj>
      <item>Frano Marković</item>
    </izvorni_sadrzaj>
    <derivirana_varijabla naziv="DomainObject.Predmet.ProtuStrankaListFormated_1">
      <item>Frano Marković</item>
    </derivirana_varijabla>
  </DomainObject.Predmet.ProtuStrankaListFormated>
  <DomainObject.Predmet.ProtuStrankaListFormatedOIB>
    <izvorni_sadrzaj>
      <item>Frano Marković, OIB 02016475086</item>
    </izvorni_sadrzaj>
    <derivirana_varijabla naziv="DomainObject.Predmet.ProtuStrankaListFormatedOIB_1">
      <item>Frano Marković, OIB 02016475086</item>
    </derivirana_varijabla>
  </DomainObject.Predmet.ProtuStrankaListFormatedOIB>
  <DomainObject.Predmet.ProtuStrankaListFormatedWithAdress>
    <izvorni_sadrzaj>
      <item>Frano Marković, Turjaci 227, 21230 Turjaci</item>
    </izvorni_sadrzaj>
    <derivirana_varijabla naziv="DomainObject.Predmet.ProtuStrankaListFormatedWithAdress_1">
      <item>Frano Marković, Turjaci 227, 21230 Turjaci</item>
    </derivirana_varijabla>
  </DomainObject.Predmet.ProtuStrankaListFormatedWithAdress>
  <DomainObject.Predmet.ProtuStrankaListFormatedWithAdressOIB>
    <izvorni_sadrzaj>
      <item>Frano Marković, OIB 02016475086, Turjaci 227, 21230 Turjaci</item>
    </izvorni_sadrzaj>
    <derivirana_varijabla naziv="DomainObject.Predmet.ProtuStrankaListFormatedWithAdressOIB_1">
      <item>Frano Marković, OIB 02016475086, Turjaci 227, 21230 Turjaci</item>
    </derivirana_varijabla>
  </DomainObject.Predmet.ProtuStrankaListFormatedWithAdressOIB>
  <DomainObject.Predmet.ProtuStrankaListNazivFormated>
    <izvorni_sadrzaj>
      <item>Frano Marković</item>
    </izvorni_sadrzaj>
    <derivirana_varijabla naziv="DomainObject.Predmet.ProtuStrankaListNazivFormated_1">
      <item>Frano Marković</item>
    </derivirana_varijabla>
  </DomainObject.Predmet.ProtuStrankaListNazivFormated>
  <DomainObject.Predmet.ProtuStrankaListNazivFormatedOIB>
    <izvorni_sadrzaj>
      <item>Frano Marković, OIB 02016475086</item>
    </izvorni_sadrzaj>
    <derivirana_varijabla naziv="DomainObject.Predmet.ProtuStrankaListNazivFormatedOIB_1">
      <item>Frano Marković, OIB 02016475086</item>
    </derivirana_varijabla>
  </DomainObject.Predmet.ProtuStrankaListNazivFormatedOIB>
  <DomainObject.Predmet.OstaliListFormated>
    <izvorni_sadrzaj>
      <item>Ivan Sunara</item>
      <item>ŽUPANIJSKO DRŽAVNO ODVJETNIŠTVO U SPLITU punomoćnik sudionika u postupku Ministarstvo financija RH, Porezna uprava</item>
    </izvorni_sadrzaj>
    <derivirana_varijabla naziv="DomainObject.Predmet.OstaliListFormated_1">
      <item>Ivan Sunara</item>
      <item>ŽUPANIJSKO DRŽAVNO ODVJETNIŠTVO U SPLITU punomoćnik sudionika u postupku Ministarstvo financija RH, Porezna uprava</item>
    </derivirana_varijabla>
  </DomainObject.Predmet.OstaliListFormated>
  <DomainObject.Predmet.OstaliListFormatedOIB>
    <izvorni_sadrzaj>
      <item>Ivan Sunara, OIB 17000771045</item>
      <item>ŽUPANIJSKO DRŽAVNO ODVJETNIŠTVO U SPLITU punomoćnik sudionika u postupku Ministarstvo financija RH, Porezna uprava</item>
    </izvorni_sadrzaj>
    <derivirana_varijabla naziv="DomainObject.Predmet.OstaliListFormatedOIB_1">
      <item>Ivan Sunara, OIB 17000771045</item>
      <item>ŽUPANIJSKO DRŽAVNO ODVJETNIŠTVO U SPLITU punomoćnik sudionika u postupku Ministarstvo financija RH, Porezna uprava</item>
    </derivirana_varijabla>
  </DomainObject.Predmet.OstaliListFormatedOIB>
  <DomainObject.Predmet.OstaliListFormatedWithAdress>
    <izvorni_sadrzaj>
      <item>Ivan Sunara, Antuna Branka Šimića 20,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_1">
      <item>Ivan Sunara, Antuna Branka Šimića 20, 21000 Split</item>
      <item>ŽUPANIJSKO DRŽAVNO ODVJETNIŠTVO U SPLITU, Gundulićeva 29a, 21000 Split punomoćnik sudionika u postupku Ministarstvo financija RH, Porezna uprava</item>
    </derivirana_varijabla>
  </DomainObject.Predmet.OstaliListFormatedWithAdress>
  <DomainObject.Predmet.OstaliListFormatedWithAdressOIB>
    <izvorni_sadrzaj>
      <item>Ivan Sunara, OIB 17000771045, Antuna Branka Šimića 20,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OIB_1">
      <item>Ivan Sunara, OIB 17000771045, Antuna Branka Šimića 20, 21000 Split</item>
      <item>ŽUPANIJSKO DRŽAVNO ODVJETNIŠTVO U SPLITU, Gundulićeva 29a, 21000 Split punomoćnik sudionika u postupku Ministarstvo financija RH, Porezna uprava</item>
    </derivirana_varijabla>
  </DomainObject.Predmet.OstaliListFormatedWithAdressOIB>
  <DomainObject.Predmet.OstaliListNazivFormated>
    <izvorni_sadrzaj>
      <item>Ivan Sunara</item>
      <item>ŽUPANIJSKO DRŽAVNO ODVJETNIŠTVO U SPLITU</item>
    </izvorni_sadrzaj>
    <derivirana_varijabla naziv="DomainObject.Predmet.OstaliListNazivFormated_1">
      <item>Ivan Sunara</item>
      <item>ŽUPANIJSKO DRŽAVNO ODVJETNIŠTVO U SPLITU</item>
    </derivirana_varijabla>
  </DomainObject.Predmet.OstaliListNazivFormated>
  <DomainObject.Predmet.OstaliListNazivFormatedOIB>
    <izvorni_sadrzaj>
      <item>Ivan Sunara, OIB 17000771045</item>
      <item>ŽUPANIJSKO DRŽAVNO ODVJETNIŠTVO U SPLITU</item>
    </izvorni_sadrzaj>
    <derivirana_varijabla naziv="DomainObject.Predmet.OstaliListNazivFormatedOIB_1">
      <item>Ivan Sunara, OIB 17000771045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Frano Marković</izvorni_sadrzaj>
    <derivirana_varijabla naziv="DomainObject.Predmet.ProtustrankaIDrugi_1">Frano Marković</derivirana_varijabla>
  </DomainObject.Predmet.ProtustrankaIDrugi>
  <DomainObject.Predmet.StrankaIDrugiAdressOIB>
    <izvorni_sadrzaj>FINA SPLIT, OIB 85821130368, Mažuranićevo šetalište 24 b, 21000 Split i dr.</izvorni_sadrzaj>
    <derivirana_varijabla naziv="DomainObject.Predmet.StrankaIDrugiAdressOIB_1">FINA SPLIT, OIB 85821130368, Mažuranićevo šetalište 24 b, 21000 Split i dr.</derivirana_varijabla>
  </DomainObject.Predmet.StrankaIDrugiAdressOIB>
  <DomainObject.Predmet.ProtustrankaIDrugiAdressOIB>
    <izvorni_sadrzaj>Frano Marković, OIB 02016475086, Turjaci 227, 21230 Turjaci</izvorni_sadrzaj>
    <derivirana_varijabla naziv="DomainObject.Predmet.ProtustrankaIDrugiAdressOIB_1">Frano Marković, OIB 02016475086, Turjaci 227, 21230 Turjaci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Frano Marković</item>
      <item>VELEBIT OSIGURANJE dioničko društvo za poslove neživotnog osiguranja</item>
      <item>Financijska agencija</item>
      <item>Ministarstvo financija RH, Porezna uprava</item>
      <item>SUNCE OSIGURANJE dioničko društvo za osiguranje</item>
      <item>KONSTRUKTOR-INŽENJERING dioničko društvo za graditeljstvo</item>
      <item>Ivan Sunara</item>
      <item>ŽUPANIJSKO DRŽAVNO ODVJETNIŠTVO U SPLITU</item>
    </izvorni_sadrzaj>
    <derivirana_varijabla naziv="DomainObject.Predmet.SudioniciListNaziv_1">
      <item>FINA SPLIT</item>
      <item>Frano Marković</item>
      <item>VELEBIT OSIGURANJE dioničko društvo za poslove neživotnog osiguranja</item>
      <item>Financijska agencija</item>
      <item>Ministarstvo financija RH, Porezna uprava</item>
      <item>SUNCE OSIGURANJE dioničko društvo za osiguranje</item>
      <item>KONSTRUKTOR-INŽENJERING dioničko društvo za graditeljstvo</item>
      <item>Ivan Sunara</item>
      <item>ŽUPANIJSKO DRŽAVNO ODVJETNIŠTVO U SPLITU</item>
    </derivirana_varijabla>
  </DomainObject.Predmet.SudioniciListNaziv>
  <DomainObject.Predmet.SudioniciListAdressOIB>
    <izvorni_sadrzaj>
      <item>FINA SPLIT, OIB 85821130368, Mažuranićevo šetalište 24 b,21000 Split</item>
      <item>Frano Marković, OIB 02016475086, Turjaci 227,21230 Turjaci</item>
      <item>VELEBIT OSIGURANJE dioničko društvo za poslove neživotnog osiguranja, OIB 42098054984, Savska 144/a,Zagreb</item>
      <item>Financijska agencija, OIB 85821130368, Ulica grada Vukovara 70,Zagreb</item>
      <item>Ministarstvo financija RH, Porezna uprava, OIB 18683136487</item>
      <item>SUNCE OSIGURANJE dioničko društvo za osiguranje, OIB 12012147571, Trnjanska cesta 108,Zagreb</item>
      <item>KONSTRUKTOR-INŽENJERING dioničko društvo za graditeljstvo, OIB 81356391287, Svačićeva 4,21000 Split</item>
      <item>Ivan Sunara, OIB 17000771045, Antuna Branka Šimića 20,21000 Split</item>
      <item>ŽUPANIJSKO DRŽAVNO ODVJETNIŠTVO U SPLITU, Gundulićeva 29a,21000 Split</item>
    </izvorni_sadrzaj>
    <derivirana_varijabla naziv="DomainObject.Predmet.SudioniciListAdressOIB_1">
      <item>FINA SPLIT, OIB 85821130368, Mažuranićevo šetalište 24 b,21000 Split</item>
      <item>Frano Marković, OIB 02016475086, Turjaci 227,21230 Turjaci</item>
      <item>VELEBIT OSIGURANJE dioničko društvo za poslove neživotnog osiguranja, OIB 42098054984, Savska 144/a,Zagreb</item>
      <item>Financijska agencija, OIB 85821130368, Ulica grada Vukovara 70,Zagreb</item>
      <item>Ministarstvo financija RH, Porezna uprava, OIB 18683136487</item>
      <item>SUNCE OSIGURANJE dioničko društvo za osiguranje, OIB 12012147571, Trnjanska cesta 108,Zagreb</item>
      <item>KONSTRUKTOR-INŽENJERING dioničko društvo za graditeljstvo, OIB 81356391287, Svačićeva 4,21000 Split</item>
      <item>Ivan Sunara, OIB 17000771045, Antuna Branka Šimića 20,21000 Split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02016475086</item>
      <item>, OIB 42098054984</item>
      <item>, OIB 85821130368</item>
      <item>, OIB 18683136487</item>
      <item>, OIB 12012147571</item>
      <item>, OIB 81356391287</item>
      <item>, OIB 17000771045</item>
      <item>, OIB null</item>
    </izvorni_sadrzaj>
    <derivirana_varijabla naziv="DomainObject.Predmet.SudioniciListNazivOIB_1">
      <item>, OIB 85821130368</item>
      <item>, OIB 02016475086</item>
      <item>, OIB 42098054984</item>
      <item>, OIB 85821130368</item>
      <item>, OIB 18683136487</item>
      <item>, OIB 12012147571</item>
      <item>, OIB 81356391287</item>
      <item>, OIB 17000771045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BB427-7D89-44F3-BF45-60C3F9F3F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788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2016-01-12T12:11:00Z</dcterms:created>
  <dc:creator>Vesna Perišić</dc:creator>
  <cp:lastModifiedBy>Katarina Mikulić</cp:lastModifiedBy>
  <cp:lastPrinted>2016-01-12T12:14:00Z</cp:lastPrinted>
  <dcterms:modified xmlns:xsi="http://www.w3.org/2001/XMLSchema-instance" xsi:type="dcterms:W3CDTF">2016-01-12T12:27:00Z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