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04fd" w14:paraId="5e004fd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FE00EE" w:rsidRPr="00FE00EE">
        <w:t>JUTRANJKA d.o.o., OIB: 25536684637, Zagreb (Grad Zagreb), Vrbik 33a</w:t>
      </w:r>
      <w:r>
        <w:t xml:space="preserve">, dana </w:t>
      </w:r>
      <w:r w:rsidR="00E75D63">
        <w:t>5.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E00EE" w:rsidRPr="00FE00EE">
        <w:t>JUTRANJKA d.o.o., OIB: 25536684637, Zagreb (Grad Zagreb), Vrbik 33a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E00EE">
        <w:t>2392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4129B1" w:rsidP="004129B1" w:rsidR="004129B1">
      <w:pPr>
        <w:ind w:firstLine="709"/>
        <w:jc w:val="both"/>
      </w:pPr>
      <w:r>
        <w:t>Financijska agencija, Regionalni centar Zagreb, podnijela je ovom sudu prijedlog za otvaranje stečajnog postupka nad dužnikom JUTRANJKA d.o.o. za proizvodnju, trgovinu i usluge, Zagreb, Vrbik 33a, OIB:25536684637.</w:t>
      </w:r>
    </w:p>
    <w:p w:rsidRDefault="004129B1" w:rsidP="004129B1" w:rsidR="004129B1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4129B1" w:rsidP="004129B1" w:rsidR="004129B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4129B1" w:rsidP="004129B1" w:rsidR="004129B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4129B1" w:rsidP="004129B1" w:rsidR="004129B1">
      <w:pPr>
        <w:ind w:firstLine="709"/>
        <w:jc w:val="both"/>
      </w:pPr>
    </w:p>
    <w:p w:rsidRDefault="004129B1" w:rsidP="004129B1" w:rsidR="004129B1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338 dana, u ukupnom iznosu od 15.586,01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129B1" w:rsidP="004129B1" w:rsidR="004129B1">
      <w:pPr>
        <w:jc w:val="both"/>
      </w:pPr>
    </w:p>
    <w:p w:rsidRDefault="004129B1" w:rsidP="004129B1" w:rsidR="004129B1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72D3B">
      <w:pPr>
        <w:pStyle w:val="Tijeloteksta"/>
        <w:ind w:firstLine="708"/>
      </w:pPr>
      <w:r w:rsidRPr="00805683">
        <w:t xml:space="preserve">Sud je rješenjem od </w:t>
      </w:r>
      <w:r w:rsidR="00472D3B">
        <w:t>28</w:t>
      </w:r>
      <w:r w:rsidR="004F69DD">
        <w:t>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4F69DD">
        <w:t xml:space="preserve"> (list 11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472D3B">
        <w:t>a niti je u ovosudni spis dostavio pisano očitovanje u smislu čl. 123. st. 2. Stečajnog zakona.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472D3B">
        <w:t>15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E660D8">
      <w:pPr>
        <w:jc w:val="both"/>
      </w:pPr>
      <w:r>
        <w:tab/>
      </w:r>
    </w:p>
    <w:p w:rsidRDefault="00E660D8" w:rsidP="00455DF2" w:rsidR="00E660D8">
      <w:pPr>
        <w:jc w:val="both"/>
      </w:pPr>
    </w:p>
    <w:p w:rsidRDefault="00E660D8" w:rsidP="00455DF2" w:rsidR="00E660D8">
      <w:pPr>
        <w:jc w:val="both"/>
      </w:pPr>
    </w:p>
    <w:p w:rsidRDefault="00455DF2" w:rsidP="00455DF2" w:rsidR="00455DF2">
      <w:pPr>
        <w:jc w:val="both"/>
      </w:pPr>
      <w:r>
        <w:lastRenderedPageBreak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7E4016">
        <w:t>5.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E660D8">
        <w:t xml:space="preserve"> v.r.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E660D8" w:rsidR="00123E40">
      <w:r>
        <w:t xml:space="preserve"> </w:t>
      </w:r>
    </w:p>
    <w:p w:rsidRDefault="00E660D8" w:rsidP="00681078" w:rsidR="00E660D8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660D8" w:rsidP="00681078" w:rsidR="00E660D8">
      <w:pPr>
        <w:pStyle w:val="Odlomakpopisa"/>
        <w:jc w:val="right"/>
      </w:pPr>
      <w:r>
        <w:t xml:space="preserve">ovlašteni službenik: </w:t>
      </w:r>
    </w:p>
    <w:p w:rsidRDefault="00E660D8" w:rsidP="00681078" w:rsidR="00E660D8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E660D8" w:rsidP="00E660D8" w:rsidR="00E660D8">
      <w:bookmarkStart w:name="_GoBack" w:id="0"/>
      <w:bookmarkEnd w:id="0"/>
    </w:p>
    <w:p w:rsidRDefault="00123E40" w:rsidP="00123E40" w:rsidR="00123E40"/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40E" w:rsidP="00455DF2" w:rsidR="000F540E">
      <w:r>
        <w:separator/>
      </w:r>
    </w:p>
  </w:endnote>
  <w:endnote w:id="0" w:type="continuationSeparator">
    <w:p w:rsidRDefault="000F540E" w:rsidP="00455DF2" w:rsidR="000F5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40E" w:rsidP="00455DF2" w:rsidR="000F540E">
      <w:r>
        <w:separator/>
      </w:r>
    </w:p>
  </w:footnote>
  <w:footnote w:id="0" w:type="continuationSeparator">
    <w:p w:rsidRDefault="000F540E" w:rsidP="00455DF2" w:rsidR="000F5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E660D8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FE00EE">
          <w:t>2392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9258D"/>
    <w:rsid w:val="000F540E"/>
    <w:rsid w:val="00123E40"/>
    <w:rsid w:val="00367E86"/>
    <w:rsid w:val="004129B1"/>
    <w:rsid w:val="00455DF2"/>
    <w:rsid w:val="00472D3B"/>
    <w:rsid w:val="004F69DD"/>
    <w:rsid w:val="00685B0B"/>
    <w:rsid w:val="0068677F"/>
    <w:rsid w:val="00750229"/>
    <w:rsid w:val="00751667"/>
    <w:rsid w:val="007E4016"/>
    <w:rsid w:val="00805683"/>
    <w:rsid w:val="009E10F1"/>
    <w:rsid w:val="00BE3772"/>
    <w:rsid w:val="00BF2A2F"/>
    <w:rsid w:val="00CD2510"/>
    <w:rsid w:val="00D8292D"/>
    <w:rsid w:val="00E33188"/>
    <w:rsid w:val="00E42BF4"/>
    <w:rsid w:val="00E660D8"/>
    <w:rsid w:val="00E75D63"/>
    <w:rsid w:val="00E84CCA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0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60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0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60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0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0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0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0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St-2392/2016</izvorni_sadrzaj>
    <derivirana_varijabla naziv="DomainObject.Predmet.OznakaBroj_1">St-2392/2016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JUTRANJKA d.o.o.</izvorni_sadrzaj>
    <derivirana_varijabla naziv="DomainObject.Predmet.ProtustrankaFormated_1">  JUTRANJKA d.o.o.</derivirana_varijabla>
  </DomainObject.Predmet.ProtustrankaFormated>
  <DomainObject.Predmet.ProtustrankaFormatedOIB>
    <izvorni_sadrzaj>  JUTRANJKA d.o.o., OIB 25536684637</izvorni_sadrzaj>
    <derivirana_varijabla naziv="DomainObject.Predmet.ProtustrankaFormatedOIB_1">  JUTRANJKA d.o.o., OIB 25536684637</derivirana_varijabla>
  </DomainObject.Predmet.ProtustrankaFormatedOIB>
  <DomainObject.Predmet.ProtustrankaFormatedWithAdress>
    <izvorni_sadrzaj> JUTRANJKA d.o.o., Vrbik 33a, 10000 Zagreb</izvorni_sadrzaj>
    <derivirana_varijabla naziv="DomainObject.Predmet.ProtustrankaFormatedWithAdress_1"> JUTRANJKA d.o.o., Vrbik 33a, 10000 Zagreb</derivirana_varijabla>
  </DomainObject.Predmet.ProtustrankaFormatedWithAdress>
  <DomainObject.Predmet.ProtustrankaFormatedWithAdressOIB>
    <izvorni_sadrzaj> JUTRANJKA d.o.o., OIB 25536684637, Vrbik 33a, 10000 Zagreb</izvorni_sadrzaj>
    <derivirana_varijabla naziv="DomainObject.Predmet.ProtustrankaFormatedWithAdressOIB_1"> JUTRANJKA d.o.o., OIB 25536684637, Vrbik 33a, 10000 Zagreb</derivirana_varijabla>
  </DomainObject.Predmet.ProtustrankaFormatedWithAdressOIB>
  <DomainObject.Predmet.ProtustrankaWithAdress>
    <izvorni_sadrzaj>JUTRANJKA d.o.o. Vrbik 33a, 10000 Zagreb</izvorni_sadrzaj>
    <derivirana_varijabla naziv="DomainObject.Predmet.ProtustrankaWithAdress_1">JUTRANJKA d.o.o. Vrbik 33a, 10000 Zagreb</derivirana_varijabla>
  </DomainObject.Predmet.ProtustrankaWithAdress>
  <DomainObject.Predmet.ProtustrankaWithAdressOIB>
    <izvorni_sadrzaj>JUTRANJKA d.o.o., OIB 25536684637, Vrbik 33a, 10000 Zagreb</izvorni_sadrzaj>
    <derivirana_varijabla naziv="DomainObject.Predmet.ProtustrankaWithAdressOIB_1">JUTRANJKA d.o.o., OIB 25536684637, Vrbik 33a, 10000 Zagreb</derivirana_varijabla>
  </DomainObject.Predmet.ProtustrankaWithAdressOIB>
  <DomainObject.Predmet.ProtustrankaNazivFormated>
    <izvorni_sadrzaj>JUTRANJKA d.o.o.</izvorni_sadrzaj>
    <derivirana_varijabla naziv="DomainObject.Predmet.ProtustrankaNazivFormated_1">JUTRANJKA d.o.o.</derivirana_varijabla>
  </DomainObject.Predmet.ProtustrankaNazivFormated>
  <DomainObject.Predmet.ProtustrankaNazivFormatedOIB>
    <izvorni_sadrzaj>JUTRANJKA d.o.o., OIB 25536684637</izvorni_sadrzaj>
    <derivirana_varijabla naziv="DomainObject.Predmet.ProtustrankaNazivFormatedOIB_1">JUTRANJKA d.o.o., OIB 25536684637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JUTRANJKA d.o.o.</item>
    </izvorni_sadrzaj>
    <derivirana_varijabla naziv="DomainObject.Predmet.ProtuStrankaListFormated_1">
      <item>JUTRANJKA d.o.o.</item>
    </derivirana_varijabla>
  </DomainObject.Predmet.ProtuStrankaListFormated>
  <DomainObject.Predmet.ProtuStrankaListFormatedOIB>
    <izvorni_sadrzaj>
      <item>JUTRANJKA d.o.o., OIB 25536684637</item>
    </izvorni_sadrzaj>
    <derivirana_varijabla naziv="DomainObject.Predmet.ProtuStrankaListFormatedOIB_1">
      <item>JUTRANJKA d.o.o., OIB 25536684637</item>
    </derivirana_varijabla>
  </DomainObject.Predmet.ProtuStrankaListFormatedOIB>
  <DomainObject.Predmet.ProtuStrankaListFormatedWithAdress>
    <izvorni_sadrzaj>
      <item>JUTRANJKA d.o.o., Vrbik 33a, 10000 Zagreb</item>
    </izvorni_sadrzaj>
    <derivirana_varijabla naziv="DomainObject.Predmet.ProtuStrankaListFormatedWithAdress_1">
      <item>JUTRANJKA d.o.o., Vrbik 33a, 10000 Zagreb</item>
    </derivirana_varijabla>
  </DomainObject.Predmet.ProtuStrankaListFormatedWithAdress>
  <DomainObject.Predmet.ProtuStrankaListFormatedWithAdressOIB>
    <izvorni_sadrzaj>
      <item>JUTRANJKA d.o.o., OIB 25536684637, Vrbik 33a, 10000 Zagreb</item>
    </izvorni_sadrzaj>
    <derivirana_varijabla naziv="DomainObject.Predmet.ProtuStrankaListFormatedWithAdressOIB_1">
      <item>JUTRANJKA d.o.o., OIB 25536684637, Vrbik 33a, 10000 Zagreb</item>
    </derivirana_varijabla>
  </DomainObject.Predmet.ProtuStrankaListFormatedWithAdressOIB>
  <DomainObject.Predmet.ProtuStrankaListNazivFormated>
    <izvorni_sadrzaj>
      <item>JUTRANJKA d.o.o.</item>
    </izvorni_sadrzaj>
    <derivirana_varijabla naziv="DomainObject.Predmet.ProtuStrankaListNazivFormated_1">
      <item>JUTRANJKA d.o.o.</item>
    </derivirana_varijabla>
  </DomainObject.Predmet.ProtuStrankaListNazivFormated>
  <DomainObject.Predmet.ProtuStrankaListNazivFormatedOIB>
    <izvorni_sadrzaj>
      <item>JUTRANJKA d.o.o., OIB 25536684637</item>
    </izvorni_sadrzaj>
    <derivirana_varijabla naziv="DomainObject.Predmet.ProtuStrankaListNazivFormatedOIB_1">
      <item>JUTRANJKA d.o.o., OIB 25536684637</item>
    </derivirana_varijabla>
  </DomainObject.Predmet.ProtuStrankaListNazivFormatedOIB>
  <DomainObject.Predmet.OstaliListFormated>
    <izvorni_sadrzaj>
      <item>Snježana Kovačić</item>
    </izvorni_sadrzaj>
    <derivirana_varijabla naziv="DomainObject.Predmet.OstaliListFormated_1">
      <item>Snježana Kovačić</item>
    </derivirana_varijabla>
  </DomainObject.Predmet.OstaliListFormated>
  <DomainObject.Predmet.OstaliListFormatedOIB>
    <izvorni_sadrzaj>
      <item>Snježana Kovačić, OIB 37035654732</item>
    </izvorni_sadrzaj>
    <derivirana_varijabla naziv="DomainObject.Predmet.OstaliListFormatedOIB_1">
      <item>Snježana Kovačić, OIB 37035654732</item>
    </derivirana_varijabla>
  </DomainObject.Predmet.OstaliListFormatedOIB>
  <DomainObject.Predmet.OstaliListFormatedWithAdress>
    <izvorni_sadrzaj>
      <item>Snježana Kovačić, Vrbik 33a, 10000 Zagreb</item>
    </izvorni_sadrzaj>
    <derivirana_varijabla naziv="DomainObject.Predmet.OstaliListFormatedWithAdress_1">
      <item>Snježana Kovačić, Vrbik 33a, 10000 Zagreb</item>
    </derivirana_varijabla>
  </DomainObject.Predmet.OstaliListFormatedWithAdress>
  <DomainObject.Predmet.OstaliListFormatedWithAdressOIB>
    <izvorni_sadrzaj>
      <item>Snježana Kovačić, OIB 37035654732, Vrbik 33a, 10000 Zagreb</item>
    </izvorni_sadrzaj>
    <derivirana_varijabla naziv="DomainObject.Predmet.OstaliListFormatedWithAdressOIB_1">
      <item>Snježana Kovačić, OIB 37035654732, Vrbik 33a, 10000 Zagreb</item>
    </derivirana_varijabla>
  </DomainObject.Predmet.OstaliListFormatedWithAdressOIB>
  <DomainObject.Predmet.OstaliListNazivFormated>
    <izvorni_sadrzaj>
      <item>Snježana Kovačić</item>
    </izvorni_sadrzaj>
    <derivirana_varijabla naziv="DomainObject.Predmet.OstaliListNazivFormated_1">
      <item>Snježana Kovačić</item>
    </derivirana_varijabla>
  </DomainObject.Predmet.OstaliListNazivFormated>
  <DomainObject.Predmet.OstaliListNazivFormatedOIB>
    <izvorni_sadrzaj>
      <item>Snježana Kovačić, OIB 37035654732</item>
    </izvorni_sadrzaj>
    <derivirana_varijabla naziv="DomainObject.Predmet.OstaliListNazivFormatedOIB_1">
      <item>Snježana Kovačić, OIB 37035654732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JUTRANJKA d.o.o.</izvorni_sadrzaj>
    <derivirana_varijabla naziv="DomainObject.Predmet.ProtustrankaIDrugi_1">JUTRANJKA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JUTRANJKA d.o.o., OIB 25536684637, Vrbik 33a, 10000 Zagreb</izvorni_sadrzaj>
    <derivirana_varijabla naziv="DomainObject.Predmet.ProtustrankaIDrugiAdressOIB_1">JUTRANJKA d.o.o., OIB 25536684637, Vrbik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JUTRANJKA d.o.o.</item>
      <item>Snježana Kovačić</item>
    </izvorni_sadrzaj>
    <derivirana_varijabla naziv="DomainObject.Predmet.SudioniciListNaziv_1">
      <item>FINA Regionalni centar Zagreb</item>
      <item>JUTRANJKA d.o.o.</item>
      <item>Snježana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JUTRANJKA d.o.o., OIB 25536684637, Vrbik 33a,10000 Zagreb</item>
      <item>Snježana Kovačić, OIB 37035654732, Vrbik 33a,10000 Zagreb</item>
    </izvorni_sadrzaj>
    <derivirana_varijabla naziv="DomainObject.Predmet.SudioniciListAdressOIB_1">
      <item>FINA Regionalni centar Zagreb, OIB 85821130368, Trg svibanjskih žrtava 1995. 1,10000 Zagreb</item>
      <item>JUTRANJKA d.o.o., OIB 25536684637, Vrbik 33a,10000 Zagreb</item>
      <item>Snježana Kovačić, OIB 37035654732, Vrbik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25536684637</item>
      <item>, OIB 37035654732</item>
    </izvorni_sadrzaj>
    <derivirana_varijabla naziv="DomainObject.Predmet.SudioniciListNazivOIB_1">
      <item>, OIB 85821130368</item>
      <item>, OIB 25536684637</item>
      <item>, OIB 37035654732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5190</properties:Characters>
  <properties:Lines>115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2017-09-05T08:03:00Z</dcterms:created>
  <dc:creator>Valentina Kranjčić</dc:creator>
  <cp:lastModifiedBy>Valentina Kranjčić</cp:lastModifiedBy>
  <cp:lastPrinted>2017-09-05T11:04:00Z</cp:lastPrinted>
  <dcterms:modified xmlns:xsi="http://www.w3.org/2001/XMLSchema-instance" xsi:type="dcterms:W3CDTF">2017-09-05T11:05:00Z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