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55ba" w14:paraId="82055ba" w:rsidRDefault="00AE649C" w:rsidP="005D2B6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5D2B62" w:rsidR="00AE649C" w:rsidRPr="00B76F3C">
      <w:pPr>
        <w:pStyle w:val="SudNaziv"/>
        <w:ind w:firstLine="708" w:left="4956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2B62">
        <w:t>Poslovni broj: 4 St-96/15-46</w:t>
      </w:r>
    </w:p>
    <w:p w:rsidRDefault="00EA1C6D" w:rsidP="005D2B62" w:rsidR="00AE649C" w:rsidRPr="00B76F3C">
      <w:pPr>
        <w:pStyle w:val="SudSjedite"/>
      </w:pPr>
      <w:r>
        <w:tab/>
      </w:r>
    </w:p>
    <w:p w:rsidRDefault="005D2B62" w:rsidP="005D2B62" w:rsidR="005D2B62">
      <w:pPr>
        <w:pStyle w:val="Naslov3"/>
        <w:spacing w:after="0" w:before="0"/>
        <w:ind w:firstLine="0"/>
      </w:pPr>
    </w:p>
    <w:p w:rsidRDefault="005D2B62" w:rsidP="005D2B62" w:rsidR="005D2B62">
      <w:pPr>
        <w:pStyle w:val="SudNaziv"/>
      </w:pPr>
    </w:p>
    <w:p w:rsidRDefault="005D2B62" w:rsidP="005D2B62" w:rsidR="005D2B62">
      <w:pPr>
        <w:pStyle w:val="SudSjedite"/>
      </w:pPr>
      <w:r>
        <w:tab/>
        <w:t xml:space="preserve">   </w:t>
      </w: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5D2B62" w:rsidP="005D2B62" w:rsidR="005D2B62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5D2B62" w:rsidP="005D2B62" w:rsidR="005D2B6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 Radića br. 2.</w:t>
      </w: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</w:t>
      </w: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jc w:val="center"/>
        <w:rPr>
          <w:rFonts w:cs="Times New Roman"/>
        </w:rPr>
      </w:pPr>
      <w:r>
        <w:rPr>
          <w:rFonts w:cs="Times New Roman"/>
        </w:rPr>
        <w:t>O B  A  V  I  J  E  S  T</w:t>
      </w:r>
    </w:p>
    <w:p w:rsidRDefault="005D2B62" w:rsidP="005D2B62" w:rsidR="005D2B62">
      <w:pPr>
        <w:spacing w:after="0"/>
        <w:jc w:val="center"/>
        <w:rPr>
          <w:rFonts w:cs="Times New Roman"/>
        </w:rPr>
      </w:pPr>
    </w:p>
    <w:p w:rsidRDefault="005D2B62" w:rsidP="005D2B62" w:rsidR="005D2B62">
      <w:pPr>
        <w:spacing w:after="0"/>
        <w:jc w:val="center"/>
        <w:rPr>
          <w:rFonts w:cs="Times New Roman"/>
        </w:rPr>
      </w:pPr>
      <w:r>
        <w:rPr>
          <w:rFonts w:cs="Times New Roman"/>
        </w:rPr>
        <w:t>o  određivanju  naknade troškova stečajnom upravitelju</w:t>
      </w:r>
    </w:p>
    <w:p w:rsidRDefault="005D2B62" w:rsidP="005D2B62" w:rsidR="005D2B62">
      <w:pPr>
        <w:spacing w:after="0"/>
        <w:jc w:val="center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Sukladno odredbi čl. 29. st. 4. Stečajnog zakona (Narodne novine br. 44/96., 29/99., 129/00., 123/03., 197/03., 187/04., 82/06., 116/10., 125/12. i 133/12. i 45/13., dalje : SZ-a) ovime se obavještavaju stečajni vjerovnici stečajnog dužnika VITEZ GRADNJA d.o.o., Varaždin, Vodnikova 2, OIB: 38232002832, da je stečajnom upravitelju Mr. Jeleni </w:t>
      </w:r>
      <w:proofErr w:type="spellStart"/>
      <w:r>
        <w:rPr>
          <w:rFonts w:cs="Times New Roman"/>
        </w:rPr>
        <w:t>Stankus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Tkalec</w:t>
      </w:r>
      <w:proofErr w:type="spellEnd"/>
      <w:r>
        <w:rPr>
          <w:rFonts w:cs="Times New Roman"/>
        </w:rPr>
        <w:t xml:space="preserve">, dipl. iur. iz </w:t>
      </w:r>
      <w:proofErr w:type="spellStart"/>
      <w:r>
        <w:rPr>
          <w:rFonts w:cs="Times New Roman"/>
        </w:rPr>
        <w:t>Jalkovca</w:t>
      </w:r>
      <w:proofErr w:type="spellEnd"/>
      <w:r>
        <w:rPr>
          <w:rFonts w:cs="Times New Roman"/>
        </w:rPr>
        <w:t>, B. Radića 20, određena naknada troškova.</w:t>
      </w:r>
    </w:p>
    <w:p w:rsidRDefault="005D2B62" w:rsidP="005D2B62" w:rsidR="005D2B62">
      <w:pPr>
        <w:spacing w:after="0"/>
        <w:jc w:val="both"/>
        <w:rPr>
          <w:rFonts w:cs="Times New Roman"/>
        </w:rPr>
      </w:pPr>
    </w:p>
    <w:p w:rsidRDefault="005D2B62" w:rsidP="005D2B62" w:rsidR="005D2B6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Napominje se, da stečajni vjerovnici mogu u stečajnoj pisarnici ovoga suda izvršiti uvid u potpuni tekst navedenog rješenja o naknadi troškova.</w:t>
      </w:r>
    </w:p>
    <w:p w:rsidRDefault="005D2B62" w:rsidP="005D2B62" w:rsidR="005D2B62">
      <w:pPr>
        <w:spacing w:after="0"/>
        <w:jc w:val="both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9. veljače 2017.</w:t>
      </w: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STEČAJNI  SUDAC :</w:t>
      </w:r>
    </w:p>
    <w:p w:rsidRDefault="005D2B62" w:rsidP="005D2B62" w:rsidR="005D2B6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</w:t>
      </w:r>
    </w:p>
    <w:p w:rsidRDefault="005D2B62" w:rsidP="005D2B62" w:rsidR="005D2B62">
      <w:pPr>
        <w:spacing w:after="0"/>
        <w:ind w:firstLine="708" w:left="4956"/>
        <w:rPr>
          <w:rFonts w:cs="Times New Roman"/>
        </w:rPr>
      </w:pPr>
      <w:r>
        <w:rPr>
          <w:rFonts w:cs="Times New Roman"/>
        </w:rPr>
        <w:t xml:space="preserve">  Iris Hatvalić Nemec</w:t>
      </w:r>
    </w:p>
    <w:p w:rsidRDefault="005D2B62" w:rsidP="005D2B62" w:rsidR="005D2B6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</w:p>
    <w:p w:rsidRDefault="005D2B62" w:rsidP="005D2B62" w:rsidR="005D2B62">
      <w:pPr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5D2B62" w:rsidP="005D2B62" w:rsidR="005D2B62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t>oglasna ploča suda</w:t>
      </w:r>
    </w:p>
    <w:p w:rsidRDefault="005D2B62" w:rsidP="005D2B62" w:rsidR="005D2B62">
      <w:pPr>
        <w:pStyle w:val="NormaleSPIS"/>
        <w:spacing w:after="0"/>
        <w:rPr>
          <w:noProof/>
        </w:rPr>
      </w:pPr>
    </w:p>
    <w:p w:rsidRDefault="005D2B62" w:rsidP="005D2B62" w:rsidR="005D2B62">
      <w:pPr>
        <w:pStyle w:val="ZapisniarPotpis"/>
        <w:spacing w:after="0" w:before="0"/>
      </w:pPr>
    </w:p>
    <w:p w:rsidRDefault="005D2B62" w:rsidP="005D2B62" w:rsidR="005D2B62">
      <w:pPr>
        <w:spacing w:after="0"/>
        <w:rPr>
          <w:b/>
        </w:rPr>
      </w:pPr>
    </w:p>
    <w:p w:rsidRDefault="00CB0EA4" w:rsidP="005D2B62" w:rsidR="00CB0EA4">
      <w:pPr>
        <w:pStyle w:val="Naslovdokumenta"/>
        <w:spacing w:after="0"/>
      </w:pPr>
    </w:p>
    <w:p w:rsidRDefault="0071688E" w:rsidP="005D2B62" w:rsidR="0071688E">
      <w:pPr>
        <w:pStyle w:val="Poetniodjeljak"/>
        <w:spacing w:after="0"/>
      </w:pPr>
    </w:p>
    <w:p w:rsidRDefault="00A21F0D" w:rsidP="005D2B62" w:rsidR="00A21F0D">
      <w:pPr>
        <w:pStyle w:val="NormaleSPIS"/>
        <w:spacing w:after="0"/>
        <w:rPr>
          <w:noProof/>
        </w:rPr>
      </w:pPr>
    </w:p>
    <w:p w:rsidRDefault="00DA0242" w:rsidP="005D2B62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D407E"/>
    <w:multiLevelType w:val="hybridMultilevel"/>
    <w:tmpl w:val="6D9446FE"/>
    <w:lvl w:tplc="AF607B08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2B62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određivanju naknade troškova st. upravitelju</izvorni_sadrzaj>
    <derivirana_varijabla naziv="DomainObject.Primjedba_1">Obavijest o određivanju naknade troškova st. upravitelju</derivirana_varijabla>
  </DomainObject.Primjedba>
  <DomainObject.Oznaka>
    <izvorni_sadrzaj>St-96/2015-46</izvorni_sadrzaj>
    <derivirana_varijabla naziv="DomainObject.Oznaka_1">St-96/2015-46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društvo s ograničenom odgovornošću za građenje, trgovinu i usluge u stečaju zastupanog po punomoćniku Đurđica Vitez; Tibor Vitez</izvorni_sadrzaj>
    <derivirana_varijabla naziv="DomainObject.Predmet.ProtustrankaFormated_1">  VITEZ GRADNJA društvo s ograničenom odgovornošću za građenje, trgovinu i usluge u stečaju zastupanog po punomoćniku Đurđica Vitez; Tibor Vitez</derivirana_varijabla>
  </DomainObject.Predmet.ProtustrankaFormated>
  <DomainObject.Predmet.ProtustrankaFormatedOIB>
    <izvorni_sadrzaj>  VITEZ GRADNJA društvo s ograničenom odgovornošću za građenje, trgovinu i usluge u stečaju, OIB 38232002832 zastupanog po punomoćniku Đurđica Vitez; Tibor Vitez</izvorni_sadrzaj>
    <derivirana_varijabla naziv="DomainObject.Predmet.ProtustrankaFormatedOIB_1">  VITEZ GRADNJA društvo s ograničenom odgovornošću za građenje, trgovinu i usluge u stečaju, OIB 38232002832 zastupanog po punomoćniku Đurđica Vitez; Tibor Vitez</derivirana_varijabla>
  </DomainObject.Predmet.ProtustrankaFormatedOIB>
  <DomainObject.Predmet.ProtustrankaFormatedWithAdress>
    <izvorni_sadrzaj> VITEZ GRADNJA društvo s ograničenom odgovornošću za građenje, trgovinu i usluge u stečaju, Vodnikova 2, 42000 Varaždin zastupanog po punomoćniku Đurđica Vitez; Tibor Vitez</izvorni_sadrzaj>
    <derivirana_varijabla naziv="DomainObject.Predmet.ProtustrankaFormatedWithAdress_1"> VITEZ GRADNJA društvo s ograničenom odgovornošću za građenje, trgovinu i usluge u stečaju, Vodnikova 2, 42000 Varaždin zastupanog po punomoćniku Đurđica Vitez; Tibor Vitez</derivirana_varijabla>
  </DomainObject.Predmet.ProtustrankaFormatedWithAdress>
  <DomainObject.Predmet.ProtustrankaFormatedWithAdressOIB>
    <izvorni_sadrzaj> VITEZ GRADNJA društvo s ograničenom odgovornošću za građenje, trgovinu i usluge u stečaju, OIB 38232002832, Vodnikova 2, 42000 Varaždin zastupanog po punomoćniku Đurđica Vitez; Tibor Vitez</izvorni_sadrzaj>
    <derivirana_varijabla naziv="DomainObject.Predmet.ProtustrankaFormatedWithAdressOIB_1"> VITEZ GRADNJA društvo s ograničenom odgovornošću za građenje, trgovinu i usluge u stečaju, OIB 38232002832, Vodnikova 2, 42000 Varaždin zastupanog po punomoćniku Đurđica Vitez; Tibor Vitez</derivirana_varijabla>
  </DomainObject.Predmet.ProtustrankaFormatedWithAdressOIB>
  <DomainObject.Predmet.ProtustrankaWithAdress>
    <izvorni_sadrzaj>VITEZ GRADNJA društvo s ograničenom odgovornošću za građenje, trgovinu i usluge u stečaju Vodnikova 2, 42000 Varaždin</izvorni_sadrzaj>
    <derivirana_varijabla naziv="DomainObject.Predmet.ProtustrankaWithAdress_1">VITEZ GRADNJA društvo s ograničenom odgovornošću za građenje, trgovinu i usluge u stečaju Vodnikova 2, 42000 Varaždin</derivirana_varijabla>
  </DomainObject.Predmet.ProtustrankaWithAdress>
  <DomainObject.Predmet.ProtustrankaWithAdressOIB>
    <izvorni_sadrzaj>VITEZ GRADNJA društvo s ograničenom odgovornošću za građenje, trgovinu i usluge u stečaju, OIB 38232002832, Vodnikova 2, 42000 Varaždin</izvorni_sadrzaj>
    <derivirana_varijabla naziv="DomainObject.Predmet.ProtustrankaWithAdressOIB_1">VITEZ GRADNJA društvo s ograničenom odgovornošću za građenje, trgovinu i usluge u stečaju, OIB 38232002832, Vodnikova 2, 42000 Varaždin</derivirana_varijabla>
  </DomainObject.Predmet.ProtustrankaWithAdressOIB>
  <DomainObject.Predmet.ProtustrankaNazivFormated>
    <izvorni_sadrzaj>VITEZ GRADNJA društvo s ograničenom odgovornošću za građenje, trgovinu i usluge u stečaju</izvorni_sadrzaj>
    <derivirana_varijabla naziv="DomainObject.Predmet.ProtustrankaNazivFormated_1">VITEZ GRADNJA društvo s ograničenom odgovornošću za građenje, trgovinu i usluge u stečaju</derivirana_varijabla>
  </DomainObject.Predmet.ProtustrankaNazivFormated>
  <DomainObject.Predmet.ProtustrankaNazivFormatedOIB>
    <izvorni_sadrzaj>VITEZ GRADNJA društvo s ograničenom odgovornošću za građenje, trgovinu i usluge u stečaju, OIB 38232002832</izvorni_sadrzaj>
    <derivirana_varijabla naziv="DomainObject.Predmet.ProtustrankaNazivFormatedOIB_1">VITEZ GRADNJA društvo s ograničenom odgovornošću za građenje, trgovinu i usluge u stečaju, OIB 38232002832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2248147.65</izvorni_sadrzaj>
    <derivirana_varijabla naziv="DomainObject.Predmet.TrenutnaVrijednost_1">2248147.65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društvo s ograničenom odgovornošću za građenje, trgovinu i usluge u stečaju zastupanog po punomoćniku Đurđica Vitez; Tibor Vitez</item>
    </izvorni_sadrzaj>
    <derivirana_varijabla naziv="DomainObject.Predmet.ProtuStrankaListFormated_1">
      <item>VITEZ GRADNJA društvo s ograničenom odgovornošću za građenje, trgovinu i usluge u stečaju zastupanog po punomoćniku Đurđica Vitez; Tibor Vitez</item>
    </derivirana_varijabla>
  </DomainObject.Predmet.ProtuStrankaListFormated>
  <DomainObject.Predmet.ProtuStrankaListFormatedOIB>
    <izvorni_sadrzaj>
      <item>VITEZ GRADNJA društvo s ograničenom odgovornošću za građenje, trgovinu i usluge u stečaju, OIB 38232002832 zastupanog po punomoćniku Đurđica Vitez; Tibor Vitez</item>
    </izvorni_sadrzaj>
    <derivirana_varijabla naziv="DomainObject.Predmet.ProtuStrankaListFormatedOIB_1">
      <item>VITEZ GRADNJA društvo s ograničenom odgovornošću za građenje, trgovinu i usluge u stečaju, OIB 38232002832 zastupanog po punomoćniku Đurđica Vitez; Tibor Vitez</item>
    </derivirana_varijabla>
  </DomainObject.Predmet.ProtuStrankaListFormatedOIB>
  <DomainObject.Predmet.ProtuStrankaListFormatedWithAdress>
    <izvorni_sadrzaj>
      <item>VITEZ GRADNJA društvo s ograničenom odgovornošću za građenje, trgovinu i usluge u stečaju, Vodnikova 2, 42000 Varaždin zastupanog po punomoćniku Đurđica Vitez; Tibor Vitez</item>
    </izvorni_sadrzaj>
    <derivirana_varijabla naziv="DomainObject.Predmet.ProtuStrankaListFormatedWithAdress_1">
      <item>VITEZ GRADNJA društvo s ograničenom odgovornošću za građenje, trgovinu i usluge u stečaju, Vodnikova 2, 42000 Varaždin zastupanog po punomoćniku Đurđica Vitez; Tibor Vitez</item>
    </derivirana_varijabla>
  </DomainObject.Predmet.ProtuStrankaListFormatedWithAdress>
  <DomainObject.Predmet.ProtuStrankaListFormatedWithAdressOIB>
    <izvorni_sadrzaj>
      <item>VITEZ GRADNJA društvo s ograničenom odgovornošću za građenje, trgovinu i usluge u stečaju, OIB 38232002832, Vodnikova 2, 42000 Varaždin zastupanog po punomoćniku Đurđica Vitez; Tibor Vitez</item>
    </izvorni_sadrzaj>
    <derivirana_varijabla naziv="DomainObject.Predmet.ProtuStrankaListFormatedWithAdressOIB_1">
      <item>VITEZ GRADNJA društvo s ograničenom odgovornošću za građenje, trgovinu i usluge u stečaju, OIB 38232002832, Vodnikova 2, 42000 Varaždin zastupanog po punomoćniku Đurđica Vitez; Tibor Vitez</item>
    </derivirana_varijabla>
  </DomainObject.Predmet.ProtuStrankaListFormatedWithAdressOIB>
  <DomainObject.Predmet.ProtuStrankaListNazivFormated>
    <izvorni_sadrzaj>
      <item>VITEZ GRADNJA društvo s ograničenom odgovornošću za građenje, trgovinu i usluge u stečaju</item>
    </izvorni_sadrzaj>
    <derivirana_varijabla naziv="DomainObject.Predmet.ProtuStrankaListNazivFormated_1">
      <item>VITEZ GRADNJA društvo s ograničenom odgovornošću za građenje, trgovinu i usluge u stečaju</item>
    </derivirana_varijabla>
  </DomainObject.Predmet.ProtuStrankaListNazivFormated>
  <DomainObject.Predmet.ProtuStrankaListNazivFormatedOIB>
    <izvorni_sadrzaj>
      <item>VITEZ GRADNJA društvo s ograničenom odgovornošću za građenje, trgovinu i usluge u stečaju, OIB 38232002832</item>
    </izvorni_sadrzaj>
    <derivirana_varijabla naziv="DomainObject.Predmet.ProtuStrankaListNazivFormatedOIB_1">
      <item>VITEZ GRADNJA društvo s ograničenom odgovornošću za građenje, trgovinu i usluge u stečaju, OIB 38232002832</item>
    </derivirana_varijabla>
  </DomainObject.Predmet.ProtuStrankaListNazivFormatedOIB>
  <DomainObject.Predmet.OstaliListFormated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Đurđica Vitez punomoćnik sudionika u postupku VITEZ GRADNJA društvo s ograničenom odgovornošću za građenje, trgovinu i usluge u stečaju</item>
      <item>Tibor Vitez punomoćnik sudionika u postupku VITEZ GRADNJA društvo s ograničenom odgovornošću za građenje, trgovinu i usluge u stečaju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izvorni_sadrzaj>
    <derivirana_varijabla naziv="DomainObject.Predmet.OstaliListFormatedWithAdress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Trakošćanska 9a, 42000 Varaždin</item>
      <item>Oglasna ploča suda</item>
    </derivirana_varijabla>
  </DomainObject.Predmet.OstaliListFormatedWithAdress>
  <DomainObject.Predmet.OstaliListFormatedWithAdressOIB>
    <izvorni_sadrzaj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izvorni_sadrzaj>
    <derivirana_varijabla naziv="DomainObject.Predmet.OstaliListFormatedWithAdressOIB_1">
      <item>Sudski registar</item>
      <item>Đurđica Vitez, S. Radića 71/A, 42205 Vidovec punomoćnik sudionika u postupku VITEZ GRADNJA društvo s ograničenom odgovornošću za građenje, trgovinu i usluge u stečaju</item>
      <item>Tibor Vitez, Zagrebačka 27/1, 42000 Varaždin punomoćnik sudionika u postupku VITEZ GRADNJA društvo s ograničenom odgovornošću za građenje, trgovinu i usluge u stečaju</item>
      <item>ŽDO Varaždin, Građansko upravni odjel</item>
      <item>Jelena Stankus-Tkalec, OIB 91858660271, Trakošćanska 9a, 42000 Varaždin</item>
      <item>Oglasna ploča suda</item>
    </derivirana_varijabla>
  </DomainObject.Predmet.OstaliListFormatedWithAdressOIB>
  <DomainObject.Predmet.OstaliListNazivFormated>
    <izvorni_sadrzaj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Đurđica Vitez</item>
      <item>Tibor Vitez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Đurđica Vitez</item>
      <item>Tibor Vitez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St-96/2015-46</izvorni_sadrzaj>
    <derivirana_varijabla naziv="DomainObject.PoslovniBrojDokumenta_1">St-96/2015-46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društvo s ograničenom odgovornošću za građenje, trgovinu i usluge u stečaju</izvorni_sadrzaj>
    <derivirana_varijabla naziv="DomainObject.Predmet.ProtustrankaIDrugi_1">VITEZ GRADNJA društvo s ograničenom odgovornošću za građenje,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društvo s ograničenom odgovornošću za građenje, trgovinu i usluge u stečaju, OIB 38232002832, Vodnikova 2, 42000 Varaždin</izvorni_sadrzaj>
    <derivirana_varijabla naziv="DomainObject.Predmet.ProtustrankaIDrugiAdressOIB_1">VITEZ GRADNJA društvo s ograničenom odgovornošću za građenje, trgovinu i usluge u stečaju, OIB 38232002832, Vodnikova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</item>
      <item>VITEZ GRADNJA društvo s ograničenom odgovornošću za građenje, trgovinu i usluge u stečaju</item>
      <item>Sudski registar</item>
      <item>Đurđica Vitez</item>
      <item>Tibor Vitez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izvorni_sadrzaj>
    <derivirana_varijabla naziv="DomainObject.Predmet.SudioniciListAdressOIB_1">
      <item>Financijska agencija, OIB 85821130368, Ulica grada Vukovara 70,10000 Zagreb</item>
      <item>VITEZ GRADNJA društvo s ograničenom odgovornošću za građenje, trgovinu i usluge u stečaju, OIB 38232002832, Vodnikova 2,42000 Varaždin</item>
      <item>Sudski registar</item>
      <item>Đurđica Vitez, S. Radića 71/A,42205 Vidovec</item>
      <item>Tibor Vitez, Zagrebačka 27/1,42000 Varaždin</item>
      <item>ŽDO Varaždin, Građansko upravni odjel</item>
      <item>Jelena Stankus-Tkalec, OIB 91858660271, Trakošćanska 9a,42000 Varaždin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427E7-625B-4793-A7A8-6D06DFD0E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126</properties:Words>
  <properties:Characters>700</properties:Characters>
  <properties:Lines>54</properties:Lines>
  <properties:Paragraphs>13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2017-02-09T12:59:00Z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St-96/2015-46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