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bbdf" w14:paraId="095bbdf" w:rsidRDefault="00A70790" w:rsidP="00D92DD9" w:rsidR="00A7079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30746D">
        <w:rPr>
          <w:rFonts w:hAnsi="Times New Roman" w:ascii="Times New Roman"/>
        </w:rPr>
        <w:tab/>
      </w:r>
      <w:r w:rsidR="0030746D">
        <w:rPr>
          <w:rFonts w:hAnsi="Times New Roman" w:ascii="Times New Roman"/>
        </w:rPr>
        <w:tab/>
      </w:r>
      <w:r w:rsidR="0030746D">
        <w:rPr>
          <w:rFonts w:hAnsi="Times New Roman" w:ascii="Times New Roman"/>
        </w:rPr>
        <w:tab/>
      </w:r>
      <w:r w:rsidR="0030746D">
        <w:rPr>
          <w:rFonts w:hAnsi="Times New Roman" w:ascii="Times New Roman"/>
        </w:rPr>
        <w:tab/>
      </w:r>
      <w:r w:rsidR="0030746D">
        <w:rPr>
          <w:rFonts w:hAnsi="Times New Roman" w:ascii="Times New Roman"/>
        </w:rPr>
        <w:tab/>
      </w:r>
      <w:r w:rsidR="0030746D">
        <w:rPr>
          <w:rFonts w:hAnsi="Times New Roman" w:ascii="Times New Roman"/>
        </w:rPr>
        <w:tab/>
      </w:r>
      <w:r w:rsidR="0030746D">
        <w:rPr>
          <w:rFonts w:hAnsi="Times New Roman" w:ascii="Times New Roman"/>
        </w:rPr>
        <w:tab/>
        <w:t>3 St-833/2017-42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B97F5C" w:rsidP="001725CA" w:rsidR="00B97F5C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F36A5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0746D" w:rsidRPr="0030746D">
        <w:rPr>
          <w:rFonts w:hAnsi="Times New Roman" w:ascii="Times New Roman"/>
        </w:rPr>
        <w:t xml:space="preserve">Trgovački sud u Zagrebu Stalna Služba u Karlovcu, po sucu Vesni Fundurulić Perišin kao stečajnom sucu postupajući po prijedlogu REPUBLIKE HRVATSKE, MINISTARSTVA FINANCIJA, POREZNE UPRAVE, OIB: 18683136487, u stečajnom postupku nad dužnikom TRGO-GOLOJUH d.o.o., Zagreb, Fraterščica 115, OIB: 50410406599, </w:t>
      </w:r>
      <w:r w:rsidR="0030746D">
        <w:rPr>
          <w:rFonts w:hAnsi="Times New Roman" w:ascii="Times New Roman"/>
        </w:rPr>
        <w:t>22. svibnja</w:t>
      </w:r>
      <w:r w:rsidR="0030746D" w:rsidRPr="0030746D">
        <w:rPr>
          <w:rFonts w:hAnsi="Times New Roman" w:ascii="Times New Roman"/>
        </w:rPr>
        <w:t xml:space="preserve"> 2019.,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30746D" w:rsidRPr="0030746D">
        <w:rPr>
          <w:rFonts w:hAnsi="Times New Roman" w:ascii="Times New Roman"/>
        </w:rPr>
        <w:t>TRGO-GOLOJUH d.o.o., Zagreb, Fraterščica 115, OIB: 50410406599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30746D">
        <w:rPr>
          <w:rFonts w:hAnsi="Times New Roman" w:ascii="Times New Roman"/>
        </w:rPr>
        <w:t>24.000,00</w:t>
      </w:r>
      <w:r w:rsidR="00037292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 na ime predujma za namirenje troškova prethodnog i otvorenog stečajnog postupka na sudski depozit ovog suda IBAN: HR9223900011300000460 otvoren kod Hrvatske poštanske banke d.d., Zagreb, pozivom na broj 05-</w:t>
      </w:r>
      <w:r w:rsidR="0030746D">
        <w:rPr>
          <w:rFonts w:hAnsi="Times New Roman" w:ascii="Times New Roman"/>
        </w:rPr>
        <w:t>83317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037292" w:rsidP="0030746D" w:rsidR="00037292" w:rsidRPr="00037292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>Na</w:t>
      </w:r>
      <w:r>
        <w:rPr>
          <w:rFonts w:hAnsi="Times New Roman" w:ascii="Times New Roman"/>
        </w:rPr>
        <w:t>d</w:t>
      </w:r>
      <w:r w:rsidRPr="00037292">
        <w:rPr>
          <w:rFonts w:hAnsi="Times New Roman" w:ascii="Times New Roman"/>
        </w:rPr>
        <w:t xml:space="preserve"> gore naznačenim dužnikom rješenjem ovog suda poslovni broj St-</w:t>
      </w:r>
      <w:r w:rsidR="0030746D">
        <w:rPr>
          <w:rFonts w:hAnsi="Times New Roman" w:ascii="Times New Roman"/>
        </w:rPr>
        <w:t>7314/2015</w:t>
      </w:r>
      <w:r w:rsidRPr="00037292">
        <w:rPr>
          <w:rFonts w:hAnsi="Times New Roman" w:ascii="Times New Roman"/>
        </w:rPr>
        <w:t xml:space="preserve"> od </w:t>
      </w:r>
      <w:r w:rsidR="0030746D">
        <w:rPr>
          <w:rFonts w:hAnsi="Times New Roman" w:ascii="Times New Roman"/>
        </w:rPr>
        <w:t>27. siječnja 2017</w:t>
      </w:r>
      <w:r w:rsidRPr="00037292">
        <w:rPr>
          <w:rFonts w:hAnsi="Times New Roman" w:ascii="Times New Roman"/>
        </w:rPr>
        <w:t xml:space="preserve">. obustavljeno je postupanje povodom prijedloga FINA-e za provedbom skraćenog stečajnog postupka, budući je </w:t>
      </w:r>
      <w:r>
        <w:rPr>
          <w:rFonts w:hAnsi="Times New Roman" w:ascii="Times New Roman"/>
        </w:rPr>
        <w:t>vjerovnik</w:t>
      </w:r>
      <w:r w:rsidRPr="0003729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Republika Hrvatska, Ministarstvo financija</w:t>
      </w:r>
      <w:r w:rsidR="00F36A5F">
        <w:rPr>
          <w:rFonts w:hAnsi="Times New Roman" w:ascii="Times New Roman"/>
        </w:rPr>
        <w:t>, Porezna uprava</w:t>
      </w:r>
      <w:r>
        <w:rPr>
          <w:rFonts w:hAnsi="Times New Roman" w:ascii="Times New Roman"/>
        </w:rPr>
        <w:t xml:space="preserve"> stavila prijedlog za otvaranje stečajnog postupka nad dužnikom, te </w:t>
      </w:r>
      <w:r w:rsidR="00F36A5F">
        <w:rPr>
          <w:rFonts w:hAnsi="Times New Roman" w:ascii="Times New Roman"/>
        </w:rPr>
        <w:t xml:space="preserve">dostavila podatak da je dužnik vlasnik </w:t>
      </w:r>
      <w:r w:rsidR="0030746D">
        <w:rPr>
          <w:rFonts w:hAnsi="Times New Roman" w:ascii="Times New Roman"/>
        </w:rPr>
        <w:t>vozila te kratkotrajne imovine – potraživanja od  kupaca.</w:t>
      </w:r>
      <w:r w:rsidR="00F36A5F">
        <w:rPr>
          <w:rFonts w:hAnsi="Times New Roman" w:ascii="Times New Roman"/>
        </w:rPr>
        <w:t xml:space="preserve"> </w:t>
      </w:r>
      <w:r w:rsidRPr="00037292">
        <w:rPr>
          <w:rFonts w:hAnsi="Times New Roman" w:ascii="Times New Roman"/>
        </w:rPr>
        <w:t>Po pravomoćnosti istog postupak je nastavljen pod novim brojem St-</w:t>
      </w:r>
      <w:r w:rsidR="0030746D">
        <w:rPr>
          <w:rFonts w:hAnsi="Times New Roman" w:ascii="Times New Roman"/>
        </w:rPr>
        <w:t>833/2017</w:t>
      </w:r>
      <w:r w:rsidRPr="00037292">
        <w:rPr>
          <w:rFonts w:hAnsi="Times New Roman" w:ascii="Times New Roman"/>
        </w:rPr>
        <w:t>.</w:t>
      </w: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>Rješenjem ovog suda poslovni broj St-</w:t>
      </w:r>
      <w:r w:rsidR="0030746D">
        <w:rPr>
          <w:rFonts w:hAnsi="Times New Roman" w:ascii="Times New Roman"/>
        </w:rPr>
        <w:t>833/2017</w:t>
      </w:r>
      <w:r w:rsidRPr="00037292">
        <w:rPr>
          <w:rFonts w:hAnsi="Times New Roman" w:ascii="Times New Roman"/>
        </w:rPr>
        <w:t xml:space="preserve"> od </w:t>
      </w:r>
      <w:r w:rsidR="0030746D">
        <w:rPr>
          <w:rFonts w:hAnsi="Times New Roman" w:ascii="Times New Roman"/>
        </w:rPr>
        <w:t>3. listopada 2017</w:t>
      </w:r>
      <w:r w:rsidRPr="00037292">
        <w:rPr>
          <w:rFonts w:hAnsi="Times New Roman" w:ascii="Times New Roman"/>
        </w:rPr>
        <w:t>. pokrenut je prethodni postupak radi utvrđivanja uvjeta za otvaranje stečajnog postupka sukladno odredbi čl. 115. st. 1. SZ-a.</w:t>
      </w: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</w:p>
    <w:p w:rsidRDefault="00037292" w:rsidP="00F71509" w:rsidR="00F71509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 xml:space="preserve">Na ročištu održanom </w:t>
      </w:r>
      <w:r w:rsidR="0030746D">
        <w:rPr>
          <w:rFonts w:hAnsi="Times New Roman" w:ascii="Times New Roman"/>
        </w:rPr>
        <w:t xml:space="preserve">23. studenog 2017. u odsutnosti uredno pozvanog predlagatelja zakonski zastupnik dužnika je naveo da dužnik nema u vlasništvu ni nekretnine ni pokretnine, </w:t>
      </w:r>
      <w:r w:rsidR="0030746D">
        <w:rPr>
          <w:rFonts w:hAnsi="Times New Roman" w:ascii="Times New Roman"/>
        </w:rPr>
        <w:lastRenderedPageBreak/>
        <w:t>te se protivi otvaranju stečajnog post</w:t>
      </w:r>
      <w:r w:rsidR="00F71509">
        <w:rPr>
          <w:rFonts w:hAnsi="Times New Roman" w:ascii="Times New Roman"/>
        </w:rPr>
        <w:t>u</w:t>
      </w:r>
      <w:r w:rsidR="0030746D">
        <w:rPr>
          <w:rFonts w:hAnsi="Times New Roman" w:ascii="Times New Roman"/>
        </w:rPr>
        <w:t xml:space="preserve">pka budući da je uplaćen dugovani iznos poreznoj upravi pa smatra da račun ne bi trebao biti blokiran </w:t>
      </w:r>
      <w:r w:rsidR="00F71509">
        <w:rPr>
          <w:rFonts w:hAnsi="Times New Roman" w:ascii="Times New Roman"/>
        </w:rPr>
        <w:t xml:space="preserve">i moli rok radi dostave FINA-e o blokadi </w:t>
      </w: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EE7D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računa. </w:t>
      </w:r>
      <w:r w:rsidR="00A7508C">
        <w:rPr>
          <w:rFonts w:hAnsi="Times New Roman" w:ascii="Times New Roman"/>
        </w:rPr>
        <w:t>U</w:t>
      </w:r>
      <w:r w:rsidR="00037292" w:rsidRPr="00037292">
        <w:rPr>
          <w:rFonts w:hAnsi="Times New Roman" w:ascii="Times New Roman"/>
        </w:rPr>
        <w:t>vid</w:t>
      </w:r>
      <w:r w:rsidR="00A7508C">
        <w:rPr>
          <w:rFonts w:hAnsi="Times New Roman" w:ascii="Times New Roman"/>
        </w:rPr>
        <w:t>om</w:t>
      </w:r>
      <w:r w:rsidR="00037292" w:rsidRPr="00037292">
        <w:rPr>
          <w:rFonts w:hAnsi="Times New Roman" w:ascii="Times New Roman"/>
        </w:rPr>
        <w:t xml:space="preserve"> u podnesak FINA-e od </w:t>
      </w:r>
      <w:r>
        <w:rPr>
          <w:rFonts w:hAnsi="Times New Roman" w:ascii="Times New Roman"/>
        </w:rPr>
        <w:t>9. studenog 2017</w:t>
      </w:r>
      <w:r w:rsidR="00037292" w:rsidRPr="0003729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utvrđeno je da dužnik </w:t>
      </w:r>
      <w:r w:rsidR="00037292" w:rsidRPr="00037292">
        <w:rPr>
          <w:rFonts w:hAnsi="Times New Roman" w:ascii="Times New Roman"/>
        </w:rPr>
        <w:t xml:space="preserve">u Očevidniku redoslijeda osnova za  plaćanje ima neizvršene osnove za plaćanje u neprekinutom razdoblju od </w:t>
      </w:r>
      <w:r>
        <w:rPr>
          <w:rFonts w:hAnsi="Times New Roman" w:ascii="Times New Roman"/>
        </w:rPr>
        <w:t xml:space="preserve">1567 </w:t>
      </w:r>
      <w:r w:rsidR="00037292" w:rsidRPr="00037292">
        <w:rPr>
          <w:rFonts w:hAnsi="Times New Roman" w:ascii="Times New Roman"/>
        </w:rPr>
        <w:t>dan</w:t>
      </w:r>
      <w:r w:rsidR="00A7508C">
        <w:rPr>
          <w:rFonts w:hAnsi="Times New Roman" w:ascii="Times New Roman"/>
        </w:rPr>
        <w:t>a</w:t>
      </w:r>
      <w:r w:rsidR="00037292" w:rsidRPr="00037292">
        <w:rPr>
          <w:rFonts w:hAnsi="Times New Roman" w:ascii="Times New Roman"/>
        </w:rPr>
        <w:t xml:space="preserve"> u ukupnom iznosu od </w:t>
      </w:r>
      <w:r>
        <w:rPr>
          <w:rFonts w:hAnsi="Times New Roman" w:ascii="Times New Roman"/>
        </w:rPr>
        <w:t>18.670,57</w:t>
      </w:r>
      <w:r w:rsidR="00037292" w:rsidRPr="00037292">
        <w:rPr>
          <w:rFonts w:hAnsi="Times New Roman" w:ascii="Times New Roman"/>
        </w:rPr>
        <w:t xml:space="preserve"> kn.</w:t>
      </w: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  <w:r w:rsidRPr="00F71509">
        <w:rPr>
          <w:rFonts w:hAnsi="Times New Roman" w:ascii="Times New Roman"/>
        </w:rPr>
        <w:t>Na ročište radi očitovanja o prijedlogu za otvaranje stečajnog postupka održanog 28. studenog 2018., nije pristupio nitko, predlagatelj je podneskom od 23. listopada 2018. u cijelosti ostao kod prijedloga za otvaranje stečajnog postupka, dok je FINA dostavila potvrdu uvidom u koju je utvrđeno da dužnik 14. studenog 2018. ima evidentirano 1937 dana neprekidne blokade u ukupnom iznosu od 19.435,94 kn.</w:t>
      </w: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  <w:r w:rsidRPr="00F71509">
        <w:rPr>
          <w:rFonts w:hAnsi="Times New Roman" w:ascii="Times New Roman"/>
        </w:rPr>
        <w:t>Sud je zaključkom poslovni broj gornji od 28. studenog 2018. pozvao MUP Policijska postaja Zagreb na dostavu podataka vezano za imovinu dužnika, te je isti dostavio uvjerenje u kojem navodi da je na dan 17. prosinca 2018. dužnik evidentiran kao vlasnik teretnog automobila marke FORD 1.8 D VAN, god. proizvodnje 1990., reg. oznake ZG925SD, odjavljeno 14. prosinca 2004. i L1, marka BAOTIAN 50 QT-9, god. proizvodnje 2005., reg. oznake ZG1330FO, odjavljeno 27. veljače 2017.</w:t>
      </w:r>
    </w:p>
    <w:p w:rsidRDefault="00F77C45" w:rsidP="00037292" w:rsidR="00F77C45">
      <w:pPr>
        <w:ind w:firstLine="708"/>
        <w:jc w:val="both"/>
        <w:rPr>
          <w:rFonts w:hAnsi="Times New Roman" w:ascii="Times New Roman"/>
        </w:rPr>
      </w:pPr>
    </w:p>
    <w:p w:rsidRDefault="00EE7DDC" w:rsidP="00B05271" w:rsidR="00F77C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F71509">
        <w:rPr>
          <w:rFonts w:hAnsi="Times New Roman" w:ascii="Times New Roman"/>
        </w:rPr>
        <w:t>833/2017-35</w:t>
      </w:r>
      <w:r>
        <w:rPr>
          <w:rFonts w:hAnsi="Times New Roman" w:ascii="Times New Roman"/>
        </w:rPr>
        <w:t xml:space="preserve"> od </w:t>
      </w:r>
      <w:r w:rsidR="00F71509">
        <w:rPr>
          <w:rFonts w:hAnsi="Times New Roman" w:ascii="Times New Roman"/>
        </w:rPr>
        <w:t>3. siječnja 2019</w:t>
      </w:r>
      <w:r>
        <w:rPr>
          <w:rFonts w:hAnsi="Times New Roman" w:ascii="Times New Roman"/>
        </w:rPr>
        <w:t xml:space="preserve">. imenovan je privremeni stečajni upravitelj radi utvrđenja mogu li se imovinom dužnika namiriti troškovi stečajnog postupka, </w:t>
      </w:r>
      <w:r w:rsidR="00F77C45">
        <w:rPr>
          <w:rFonts w:hAnsi="Times New Roman" w:ascii="Times New Roman"/>
        </w:rPr>
        <w:t xml:space="preserve">s obzirom na navode iznesene u podnesku predlagatelja. </w:t>
      </w:r>
      <w:r w:rsidR="00F71509">
        <w:rPr>
          <w:rFonts w:hAnsi="Times New Roman" w:ascii="Times New Roman"/>
        </w:rPr>
        <w:t xml:space="preserve"> </w:t>
      </w:r>
    </w:p>
    <w:p w:rsidRDefault="00BA0223" w:rsidP="00F77C45" w:rsidR="00BA0223">
      <w:pPr>
        <w:jc w:val="both"/>
        <w:rPr>
          <w:rFonts w:hAnsi="Times New Roman" w:ascii="Times New Roman"/>
        </w:rPr>
      </w:pPr>
    </w:p>
    <w:p w:rsidRDefault="00BA0223" w:rsidP="00F71509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privremenog stečajnog upravitelja, a koje je objavljeno na e-Oglasnoj ploči</w:t>
      </w:r>
      <w:r w:rsidR="00F7150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proizlazi</w:t>
      </w:r>
      <w:r w:rsidR="00F77C45">
        <w:rPr>
          <w:rFonts w:hAnsi="Times New Roman" w:ascii="Times New Roman"/>
        </w:rPr>
        <w:t xml:space="preserve"> da </w:t>
      </w:r>
      <w:r w:rsidR="00E00153">
        <w:rPr>
          <w:rFonts w:hAnsi="Times New Roman" w:ascii="Times New Roman"/>
        </w:rPr>
        <w:t xml:space="preserve">dužnik nije posjednik odnosno vlasnik nekretnina, </w:t>
      </w:r>
      <w:r w:rsidR="00F71509">
        <w:rPr>
          <w:rFonts w:hAnsi="Times New Roman" w:ascii="Times New Roman"/>
        </w:rPr>
        <w:t xml:space="preserve">u odnosu na vozila da je vozilo </w:t>
      </w:r>
      <w:r w:rsidR="00F71509" w:rsidRPr="00F71509">
        <w:rPr>
          <w:rFonts w:hAnsi="Times New Roman" w:ascii="Times New Roman"/>
        </w:rPr>
        <w:t>FORD 1.8 D VAN</w:t>
      </w:r>
      <w:r w:rsidR="00F71509">
        <w:rPr>
          <w:rFonts w:hAnsi="Times New Roman" w:ascii="Times New Roman"/>
        </w:rPr>
        <w:t xml:space="preserve"> u potpunosti uništeno u prometnoj nesreći te odjavljeno, a moped</w:t>
      </w:r>
      <w:r w:rsidR="00F71509" w:rsidRPr="00F71509">
        <w:t xml:space="preserve"> </w:t>
      </w:r>
      <w:r w:rsidR="00F71509">
        <w:rPr>
          <w:rFonts w:hAnsi="Times New Roman" w:ascii="Times New Roman"/>
        </w:rPr>
        <w:t>marke</w:t>
      </w:r>
      <w:r w:rsidR="00F71509" w:rsidRPr="00F71509">
        <w:rPr>
          <w:rFonts w:hAnsi="Times New Roman" w:ascii="Times New Roman"/>
        </w:rPr>
        <w:t xml:space="preserve"> BAOTIAN 50 QT-9</w:t>
      </w:r>
      <w:r w:rsidR="00F71509">
        <w:rPr>
          <w:rFonts w:hAnsi="Times New Roman" w:ascii="Times New Roman"/>
        </w:rPr>
        <w:t xml:space="preserve"> da nije u voznom stanju te nema nikakvu vrijednost.</w:t>
      </w:r>
      <w:r w:rsidR="00E00153">
        <w:rPr>
          <w:rFonts w:hAnsi="Times New Roman" w:ascii="Times New Roman"/>
        </w:rPr>
        <w:t xml:space="preserve"> U odnosu na potraživanja koja ima prema svojim dužnicima </w:t>
      </w:r>
      <w:r w:rsidR="00F71509">
        <w:rPr>
          <w:rFonts w:hAnsi="Times New Roman" w:ascii="Times New Roman"/>
        </w:rPr>
        <w:t xml:space="preserve">da dio potraživanja ne postoji a preostala potraživanja su u zastari, </w:t>
      </w:r>
      <w:r w:rsidR="00E00153">
        <w:rPr>
          <w:rFonts w:hAnsi="Times New Roman" w:ascii="Times New Roman"/>
        </w:rPr>
        <w:t xml:space="preserve">pa dakle dužnik </w:t>
      </w:r>
      <w:r>
        <w:rPr>
          <w:rFonts w:hAnsi="Times New Roman" w:ascii="Times New Roman"/>
        </w:rPr>
        <w:t>nema imovine koja bi bila dostatna za pokriće troškova prethodnog i otvorenog stečajnog postupka</w:t>
      </w:r>
      <w:r w:rsidR="00E00153">
        <w:rPr>
          <w:rFonts w:hAnsi="Times New Roman" w:ascii="Times New Roman"/>
        </w:rPr>
        <w:t xml:space="preserve">, slijedom čega predlaže da se pozovu vjerovnici i druge osobe koje za to imaju interes da predujme iznos od </w:t>
      </w:r>
      <w:r w:rsidR="00F71509">
        <w:rPr>
          <w:rFonts w:hAnsi="Times New Roman" w:ascii="Times New Roman"/>
        </w:rPr>
        <w:t>24.000,00</w:t>
      </w:r>
      <w:r w:rsidR="00E00153">
        <w:rPr>
          <w:rFonts w:hAnsi="Times New Roman" w:ascii="Times New Roman"/>
        </w:rPr>
        <w:t xml:space="preserve"> kn za pokriće troškova prethodnog i eventualno otvorenog stečajnog postupka.</w:t>
      </w:r>
    </w:p>
    <w:p w:rsidRDefault="00E00153" w:rsidP="00E00153" w:rsidR="00E00153">
      <w:pPr>
        <w:ind w:firstLine="708"/>
        <w:jc w:val="both"/>
        <w:rPr>
          <w:rFonts w:hAnsi="Times New Roman" w:ascii="Times New Roman"/>
        </w:rPr>
      </w:pPr>
    </w:p>
    <w:p w:rsidRDefault="00F71509" w:rsidP="00E00153" w:rsidR="00E001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E00153">
        <w:rPr>
          <w:rFonts w:hAnsi="Times New Roman" w:ascii="Times New Roman"/>
        </w:rPr>
        <w:t xml:space="preserve"> održano</w:t>
      </w:r>
      <w:r>
        <w:rPr>
          <w:rFonts w:hAnsi="Times New Roman" w:ascii="Times New Roman"/>
        </w:rPr>
        <w:t>m</w:t>
      </w:r>
      <w:r w:rsidR="00E0015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22. svibnja 2019</w:t>
      </w:r>
      <w:r w:rsidR="00E00153">
        <w:rPr>
          <w:rFonts w:hAnsi="Times New Roman" w:ascii="Times New Roman"/>
        </w:rPr>
        <w:t xml:space="preserve">., privremeni stečajni upravitelj je ostao u cijelosti kod izviješća i prijedloga, a sa čime se suglasio </w:t>
      </w:r>
      <w:r>
        <w:rPr>
          <w:rFonts w:hAnsi="Times New Roman" w:ascii="Times New Roman"/>
        </w:rPr>
        <w:t>prisutni predlagatelj</w:t>
      </w:r>
      <w:r w:rsidR="00E00153">
        <w:rPr>
          <w:rFonts w:hAnsi="Times New Roman" w:ascii="Times New Roman"/>
        </w:rPr>
        <w:t xml:space="preserve">. 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F71509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ne raspolaže podaci o eventualnoj imovini dužnika koja bi bila dovoljna za namirenje troškova stečajnog postupka, pa je pozvao osobe koje imaju pravni interes za provedbom stečajnog postupka da u roku od 15 dana uplate predujam za namirenje troškova prethodnog i otvorenog stečajnog</w:t>
      </w:r>
      <w:r w:rsidR="00F77C45">
        <w:rPr>
          <w:rFonts w:hAnsi="Times New Roman" w:ascii="Times New Roman"/>
        </w:rPr>
        <w:t xml:space="preserve"> postupka</w:t>
      </w:r>
      <w:r>
        <w:rPr>
          <w:rFonts w:hAnsi="Times New Roman" w:ascii="Times New Roman"/>
        </w:rPr>
        <w:t xml:space="preserve"> </w:t>
      </w:r>
      <w:r w:rsidR="00F77C45" w:rsidRPr="00F77C45">
        <w:rPr>
          <w:rFonts w:hAnsi="Times New Roman" w:ascii="Times New Roman"/>
        </w:rPr>
        <w:t xml:space="preserve">u ukupnom iznosu </w:t>
      </w:r>
      <w:r w:rsidR="00F77C45">
        <w:rPr>
          <w:rFonts w:hAnsi="Times New Roman" w:ascii="Times New Roman"/>
        </w:rPr>
        <w:t>od</w:t>
      </w:r>
      <w:r w:rsidR="00F77C45" w:rsidRPr="00F77C45">
        <w:rPr>
          <w:rFonts w:hAnsi="Times New Roman" w:ascii="Times New Roman"/>
        </w:rPr>
        <w:t xml:space="preserve"> </w:t>
      </w:r>
      <w:r w:rsidR="00F71509">
        <w:rPr>
          <w:rFonts w:hAnsi="Times New Roman" w:ascii="Times New Roman"/>
        </w:rPr>
        <w:t>24.000,00</w:t>
      </w:r>
      <w:r w:rsidR="00F77C45" w:rsidRPr="00F77C45">
        <w:rPr>
          <w:rFonts w:hAnsi="Times New Roman" w:ascii="Times New Roman"/>
        </w:rPr>
        <w:t xml:space="preserve"> kn i to za</w:t>
      </w:r>
      <w:r w:rsidR="00F71509">
        <w:rPr>
          <w:rFonts w:hAnsi="Times New Roman" w:ascii="Times New Roman"/>
        </w:rPr>
        <w:t xml:space="preserve"> nagradu stečajnom upravitelju u iznosu od 12.000,00 kn bruto, izrada pečata, poštarina, kopiranje, putni troškovi i dr. u iznosu od 6.000,00 kn, troškovi knjigovodstvenog servisa u iznosu od 6.000,00 kn, </w:t>
      </w:r>
      <w:r w:rsidR="00F77C45" w:rsidRPr="00F77C45">
        <w:rPr>
          <w:rFonts w:hAnsi="Times New Roman" w:ascii="Times New Roman"/>
        </w:rPr>
        <w:t>sve bazirano na tra</w:t>
      </w:r>
      <w:r w:rsidR="00F77C45">
        <w:rPr>
          <w:rFonts w:hAnsi="Times New Roman" w:ascii="Times New Roman"/>
        </w:rPr>
        <w:t>janju postupka od šest mjeseci,</w:t>
      </w:r>
      <w:r>
        <w:rPr>
          <w:rFonts w:hAnsi="Times New Roman" w:ascii="Times New Roman"/>
        </w:rPr>
        <w:t xml:space="preserve"> a temeljem čl. 132. st. 1. SZ-a.</w:t>
      </w: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F71509" w:rsidP="00F71509" w:rsidR="00F71509">
      <w:pPr>
        <w:ind w:firstLine="708"/>
        <w:jc w:val="both"/>
        <w:rPr>
          <w:rFonts w:hAnsi="Times New Roman" w:ascii="Times New Roman"/>
        </w:rPr>
      </w:pPr>
    </w:p>
    <w:p w:rsidRDefault="00B97F5C" w:rsidP="00F71509" w:rsidR="00B97F5C">
      <w:pPr>
        <w:ind w:firstLine="708"/>
        <w:jc w:val="both"/>
        <w:rPr>
          <w:rFonts w:hAnsi="Times New Roman" w:ascii="Times New Roman"/>
        </w:rPr>
      </w:pPr>
    </w:p>
    <w:p w:rsidRDefault="00B97F5C" w:rsidP="00F71509" w:rsidR="00B97F5C">
      <w:pPr>
        <w:ind w:firstLine="708"/>
        <w:jc w:val="both"/>
        <w:rPr>
          <w:rFonts w:hAnsi="Times New Roman" w:ascii="Times New Roman"/>
        </w:rPr>
      </w:pP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F77C45" w:rsidP="00F77C45" w:rsidR="00580F3B">
      <w:pPr>
        <w:ind w:firstLine="708"/>
        <w:rPr>
          <w:rFonts w:hAnsi="Times New Roman" w:ascii="Times New Roman"/>
        </w:rPr>
      </w:pPr>
      <w:r w:rsidRPr="00F77C45">
        <w:rPr>
          <w:rFonts w:hAnsi="Times New Roman" w:ascii="Times New Roman"/>
        </w:rPr>
        <w:t>Slijedom iznesenog,  sud je na temelju odredbe čl. 132. st. 1. i</w:t>
      </w:r>
      <w:r>
        <w:rPr>
          <w:rFonts w:hAnsi="Times New Roman" w:ascii="Times New Roman"/>
        </w:rPr>
        <w:t xml:space="preserve"> 2. SZ-a riješio kao u izreci. 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F71509">
        <w:rPr>
          <w:rFonts w:hAnsi="Times New Roman" w:ascii="Times New Roman"/>
        </w:rPr>
        <w:t>22. svibnja 2019</w:t>
      </w:r>
      <w:r w:rsidR="00B8374A">
        <w:rPr>
          <w:rFonts w:hAnsi="Times New Roman" w:ascii="Times New Roman"/>
        </w:rPr>
        <w:t>.</w:t>
      </w:r>
    </w:p>
    <w:p w:rsidRDefault="00580F3B" w:rsidP="00F77C45" w:rsidR="00580F3B">
      <w:pPr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34E2B">
        <w:rPr>
          <w:rFonts w:hAnsi="Times New Roman" w:ascii="Times New Roman"/>
        </w:rPr>
        <w:t>, v.r.</w:t>
      </w:r>
    </w:p>
    <w:p w:rsidRDefault="00334E2B" w:rsidP="00B87AEB" w:rsidR="00334E2B">
      <w:pPr>
        <w:jc w:val="right"/>
        <w:rPr>
          <w:rFonts w:hAnsi="Times New Roman" w:ascii="Times New Roman"/>
        </w:rPr>
      </w:pPr>
    </w:p>
    <w:p w:rsidRDefault="00334E2B" w:rsidP="00C339BE" w:rsidR="00334E2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34E2B" w:rsidP="00B87AEB" w:rsidR="00334E2B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334E2B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 xml:space="preserve"> </w:t>
      </w:r>
    </w:p>
    <w:sectPr w:rsidSect="00740AF2" w:rsidR="001725CA">
      <w:headerReference w:type="default" r:id="rId11"/>
      <w:headerReference w:type="first" r:id="rId12"/>
      <w:pgSz w:code="9" w:h="16838" w:w="11906"/>
      <w:pgMar w:gutter="0" w:footer="709" w:header="709" w:left="1418" w:bottom="1560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E2B">
          <w:rPr>
            <w:noProof/>
          </w:rPr>
          <w:t>3</w:t>
        </w:r>
        <w:r>
          <w:fldChar w:fldCharType="end"/>
        </w:r>
      </w:p>
    </w:sdtContent>
  </w:sdt>
  <w:p w:rsidRDefault="00F71509" w:rsidP="00F71509" w:rsidR="009D1810">
    <w:pPr>
      <w:jc w:val="right"/>
    </w:pPr>
    <w:r w:rsidRPr="00F71509">
      <w:rPr>
        <w:rFonts w:hAnsi="Times New Roman" w:ascii="Times New Roman"/>
      </w:rPr>
      <w:t>3 St-833/2017-42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37292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068FC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0746D"/>
    <w:rsid w:val="00334E2B"/>
    <w:rsid w:val="00354C62"/>
    <w:rsid w:val="00366C97"/>
    <w:rsid w:val="00371065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175E5"/>
    <w:rsid w:val="00631CA4"/>
    <w:rsid w:val="0064584E"/>
    <w:rsid w:val="00665D5F"/>
    <w:rsid w:val="006A094C"/>
    <w:rsid w:val="006A451A"/>
    <w:rsid w:val="006B50BB"/>
    <w:rsid w:val="006D58A5"/>
    <w:rsid w:val="006F5A65"/>
    <w:rsid w:val="00700EAF"/>
    <w:rsid w:val="007035B4"/>
    <w:rsid w:val="00740AF2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67F1A"/>
    <w:rsid w:val="009906A7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54F1B"/>
    <w:rsid w:val="00A70790"/>
    <w:rsid w:val="00A7508C"/>
    <w:rsid w:val="00A81532"/>
    <w:rsid w:val="00A83362"/>
    <w:rsid w:val="00A83AC6"/>
    <w:rsid w:val="00A878B7"/>
    <w:rsid w:val="00AA08E6"/>
    <w:rsid w:val="00AB21A6"/>
    <w:rsid w:val="00AC2C54"/>
    <w:rsid w:val="00AD4F3B"/>
    <w:rsid w:val="00AE0D46"/>
    <w:rsid w:val="00B0422D"/>
    <w:rsid w:val="00B05271"/>
    <w:rsid w:val="00B0574A"/>
    <w:rsid w:val="00B46CF5"/>
    <w:rsid w:val="00B557DA"/>
    <w:rsid w:val="00B8374A"/>
    <w:rsid w:val="00B87AEB"/>
    <w:rsid w:val="00B969B8"/>
    <w:rsid w:val="00B97F5C"/>
    <w:rsid w:val="00BA0223"/>
    <w:rsid w:val="00BB5D79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358A0"/>
    <w:rsid w:val="00D83115"/>
    <w:rsid w:val="00D92499"/>
    <w:rsid w:val="00D92DD9"/>
    <w:rsid w:val="00DA6AD0"/>
    <w:rsid w:val="00DC30D9"/>
    <w:rsid w:val="00DD13E8"/>
    <w:rsid w:val="00DE5A25"/>
    <w:rsid w:val="00E00153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36A5F"/>
    <w:rsid w:val="00F61AC0"/>
    <w:rsid w:val="00F71509"/>
    <w:rsid w:val="00F776E4"/>
    <w:rsid w:val="00F77C45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E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E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St-833/2017</izvorni_sadrzaj>
    <derivirana_varijabla naziv="DomainObject.Predmet.OznakaBroj_1">St-833/2017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TRGO-GOLOJUH d.o.o. zastupanog po punomoćniku MIRJANA GOLOJUH</izvorni_sadrzaj>
    <derivirana_varijabla naziv="DomainObject.Predmet.ProtustrankaFormated_1">  TRGO-GOLOJUH d.o.o. zastupanog po punomoćniku MIRJANA GOLOJUH</derivirana_varijabla>
  </DomainObject.Predmet.ProtustrankaFormated>
  <DomainObject.Predmet.ProtustrankaFormatedOIB>
    <izvorni_sadrzaj>  TRGO-GOLOJUH d.o.o., OIB 50410406599 zastupanog po punomoćniku MIRJANA GOLOJUH</izvorni_sadrzaj>
    <derivirana_varijabla naziv="DomainObject.Predmet.ProtustrankaFormatedOIB_1">  TRGO-GOLOJUH d.o.o., OIB 50410406599 zastupanog po punomoćniku MIRJANA GOLOJUH</derivirana_varijabla>
  </DomainObject.Predmet.ProtustrankaFormatedOIB>
  <DomainObject.Predmet.ProtustrankaFormatedWithAdress>
    <izvorni_sadrzaj> TRGO-GOLOJUH d.o.o., Fraterščica 115, 10000 Zagreb zastupanog po punomoćniku MIRJANA GOLOJUH</izvorni_sadrzaj>
    <derivirana_varijabla naziv="DomainObject.Predmet.ProtustrankaFormatedWithAdress_1"> TRGO-GOLOJUH d.o.o., Fraterščica 115, 10000 Zagreb zastupanog po punomoćniku MIRJANA GOLOJUH</derivirana_varijabla>
  </DomainObject.Predmet.ProtustrankaFormatedWithAdress>
  <DomainObject.Predmet.ProtustrankaFormatedWithAdressOIB>
    <izvorni_sadrzaj> TRGO-GOLOJUH d.o.o., OIB 50410406599, Fraterščica 115, 10000 Zagreb zastupanog po punomoćniku MIRJANA GOLOJUH</izvorni_sadrzaj>
    <derivirana_varijabla naziv="DomainObject.Predmet.ProtustrankaFormatedWithAdressOIB_1"> TRGO-GOLOJUH d.o.o., OIB 50410406599, Fraterščica 115, 10000 Zagreb zastupanog po punomoćniku MIRJANA GOLOJUH</derivirana_varijabla>
  </DomainObject.Predmet.ProtustrankaFormatedWithAdressOIB>
  <DomainObject.Predmet.ProtustrankaWithAdress>
    <izvorni_sadrzaj>TRGO-GOLOJUH d.o.o. Fraterščica 115, 10000 Zagreb</izvorni_sadrzaj>
    <derivirana_varijabla naziv="DomainObject.Predmet.ProtustrankaWithAdress_1">TRGO-GOLOJUH d.o.o. Fraterščica 115, 10000 Zagreb</derivirana_varijabla>
  </DomainObject.Predmet.ProtustrankaWithAdress>
  <DomainObject.Predmet.ProtustrankaWithAdressOIB>
    <izvorni_sadrzaj>TRGO-GOLOJUH d.o.o., OIB 50410406599, Fraterščica 115, 10000 Zagreb</izvorni_sadrzaj>
    <derivirana_varijabla naziv="DomainObject.Predmet.ProtustrankaWithAdressOIB_1">TRGO-GOLOJUH d.o.o., OIB 50410406599, Fraterščica 115, 10000 Zagreb</derivirana_varijabla>
  </DomainObject.Predmet.ProtustrankaWithAdressOIB>
  <DomainObject.Predmet.ProtustrankaNazivFormated>
    <izvorni_sadrzaj>TRGO-GOLOJUH d.o.o.</izvorni_sadrzaj>
    <derivirana_varijabla naziv="DomainObject.Predmet.ProtustrankaNazivFormated_1">TRGO-GOLOJUH d.o.o.</derivirana_varijabla>
  </DomainObject.Predmet.ProtustrankaNazivFormated>
  <DomainObject.Predmet.ProtustrankaNazivFormatedOIB>
    <izvorni_sadrzaj>TRGO-GOLOJUH d.o.o., OIB 50410406599</izvorni_sadrzaj>
    <derivirana_varijabla naziv="DomainObject.Predmet.ProtustrankaNazivFormatedOIB_1">TRGO-GOLOJUH d.o.o., OIB 50410406599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 1, 10000 Zagreb; RH MF Porezna uprava Zagreb zastupanog po punomoćniku ŽDO u Zagrebu</izvorni_sadrzaj>
    <derivirana_varijabla naziv="DomainObject.Predmet.StrankaFormatedWithAdress_1"> FINA Regionalni centar Zagreb, Trg svibanjskih žrtava 1995. 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TRGO-GOLOJUH d.o.o. zastupanog po punomoćniku MIRJANA GOLOJUH</item>
    </izvorni_sadrzaj>
    <derivirana_varijabla naziv="DomainObject.Predmet.ProtuStrankaListFormated_1">
      <item>TRGO-GOLOJUH d.o.o. zastupanog po punomoćniku MIRJANA GOLOJUH</item>
    </derivirana_varijabla>
  </DomainObject.Predmet.ProtuStrankaListFormated>
  <DomainObject.Predmet.ProtuStrankaListFormatedOIB>
    <izvorni_sadrzaj>
      <item>TRGO-GOLOJUH d.o.o., OIB 50410406599 zastupanog po punomoćniku MIRJANA GOLOJUH</item>
    </izvorni_sadrzaj>
    <derivirana_varijabla naziv="DomainObject.Predmet.ProtuStrankaListFormatedOIB_1">
      <item>TRGO-GOLOJUH d.o.o., OIB 50410406599 zastupanog po punomoćniku MIRJANA GOLOJUH</item>
    </derivirana_varijabla>
  </DomainObject.Predmet.ProtuStrankaListFormatedOIB>
  <DomainObject.Predmet.ProtuStrankaListFormatedWithAdress>
    <izvorni_sadrzaj>
      <item>TRGO-GOLOJUH d.o.o., Fraterščica 115, 10000 Zagreb zastupanog po punomoćniku MIRJANA GOLOJUH</item>
    </izvorni_sadrzaj>
    <derivirana_varijabla naziv="DomainObject.Predmet.ProtuStrankaListFormatedWithAdress_1">
      <item>TRGO-GOLOJUH d.o.o., Fraterščica 115, 10000 Zagreb zastupanog po punomoćniku MIRJANA GOLOJUH</item>
    </derivirana_varijabla>
  </DomainObject.Predmet.ProtuStrankaListFormatedWithAdress>
  <DomainObject.Predmet.ProtuStrankaListFormatedWithAdressOIB>
    <izvorni_sadrzaj>
      <item>TRGO-GOLOJUH d.o.o., OIB 50410406599, Fraterščica 115, 10000 Zagreb zastupanog po punomoćniku MIRJANA GOLOJUH</item>
    </izvorni_sadrzaj>
    <derivirana_varijabla naziv="DomainObject.Predmet.ProtuStrankaListFormatedWithAdressOIB_1">
      <item>TRGO-GOLOJUH d.o.o., OIB 50410406599, Fraterščica 115, 10000 Zagreb zastupanog po punomoćniku MIRJANA GOLOJUH</item>
    </derivirana_varijabla>
  </DomainObject.Predmet.ProtuStrankaListFormatedWithAdressOIB>
  <DomainObject.Predmet.ProtuStrankaListNazivFormated>
    <izvorni_sadrzaj>
      <item>TRGO-GOLOJUH d.o.o.</item>
    </izvorni_sadrzaj>
    <derivirana_varijabla naziv="DomainObject.Predmet.ProtuStrankaListNazivFormated_1">
      <item>TRGO-GOLOJUH d.o.o.</item>
    </derivirana_varijabla>
  </DomainObject.Predmet.ProtuStrankaListNazivFormated>
  <DomainObject.Predmet.ProtuStrankaListNazivFormatedOIB>
    <izvorni_sadrzaj>
      <item>TRGO-GOLOJUH d.o.o., OIB 50410406599</item>
    </izvorni_sadrzaj>
    <derivirana_varijabla naziv="DomainObject.Predmet.ProtuStrankaListNazivFormatedOIB_1">
      <item>TRGO-GOLOJUH d.o.o., OIB 50410406599</item>
    </derivirana_varijabla>
  </DomainObject.Predmet.ProtuStrankaListNazivFormatedOIB>
  <DomainObject.Predmet.OstaliListFormated>
    <izvorni_sadrzaj>
      <item>MIRJANA GOLOJUH punomoćnik sudionika u postupku TRGO-GOLOJUH d.o.o.</item>
      <item>ŽDO u Zagrebu punomoćnik sudionika u postupku RH MF Porezna uprava Zagreb</item>
    </izvorni_sadrzaj>
    <derivirana_varijabla naziv="DomainObject.Predmet.OstaliListFormated_1">
      <item>MIRJANA GOLOJUH punomoćnik sudionika u postupku TRGO-GOLOJUH d.o.o.</item>
      <item>ŽDO u Zagrebu punomoćnik sudionika u postupku RH MF Porezna uprava Zagreb</item>
    </derivirana_varijabla>
  </DomainObject.Predmet.OstaliListFormated>
  <DomainObject.Predmet.OstaliListFormatedOIB>
    <izvorni_sadrzaj>
      <item>MIRJANA GOLOJUH, OIB 95709676711 punomoćnik sudionika u postupku TRGO-GOLOJUH d.o.o.</item>
      <item>ŽDO u Zagrebu, OIB 16488001145 punomoćnik sudionika u postupku RH MF Porezna uprava Zagreb</item>
    </izvorni_sadrzaj>
    <derivirana_varijabla naziv="DomainObject.Predmet.OstaliListFormatedOIB_1">
      <item>MIRJANA GOLOJUH, OIB 95709676711 punomoćnik sudionika u postupku TRGO-GOLOJUH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MIRJANA GOLOJUH, Fraterščica 115, 10000 Zagreb punomoćnik sudionika u postupku TRGO-GOLOJUH d.o.o.</item>
      <item>ŽDO u Zagrebu, Savska cesta 41, 10000 Zagreb punomoćnik sudionika u postupku RH MF Porezna uprava Zagreb</item>
    </izvorni_sadrzaj>
    <derivirana_varijabla naziv="DomainObject.Predmet.OstaliListFormatedWithAdress_1">
      <item>MIRJANA GOLOJUH, Fraterščica 115, 10000 Zagreb punomoćnik sudionika u postupku TRGO-GOLOJUH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MIRJANA GOLOJUH, OIB 95709676711, Fraterščica 115, 10000 Zagreb punomoćnik sudionika u postupku TRGO-GOLOJUH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MIRJANA GOLOJUH</item>
      <item>ŽDO u Zagrebu</item>
    </izvorni_sadrzaj>
    <derivirana_varijabla naziv="DomainObject.Predmet.OstaliListNazivFormated_1">
      <item>MIRJANA GOLOJUH</item>
      <item>ŽDO u Zagrebu</item>
    </derivirana_varijabla>
  </DomainObject.Predmet.OstaliListNazivFormated>
  <DomainObject.Predmet.OstaliListNazivFormatedOIB>
    <izvorni_sadrzaj>
      <item>MIRJANA GOLOJUH, OIB 95709676711</item>
      <item>ŽDO u Zagrebu, OIB 16488001145</item>
    </izvorni_sadrzaj>
    <derivirana_varijabla naziv="DomainObject.Predmet.OstaliListNazivFormatedOIB_1">
      <item>MIRJANA GOLOJUH, OIB 95709676711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TRGO-GOLOJUH d.o.o.</izvorni_sadrzaj>
    <derivirana_varijabla naziv="DomainObject.Predmet.ProtustrankaIDrugi_1">TRGO-GOLOJUH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TRGO-GOLOJUH d.o.o., OIB 50410406599, Fraterščica 115, 10000 Zagreb</izvorni_sadrzaj>
    <derivirana_varijabla naziv="DomainObject.Predmet.ProtustrankaIDrugiAdressOIB_1">TRGO-GOLOJUH d.o.o., OIB 50410406599, Fraterščica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TRGO-GOLOJUH d.o.o.</item>
      <item>FINA Regionalni centar Zagreb</item>
      <item>MIRJANA GOLOJUH</item>
      <item>RH MF Porezna uprava Zagreb</item>
      <item>ŽDO u Zagrebu</item>
    </izvorni_sadrzaj>
    <derivirana_varijabla naziv="DomainObject.Predmet.SudioniciListNaziv_1">
      <item>TRGO-GOLOJUH d.o.o.</item>
      <item>FINA Regionalni centar Zagreb</item>
      <item>MIRJANA GOLOJUH</item>
      <item>RH MF Porezna uprava Zagreb</item>
      <item>ŽDO u Zagrebu</item>
    </derivirana_varijabla>
  </DomainObject.Predmet.SudioniciListNaziv>
  <DomainObject.Predmet.SudioniciListAdressOIB>
    <izvorni_sadrzaj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TRGO-GOLOJUH d.o.o., OIB 50410406599, Fraterščica 115,10000 Zagreb</item>
      <item>FINA Regionalni centar Zagreb, OIB 85821130368, Trg svibanjskih žrtava 1995. br 1,10000 Zagreb</item>
      <item>MIRJANA GOLOJUH, OIB 95709676711, Fraterščica 115,10000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50410406599</item>
      <item>, OIB 85821130368</item>
      <item>, OIB 95709676711</item>
      <item>, OIB 18683136487</item>
      <item>, OIB 16488001145</item>
    </izvorni_sadrzaj>
    <derivirana_varijabla naziv="DomainObject.Predmet.SudioniciListNazivOIB_1">
      <item>, OIB 50410406599</item>
      <item>, OIB 85821130368</item>
      <item>, OIB 95709676711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St-833/2017-35</izvorni_sadrzaj>
    <derivirana_varijabla naziv="DomainObject.PredzadnjaOdlukaIzPredmeta.Oznaka_1">St-833/2017-35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CF0BD-09E2-426B-BAA5-50D09D9E6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4748</properties:Characters>
  <properties:Lines>120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2019-05-22T12:05:00Z</dcterms:created>
  <dc:creator>Vesna Fundurulić Perišin</dc:creator>
  <cp:lastModifiedBy>Gordana Cvitković</cp:lastModifiedBy>
  <cp:lastPrinted>2018-06-14T10:11:00Z</cp:lastPrinted>
  <dcterms:modified xmlns:xsi="http://www.w3.org/2001/XMLSchema-instance" xsi:type="dcterms:W3CDTF">2019-05-22T12:28:00Z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(St-833-2017-poziv vjerovnicima(NOVI)- 2 ročišta, PRIVREMENI ST. UPR,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