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6dd43" w14:paraId="8c6dd4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66685" w:rsidP="00E66685" w:rsidR="00E66685">
      <w:pPr>
        <w:pStyle w:val="Bezproreda"/>
        <w:ind w:firstLine="708" w:left="4956"/>
        <w:rPr>
          <w:noProof/>
        </w:rPr>
      </w:pPr>
      <w:r>
        <w:rPr>
          <w:noProof/>
        </w:rPr>
        <w:t>1 St-14/2017-6</w:t>
      </w:r>
    </w:p>
    <w:p w:rsidRDefault="00E66685" w:rsidP="00E66685" w:rsidR="00E66685">
      <w:pPr>
        <w:pStyle w:val="Bezproreda"/>
        <w:rPr>
          <w:noProof/>
        </w:rPr>
      </w:pPr>
      <w:bookmarkStart w:name="_GoBack" w:id="0"/>
      <w:bookmarkEnd w:id="0"/>
    </w:p>
    <w:p w:rsidRDefault="00E66685" w:rsidP="00E66685" w:rsidR="00E66685">
      <w:pPr>
        <w:pStyle w:val="Bezproreda"/>
        <w:jc w:val="center"/>
        <w:rPr>
          <w:noProof/>
        </w:rPr>
      </w:pPr>
    </w:p>
    <w:p w:rsidRDefault="00E66685" w:rsidP="00E66685" w:rsidR="00E66685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E66685" w:rsidP="00E66685" w:rsidR="00E66685">
      <w:pPr>
        <w:pStyle w:val="Bezproreda"/>
        <w:jc w:val="center"/>
        <w:rPr>
          <w:noProof/>
        </w:rPr>
      </w:pPr>
    </w:p>
    <w:p w:rsidRDefault="00E66685" w:rsidP="00E66685" w:rsidR="00E66685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TRGOVAČKI SUD U BJELOVARU, po  sucu Branki Pleskalt,  u predmetu stečaja predlagatelja FINA RC ZAGREB, Podružnica Bjelovar,  nad trgovačkim društvom  EUROVOĆE PLANT d.o.o. za proizvodnju, trgovinu i usluge Orahovica, Vladimira Nazora bb, OIB. 81582358402,  dana  21. veljače 2017. godine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Obustavlja se postupak za otvaranje stečajnog postupka nad dužnikom EUROVOĆE PLANT d.o.o. za proizvodnju, trgovinu i usluge Orahovica, Vladimira Nazora bb, OIB. 81582358402.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Dana 17. siječnja 2017.  godine FINA Zagreb, Podružnica Bjelovar,  je podnijela  prijedlog  sudu da se nad dužnikom EUROVOĆE PLANT d.o.o. za proizvodnju, trgovinu i usluge Orahovica, Vladimira Nazora bb, OIB. 81582358402, otvori  stečajni postupak.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Podenskom od 26. siječnja 2017. godine zastupnik po zakonu dužnika  izvjestio je  sud da ne postoje razlozi za pokretanje stečajnog postupka jer je društvo EUROVOĆE PLANT d.o.o. za proizvodnju, trgovinu i usluge Orahovica, Vladimira Nazora bb, OIB. 81582358402, pripojeno društvu Hidrokultura d.o.o. Slatina, Linska 2, temeljem Rješenja Trgovačkog suda u Bjelovaru br. Tt-17/42-2 od 10. siječnja 2017. godine,  pa stoga predlaže da sud obustavi postupak.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 xml:space="preserve">Obzirom na navedeno sud je temeljem članka  128. st. 9.  Stečajnog zakona (NN br. 44/96, 29/99, 123/03, 82/06, 116/10, 25/12, 133/12 i 71/15, dalje: SZ), obustavio postupak radi pokretanja stečajnog postupka nad dužnikom EUROVOĆE PLANT d.o.o. za proizvodnju, trgovinu i usluge Orahovica, Vladimira Nazora bb, OIB. 81582358402 i riješio kao u izreci ovog rješenja. 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Bjelovar,  21. veljače  2017.</w:t>
      </w: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S U D A C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lastRenderedPageBreak/>
        <w:t>POUKA O PRAVNOM LIJEKU: protiv ovog rješenja pristoji pravo žalbe u roku 8 dana računajući od dana primitka pismenog otpravka na Visoki trgovački sud u Zagrebu, a putem ovog suda. Žalba se podnosi u 3 primjerka.</w:t>
      </w: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Rj.</w:t>
      </w: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>Dna: pun. z.z. dužnika – putem e-oglasne ploče suda i putem pošte</w:t>
      </w: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 xml:space="preserve">         FINI RC Zagreb, Podružnica Bjelovar-putem e-oglasne ploče suda</w:t>
      </w: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 xml:space="preserve">         Sc. pravomoćnost</w:t>
      </w:r>
    </w:p>
    <w:p w:rsidRDefault="00E66685" w:rsidP="00E66685" w:rsidR="00E66685">
      <w:pPr>
        <w:pStyle w:val="Bezproreda"/>
        <w:rPr>
          <w:noProof/>
        </w:rPr>
      </w:pPr>
      <w:r>
        <w:rPr>
          <w:noProof/>
        </w:rPr>
        <w:t xml:space="preserve">Bjelovar, 21. 02. 2017.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68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17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St-14/2017-6</izvorni_sadrzaj>
    <derivirana_varijabla naziv="DomainObject.Oznaka_1">St-14/2017-6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EUROVOĆE PLANT d.o.o. za proizvodnju, trgovinu i usluge</izvorni_sadrzaj>
    <derivirana_varijabla naziv="DomainObject.Predmet.ProtustrankaFormated_1">  EUROVOĆE PLANT d.o.o. za proizvodnju, trgovinu i usluge</derivirana_varijabla>
  </DomainObject.Predmet.ProtustrankaFormated>
  <DomainObject.Predmet.ProtustrankaFormatedOIB>
    <izvorni_sadrzaj>  EUROVOĆE PLANT d.o.o. za proizvodnju, trgovinu i usluge, OIB 81582358402</izvorni_sadrzaj>
    <derivirana_varijabla naziv="DomainObject.Predmet.ProtustrankaFormatedOIB_1">  EUROVOĆE PLANT d.o.o. za proizvodnju, trgovinu i usluge, OIB 81582358402</derivirana_varijabla>
  </DomainObject.Predmet.ProtustrankaFormatedOIB>
  <DomainObject.Predmet.ProtustrankaFormatedWithAdress>
    <izvorni_sadrzaj> EUROVOĆE PLANT d.o.o. za proizvodnju, trgovinu i usluge, Vladimira Nazora bb, 33515 Orahovica</izvorni_sadrzaj>
    <derivirana_varijabla naziv="DomainObject.Predmet.ProtustrankaFormatedWithAdress_1"> EUROVOĆE PLANT d.o.o. za proizvodnju, trgovinu i usluge, Vladimira Nazora bb, 33515 Orahovica</derivirana_varijabla>
  </DomainObject.Predmet.ProtustrankaFormatedWithAdress>
  <DomainObject.Predmet.ProtustrankaFormatedWithAdressOIB>
    <izvorni_sadrzaj> EUROVOĆE PLANT d.o.o. za proizvodnju, trgovinu i usluge, OIB 81582358402, Vladimira Nazora bb, 33515 Orahovica</izvorni_sadrzaj>
    <derivirana_varijabla naziv="DomainObject.Predmet.ProtustrankaFormatedWithAdressOIB_1"> EUROVOĆE PLANT d.o.o. za proizvodnju, trgovinu i usluge, OIB 81582358402, Vladimira Nazora bb, 33515 Orahovica</derivirana_varijabla>
  </DomainObject.Predmet.ProtustrankaFormatedWithAdressOIB>
  <DomainObject.Predmet.ProtustrankaWithAdress>
    <izvorni_sadrzaj>EUROVOĆE PLANT d.o.o. za proizvodnju, trgovinu i usluge Vladimira Nazora bb, 33515 Orahovica</izvorni_sadrzaj>
    <derivirana_varijabla naziv="DomainObject.Predmet.ProtustrankaWithAdress_1">EUROVOĆE PLANT d.o.o. za proizvodnju, trgovinu i usluge Vladimira Nazora bb, 33515 Orahovica</derivirana_varijabla>
  </DomainObject.Predmet.ProtustrankaWithAdress>
  <DomainObject.Predmet.ProtustrankaWithAdressOIB>
    <izvorni_sadrzaj>EUROVOĆE PLANT d.o.o. za proizvodnju, trgovinu i usluge, OIB 81582358402, Vladimira Nazora bb, 33515 Orahovica</izvorni_sadrzaj>
    <derivirana_varijabla naziv="DomainObject.Predmet.ProtustrankaWithAdressOIB_1">EUROVOĆE PLANT d.o.o. za proizvodnju, trgovinu i usluge, OIB 81582358402, Vladimira Nazora bb, 33515 Orahovica</derivirana_varijabla>
  </DomainObject.Predmet.ProtustrankaWithAdressOIB>
  <DomainObject.Predmet.ProtustrankaNazivFormated>
    <izvorni_sadrzaj>EUROVOĆE PLANT d.o.o. za proizvodnju, trgovinu i usluge</izvorni_sadrzaj>
    <derivirana_varijabla naziv="DomainObject.Predmet.ProtustrankaNazivFormated_1">EUROVOĆE PLANT d.o.o. za proizvodnju, trgovinu i usluge</derivirana_varijabla>
  </DomainObject.Predmet.ProtustrankaNazivFormated>
  <DomainObject.Predmet.ProtustrankaNazivFormatedOIB>
    <izvorni_sadrzaj>EUROVOĆE PLANT d.o.o. za proizvodnju, trgovinu i usluge, OIB 81582358402</izvorni_sadrzaj>
    <derivirana_varijabla naziv="DomainObject.Predmet.ProtustrankaNazivFormatedOIB_1">EUROVOĆE PLANT d.o.o. za proizvodnju, trgovinu i usluge, OIB 81582358402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EUROVOĆE PLANT d.o.o. za proizvodnju, trgovinu i usluge</item>
    </izvorni_sadrzaj>
    <derivirana_varijabla naziv="DomainObject.Predmet.ProtuStrankaListFormated_1">
      <item>EUROVOĆE PLANT d.o.o. za proizvodnju, trgovinu i usluge</item>
    </derivirana_varijabla>
  </DomainObject.Predmet.ProtuStrankaListFormated>
  <DomainObject.Predmet.ProtuStrankaListFormatedOIB>
    <izvorni_sadrzaj>
      <item>EUROVOĆE PLANT d.o.o. za proizvodnju, trgovinu i usluge, OIB 81582358402</item>
    </izvorni_sadrzaj>
    <derivirana_varijabla naziv="DomainObject.Predmet.ProtuStrankaListFormatedOIB_1">
      <item>EUROVOĆE PLANT d.o.o. za proizvodnju, trgovinu i usluge, OIB 81582358402</item>
    </derivirana_varijabla>
  </DomainObject.Predmet.ProtuStrankaListFormatedOIB>
  <DomainObject.Predmet.ProtuStrankaListFormatedWithAdress>
    <izvorni_sadrzaj>
      <item>EUROVOĆE PLANT d.o.o. za proizvodnju, trgovinu i usluge, Vladimira Nazora bb, 33515 Orahovica</item>
    </izvorni_sadrzaj>
    <derivirana_varijabla naziv="DomainObject.Predmet.ProtuStrankaListFormatedWithAdress_1">
      <item>EUROVOĆE PLANT d.o.o. za proizvodnju, trgovinu i usluge, Vladimira Nazora bb, 33515 Orahovica</item>
    </derivirana_varijabla>
  </DomainObject.Predmet.ProtuStrankaListFormatedWithAdress>
  <DomainObject.Predmet.ProtuStrankaListFormatedWithAdressOIB>
    <izvorni_sadrzaj>
      <item>EUROVOĆE PLANT d.o.o. za proizvodnju, trgovinu i usluge, OIB 81582358402, Vladimira Nazora bb, 33515 Orahovica</item>
    </izvorni_sadrzaj>
    <derivirana_varijabla naziv="DomainObject.Predmet.ProtuStrankaListFormatedWithAdressOIB_1">
      <item>EUROVOĆE PLANT d.o.o. za proizvodnju, trgovinu i usluge, OIB 81582358402, Vladimira Nazora bb, 33515 Orahovica</item>
    </derivirana_varijabla>
  </DomainObject.Predmet.ProtuStrankaListFormatedWithAdressOIB>
  <DomainObject.Predmet.ProtuStrankaListNazivFormated>
    <izvorni_sadrzaj>
      <item>EUROVOĆE PLANT d.o.o. za proizvodnju, trgovinu i usluge</item>
    </izvorni_sadrzaj>
    <derivirana_varijabla naziv="DomainObject.Predmet.ProtuStrankaListNazivFormated_1">
      <item>EUROVOĆE PLANT d.o.o. za proizvodnju, trgovinu i usluge</item>
    </derivirana_varijabla>
  </DomainObject.Predmet.ProtuStrankaListNazivFormated>
  <DomainObject.Predmet.ProtuStrankaListNazivFormatedOIB>
    <izvorni_sadrzaj>
      <item>EUROVOĆE PLANT d.o.o. za proizvodnju, trgovinu i usluge, OIB 81582358402</item>
    </izvorni_sadrzaj>
    <derivirana_varijabla naziv="DomainObject.Predmet.ProtuStrankaListNazivFormatedOIB_1">
      <item>EUROVOĆE PLANT d.o.o. za proizvodnju, trgovinu i usluge, OIB 81582358402</item>
    </derivirana_varijabla>
  </DomainObject.Predmet.ProtuStrankaListNazivFormatedOIB>
  <DomainObject.Predmet.OstaliListFormated>
    <izvorni_sadrzaj>
      <item>Mato Miličić</item>
    </izvorni_sadrzaj>
    <derivirana_varijabla naziv="DomainObject.Predmet.OstaliListFormated_1">
      <item>Mato Miličić</item>
    </derivirana_varijabla>
  </DomainObject.Predmet.OstaliListFormated>
  <DomainObject.Predmet.OstaliListFormatedOIB>
    <izvorni_sadrzaj>
      <item>Mato Miličić, OIB 61279074035</item>
    </izvorni_sadrzaj>
    <derivirana_varijabla naziv="DomainObject.Predmet.OstaliListFormatedOIB_1">
      <item>Mato Miličić, OIB 61279074035</item>
    </derivirana_varijabla>
  </DomainObject.Predmet.OstaliListFormatedOIB>
  <DomainObject.Predmet.OstaliListFormatedWithAdress>
    <izvorni_sadrzaj>
      <item>Mato Miličić, Mlinska 2., 33520 Slatina</item>
    </izvorni_sadrzaj>
    <derivirana_varijabla naziv="DomainObject.Predmet.OstaliListFormatedWithAdress_1">
      <item>Mato Miličić, Mlinska 2., 33520 Slatina</item>
    </derivirana_varijabla>
  </DomainObject.Predmet.OstaliListFormatedWithAdress>
  <DomainObject.Predmet.OstaliListFormatedWithAdressOIB>
    <izvorni_sadrzaj>
      <item>Mato Miličić, OIB 61279074035, Mlinska 2., 33520 Slatina</item>
    </izvorni_sadrzaj>
    <derivirana_varijabla naziv="DomainObject.Predmet.OstaliListFormatedWithAdressOIB_1">
      <item>Mato Miličić, OIB 61279074035, Mlinska 2., 33520 Slatina</item>
    </derivirana_varijabla>
  </DomainObject.Predmet.OstaliListFormatedWithAdressOIB>
  <DomainObject.Predmet.OstaliListNazivFormated>
    <izvorni_sadrzaj>
      <item>Mato Miličić</item>
    </izvorni_sadrzaj>
    <derivirana_varijabla naziv="DomainObject.Predmet.OstaliListNazivFormated_1">
      <item>Mato Miličić</item>
    </derivirana_varijabla>
  </DomainObject.Predmet.OstaliListNazivFormated>
  <DomainObject.Predmet.OstaliListNazivFormatedOIB>
    <izvorni_sadrzaj>
      <item>Mato Miličić, OIB 61279074035</item>
    </izvorni_sadrzaj>
    <derivirana_varijabla naziv="DomainObject.Predmet.OstaliListNazivFormatedOIB_1">
      <item>Mato Miličić, OIB 61279074035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>St-14/2017-6</izvorni_sadrzaj>
    <derivirana_varijabla naziv="DomainObject.PoslovniBrojDokumenta_1">St-14/2017-6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EUROVOĆE PLANT d.o.o. za proizvodnju, trgovinu i usluge</izvorni_sadrzaj>
    <derivirana_varijabla naziv="DomainObject.Predmet.ProtustrankaIDrugi_1">EUROVOĆE PLANT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EUROVOĆE PLANT d.o.o. za proizvodnju, trgovinu i usluge, OIB 81582358402, Vladimira Nazora bb, 33515 Orahovica</izvorni_sadrzaj>
    <derivirana_varijabla naziv="DomainObject.Predmet.ProtustrankaIDrugiAdressOIB_1">EUROVOĆE PLANT d.o.o. za proizvodnju, trgovinu i usluge, OIB 81582358402, Vladimira Nazora bb,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EUROVOĆE PLANT d.o.o. za proizvodnju, trgovinu i usluge</item>
      <item>Mato Miličić</item>
    </izvorni_sadrzaj>
    <derivirana_varijabla naziv="DomainObject.Predmet.SudioniciListNaziv_1">
      <item>FINA, RC ZAGREB, Podružnica Bjelovar</item>
      <item>EUROVOĆE PLANT d.o.o. za proizvodnju, trgovinu i usluge</item>
      <item>Mato Miličić</item>
    </derivirana_varijabla>
  </DomainObject.Predmet.SudioniciListNaziv>
  <DomainObject.Predmet.SudioniciListAdressOIB>
    <izvorni_sadrzaj>
      <item>FINA, RC ZAGREB, Podružnica Bjelovar, OIB 85821130368, F. Supila 4,43000 Bjelovar</item>
      <item>EUROVOĆE PLANT d.o.o. za proizvodnju, trgovinu i usluge, OIB 81582358402, Vladimira Nazora bb,33515 Orahovica</item>
      <item>Mato Miličić, OIB 61279074035, Mlinska 2.,33520 Slatina</item>
    </izvorni_sadrzaj>
    <derivirana_varijabla naziv="DomainObject.Predmet.SudioniciListAdressOIB_1">
      <item>FINA, RC ZAGREB, Podružnica Bjelovar, OIB 85821130368, F. Supila 4,43000 Bjelovar</item>
      <item>EUROVOĆE PLANT d.o.o. za proizvodnju, trgovinu i usluge, OIB 81582358402, Vladimira Nazora bb,33515 Orahovica</item>
      <item>Mato Miličić, OIB 61279074035, Mlinska 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06BEF-D0A7-4B81-BA89-52438FB9E1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1724</properties:Characters>
  <properties:Lines>58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2017-02-21T07:18:00Z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St-14/2017-6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