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e2e0" w14:paraId="6a9e2e0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B36002">
        <w:rPr>
          <w:lang w:eastAsia="en-US"/>
        </w:rPr>
        <w:t>5047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507326">
        <w:t xml:space="preserve">dužnikom </w:t>
      </w:r>
      <w:r w:rsidR="00B36002" w:rsidRPr="00B36002">
        <w:t>EKSTRA-</w:t>
      </w:r>
      <w:proofErr w:type="spellStart"/>
      <w:r w:rsidR="00B36002" w:rsidRPr="00B36002">
        <w:t>SF</w:t>
      </w:r>
      <w:proofErr w:type="spellEnd"/>
      <w:r w:rsidR="00B36002" w:rsidRPr="00B36002">
        <w:t xml:space="preserve"> j.d.o.o. za trgovinu i usluge, </w:t>
      </w:r>
      <w:proofErr w:type="spellStart"/>
      <w:r w:rsidR="00B36002" w:rsidRPr="00B36002">
        <w:t>OIB</w:t>
      </w:r>
      <w:proofErr w:type="spellEnd"/>
      <w:r w:rsidR="00B36002" w:rsidRPr="00B36002">
        <w:t xml:space="preserve">: 88776943143, </w:t>
      </w:r>
      <w:proofErr w:type="spellStart"/>
      <w:r w:rsidR="00B36002" w:rsidRPr="00B36002">
        <w:t>MBS</w:t>
      </w:r>
      <w:proofErr w:type="spellEnd"/>
      <w:r w:rsidR="00B36002" w:rsidRPr="00B36002">
        <w:t xml:space="preserve">: 080813483, Sisak, Marijana </w:t>
      </w:r>
      <w:proofErr w:type="spellStart"/>
      <w:r w:rsidR="00B36002" w:rsidRPr="00B36002">
        <w:t>Celjaka</w:t>
      </w:r>
      <w:proofErr w:type="spellEnd"/>
      <w:r w:rsidR="00B36002" w:rsidRPr="00B36002">
        <w:t xml:space="preserve"> 82</w:t>
      </w:r>
      <w:r w:rsidR="00C6000B" w:rsidRPr="00462B12">
        <w:t xml:space="preserve">, </w:t>
      </w:r>
      <w:r w:rsidR="00B36002">
        <w:t>12</w:t>
      </w:r>
      <w:r w:rsidR="00283691" w:rsidRPr="00462B12">
        <w:t>.</w:t>
      </w:r>
      <w:r w:rsidR="00224DA6" w:rsidRPr="00462B12">
        <w:t xml:space="preserve"> </w:t>
      </w:r>
      <w:r w:rsidR="00B36002">
        <w:t>travnja</w:t>
      </w:r>
      <w:r w:rsidR="00D667B9" w:rsidRPr="00462B12">
        <w:t xml:space="preserve"> 20</w:t>
      </w:r>
      <w:r w:rsidR="00E7150A" w:rsidRPr="00462B12">
        <w:t>1</w:t>
      </w:r>
      <w:r w:rsidR="00B36002">
        <w:t>8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B36002" w:rsidRPr="00B36002">
        <w:t>EKSTRA-</w:t>
      </w:r>
      <w:proofErr w:type="spellStart"/>
      <w:r w:rsidR="00B36002" w:rsidRPr="00B36002">
        <w:t>SF</w:t>
      </w:r>
      <w:proofErr w:type="spellEnd"/>
      <w:r w:rsidR="00B36002" w:rsidRPr="00B36002">
        <w:t xml:space="preserve"> j.d.o.o. za trgovinu i usluge, </w:t>
      </w:r>
      <w:proofErr w:type="spellStart"/>
      <w:r w:rsidR="00B36002" w:rsidRPr="00B36002">
        <w:t>OIB</w:t>
      </w:r>
      <w:proofErr w:type="spellEnd"/>
      <w:r w:rsidR="00B36002" w:rsidRPr="00B36002">
        <w:t xml:space="preserve">: 88776943143, </w:t>
      </w:r>
      <w:proofErr w:type="spellStart"/>
      <w:r w:rsidR="00B36002" w:rsidRPr="00B36002">
        <w:t>MBS</w:t>
      </w:r>
      <w:proofErr w:type="spellEnd"/>
      <w:r w:rsidR="00B36002" w:rsidRPr="00B36002">
        <w:t xml:space="preserve">: 080813483, Sisak, Marijana </w:t>
      </w:r>
      <w:proofErr w:type="spellStart"/>
      <w:r w:rsidR="00B36002" w:rsidRPr="00B36002">
        <w:t>Celjaka</w:t>
      </w:r>
      <w:proofErr w:type="spellEnd"/>
      <w:r w:rsidR="00B36002" w:rsidRPr="00B36002">
        <w:t xml:space="preserve"> 82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B36002" w:rsidP="00B36002" w:rsidR="00B36002" w:rsidRPr="00B36002">
      <w:pPr>
        <w:ind w:firstLine="708"/>
        <w:jc w:val="both"/>
      </w:pPr>
      <w:r w:rsidRPr="00B36002">
        <w:t xml:space="preserve">Nakon podnošenja prijedloga </w:t>
      </w:r>
      <w:r w:rsidR="00DC1BC8">
        <w:t xml:space="preserve">za provođenje stečajnog postupka </w:t>
      </w:r>
      <w:r>
        <w:t>iz</w:t>
      </w:r>
      <w:r w:rsidRPr="00B36002">
        <w:t xml:space="preserve"> potvrde FINA-e od </w:t>
      </w:r>
      <w:r w:rsidR="00DC1BC8">
        <w:t>3</w:t>
      </w:r>
      <w:r w:rsidRPr="00B36002">
        <w:t xml:space="preserve">. </w:t>
      </w:r>
      <w:r w:rsidR="00DC1BC8">
        <w:t>travnja</w:t>
      </w:r>
      <w:r w:rsidRPr="00B36002">
        <w:t xml:space="preserve"> 201</w:t>
      </w:r>
      <w:r w:rsidR="00DC1BC8">
        <w:t>8</w:t>
      </w:r>
      <w:r w:rsidRPr="00B36002">
        <w:t>. iz koje proizlazi da dužnik na dan izdavanja potvrde ima 0 dana neprekidne blokade te da nepodmirene obveze na dan izdavanja potvrde iznose 0 kn.</w:t>
      </w:r>
    </w:p>
    <w:p w:rsidRDefault="00C95F44" w:rsidP="00B36002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B36002">
        <w:t>12</w:t>
      </w:r>
      <w:r w:rsidR="00AD18BE" w:rsidRPr="001A23D7">
        <w:t xml:space="preserve">. </w:t>
      </w:r>
      <w:r w:rsidR="00B36002">
        <w:t>travnja</w:t>
      </w:r>
      <w:r w:rsidR="00AD18BE" w:rsidRPr="001A23D7">
        <w:t xml:space="preserve"> </w:t>
      </w:r>
      <w:r w:rsidR="001341CA" w:rsidRPr="001A23D7">
        <w:t>201</w:t>
      </w:r>
      <w:r w:rsidR="00B36002">
        <w:t>8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0F3FD7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F3FD7" w:rsidR="000F3FD7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0F3FD7" w:rsidR="000F3FD7" w:rsidRPr="000504A6">
      <w:r>
        <w:tab/>
        <w:t xml:space="preserve">      </w:t>
      </w:r>
      <w:r w:rsidRPr="000E6531">
        <w:t>Ivana Stampf</w:t>
      </w:r>
    </w:p>
    <w:p w:rsidRDefault="00C6000B" w:rsidP="000F3FD7" w:rsidR="00C6000B" w:rsidRPr="001A23D7"/>
    <w:sectPr w:rsidSect="00F224E7" w:rsidR="00C6000B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0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B36002">
      <w:rPr>
        <w:sz w:val="22"/>
        <w:szCs w:val="22"/>
      </w:rPr>
      <w:t>5047</w:t>
    </w:r>
    <w:r w:rsidR="002069CA" w:rsidRPr="003748ED">
      <w:t>/1</w:t>
    </w:r>
    <w:r w:rsidR="00507326">
      <w:t>6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A66A6"/>
    <w:rsid w:val="000D4B7A"/>
    <w:rsid w:val="000F3FD7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326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36002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1BC8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3F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F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F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F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F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3F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F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F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F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F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5047</izvorni_sadrzaj>
    <derivirana_varijabla naziv="DomainObject.Predmet.Broj_1">5047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St-5047/2016</izvorni_sadrzaj>
    <derivirana_varijabla naziv="DomainObject.Predmet.OznakaBroj_1">St-5047/2016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EKSTRA-SF j.d.o.o.</izvorni_sadrzaj>
    <derivirana_varijabla naziv="DomainObject.Predmet.ProtustrankaFormated_1">  EKSTRA-SF j.d.o.o.</derivirana_varijabla>
  </DomainObject.Predmet.ProtustrankaFormated>
  <DomainObject.Predmet.ProtustrankaFormatedOIB>
    <izvorni_sadrzaj>  EKSTRA-SF j.d.o.o., OIB 88776943143</izvorni_sadrzaj>
    <derivirana_varijabla naziv="DomainObject.Predmet.ProtustrankaFormatedOIB_1">  EKSTRA-SF j.d.o.o., OIB 88776943143</derivirana_varijabla>
  </DomainObject.Predmet.ProtustrankaFormatedOIB>
  <DomainObject.Predmet.ProtustrankaFormatedWithAdress>
    <izvorni_sadrzaj> EKSTRA-SF j.d.o.o., Marijana Celjaka 82, 44000 Sisak</izvorni_sadrzaj>
    <derivirana_varijabla naziv="DomainObject.Predmet.ProtustrankaFormatedWithAdress_1"> EKSTRA-SF j.d.o.o., Marijana Celjaka 82, 44000 Sisak</derivirana_varijabla>
  </DomainObject.Predmet.ProtustrankaFormatedWithAdress>
  <DomainObject.Predmet.ProtustrankaFormatedWithAdressOIB>
    <izvorni_sadrzaj> EKSTRA-SF j.d.o.o., OIB 88776943143, Marijana Celjaka 82, 44000 Sisak</izvorni_sadrzaj>
    <derivirana_varijabla naziv="DomainObject.Predmet.ProtustrankaFormatedWithAdressOIB_1"> EKSTRA-SF j.d.o.o., OIB 88776943143, Marijana Celjaka 82, 44000 Sisak</derivirana_varijabla>
  </DomainObject.Predmet.ProtustrankaFormatedWithAdressOIB>
  <DomainObject.Predmet.ProtustrankaWithAdress>
    <izvorni_sadrzaj>EKSTRA-SF j.d.o.o. Marijana Celjaka 82, 44000 Sisak</izvorni_sadrzaj>
    <derivirana_varijabla naziv="DomainObject.Predmet.ProtustrankaWithAdress_1">EKSTRA-SF j.d.o.o. Marijana Celjaka 82, 44000 Sisak</derivirana_varijabla>
  </DomainObject.Predmet.ProtustrankaWithAdress>
  <DomainObject.Predmet.ProtustrankaWithAdressOIB>
    <izvorni_sadrzaj>EKSTRA-SF j.d.o.o., OIB 88776943143, Marijana Celjaka 82, 44000 Sisak</izvorni_sadrzaj>
    <derivirana_varijabla naziv="DomainObject.Predmet.ProtustrankaWithAdressOIB_1">EKSTRA-SF j.d.o.o., OIB 88776943143, Marijana Celjaka 82, 44000 Sisak</derivirana_varijabla>
  </DomainObject.Predmet.ProtustrankaWithAdressOIB>
  <DomainObject.Predmet.ProtustrankaNazivFormated>
    <izvorni_sadrzaj>EKSTRA-SF j.d.o.o.</izvorni_sadrzaj>
    <derivirana_varijabla naziv="DomainObject.Predmet.ProtustrankaNazivFormated_1">EKSTRA-SF j.d.o.o.</derivirana_varijabla>
  </DomainObject.Predmet.ProtustrankaNazivFormated>
  <DomainObject.Predmet.ProtustrankaNazivFormatedOIB>
    <izvorni_sadrzaj>EKSTRA-SF j.d.o.o., OIB 88776943143</izvorni_sadrzaj>
    <derivirana_varijabla naziv="DomainObject.Predmet.ProtustrankaNazivFormatedOIB_1">EKSTRA-SF j.d.o.o., OIB 88776943143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EKSTRA-SF j.d.o.o.</item>
    </izvorni_sadrzaj>
    <derivirana_varijabla naziv="DomainObject.Predmet.ProtuStrankaListFormated_1">
      <item>EKSTRA-SF j.d.o.o.</item>
    </derivirana_varijabla>
  </DomainObject.Predmet.ProtuStrankaListFormated>
  <DomainObject.Predmet.ProtuStrankaListFormatedOIB>
    <izvorni_sadrzaj>
      <item>EKSTRA-SF j.d.o.o., OIB 88776943143</item>
    </izvorni_sadrzaj>
    <derivirana_varijabla naziv="DomainObject.Predmet.ProtuStrankaListFormatedOIB_1">
      <item>EKSTRA-SF j.d.o.o., OIB 88776943143</item>
    </derivirana_varijabla>
  </DomainObject.Predmet.ProtuStrankaListFormatedOIB>
  <DomainObject.Predmet.ProtuStrankaListFormatedWithAdress>
    <izvorni_sadrzaj>
      <item>EKSTRA-SF j.d.o.o., Marijana Celjaka 82, 44000 Sisak</item>
    </izvorni_sadrzaj>
    <derivirana_varijabla naziv="DomainObject.Predmet.ProtuStrankaListFormatedWithAdress_1">
      <item>EKSTRA-SF j.d.o.o., Marijana Celjaka 82, 44000 Sisak</item>
    </derivirana_varijabla>
  </DomainObject.Predmet.ProtuStrankaListFormatedWithAdress>
  <DomainObject.Predmet.ProtuStrankaListFormatedWithAdressOIB>
    <izvorni_sadrzaj>
      <item>EKSTRA-SF j.d.o.o., OIB 88776943143, Marijana Celjaka 82, 44000 Sisak</item>
    </izvorni_sadrzaj>
    <derivirana_varijabla naziv="DomainObject.Predmet.ProtuStrankaListFormatedWithAdressOIB_1">
      <item>EKSTRA-SF j.d.o.o., OIB 88776943143, Marijana Celjaka 82, 44000 Sisak</item>
    </derivirana_varijabla>
  </DomainObject.Predmet.ProtuStrankaListFormatedWithAdressOIB>
  <DomainObject.Predmet.ProtuStrankaListNazivFormated>
    <izvorni_sadrzaj>
      <item>EKSTRA-SF j.d.o.o.</item>
    </izvorni_sadrzaj>
    <derivirana_varijabla naziv="DomainObject.Predmet.ProtuStrankaListNazivFormated_1">
      <item>EKSTRA-SF j.d.o.o.</item>
    </derivirana_varijabla>
  </DomainObject.Predmet.ProtuStrankaListNazivFormated>
  <DomainObject.Predmet.ProtuStrankaListNazivFormatedOIB>
    <izvorni_sadrzaj>
      <item>EKSTRA-SF j.d.o.o., OIB 88776943143</item>
    </izvorni_sadrzaj>
    <derivirana_varijabla naziv="DomainObject.Predmet.ProtuStrankaListNazivFormatedOIB_1">
      <item>EKSTRA-SF j.d.o.o., OIB 88776943143</item>
    </derivirana_varijabla>
  </DomainObject.Predmet.ProtuStrankaListNazivFormatedOIB>
  <DomainObject.Predmet.OstaliListFormated>
    <izvorni_sadrzaj>
      <item>FAZLIJA SALIHI</item>
    </izvorni_sadrzaj>
    <derivirana_varijabla naziv="DomainObject.Predmet.OstaliListFormated_1">
      <item>FAZLIJA SALIHI</item>
    </derivirana_varijabla>
  </DomainObject.Predmet.OstaliListFormated>
  <DomainObject.Predmet.OstaliListFormatedOIB>
    <izvorni_sadrzaj>
      <item>FAZLIJA SALIHI, OIB 48293566513</item>
    </izvorni_sadrzaj>
    <derivirana_varijabla naziv="DomainObject.Predmet.OstaliListFormatedOIB_1">
      <item>FAZLIJA SALIHI, OIB 48293566513</item>
    </derivirana_varijabla>
  </DomainObject.Predmet.OstaliListFormatedOIB>
  <DomainObject.Predmet.OstaliListFormatedWithAdress>
    <izvorni_sadrzaj>
      <item>FAZLIJA SALIHI, Marijana Celjaka 82, 44000 Sisak</item>
    </izvorni_sadrzaj>
    <derivirana_varijabla naziv="DomainObject.Predmet.OstaliListFormatedWithAdress_1">
      <item>FAZLIJA SALIHI, Marijana Celjaka 82, 44000 Sisak</item>
    </derivirana_varijabla>
  </DomainObject.Predmet.OstaliListFormatedWithAdress>
  <DomainObject.Predmet.OstaliListFormatedWithAdressOIB>
    <izvorni_sadrzaj>
      <item>FAZLIJA SALIHI, OIB 48293566513, Marijana Celjaka 82, 44000 Sisak</item>
    </izvorni_sadrzaj>
    <derivirana_varijabla naziv="DomainObject.Predmet.OstaliListFormatedWithAdressOIB_1">
      <item>FAZLIJA SALIHI, OIB 48293566513, Marijana Celjaka 82, 44000 Sisak</item>
    </derivirana_varijabla>
  </DomainObject.Predmet.OstaliListFormatedWithAdressOIB>
  <DomainObject.Predmet.OstaliListNazivFormated>
    <izvorni_sadrzaj>
      <item>FAZLIJA SALIHI</item>
    </izvorni_sadrzaj>
    <derivirana_varijabla naziv="DomainObject.Predmet.OstaliListNazivFormated_1">
      <item>FAZLIJA SALIHI</item>
    </derivirana_varijabla>
  </DomainObject.Predmet.OstaliListNazivFormated>
  <DomainObject.Predmet.OstaliListNazivFormatedOIB>
    <izvorni_sadrzaj>
      <item>FAZLIJA SALIHI, OIB 48293566513</item>
    </izvorni_sadrzaj>
    <derivirana_varijabla naziv="DomainObject.Predmet.OstaliListNazivFormatedOIB_1">
      <item>FAZLIJA SALIHI, OIB 48293566513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EKSTRA-SF j.d.o.o.</izvorni_sadrzaj>
    <derivirana_varijabla naziv="DomainObject.Predmet.ProtustrankaIDrugi_1">EKSTRA-SF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EKSTRA-SF j.d.o.o., OIB 88776943143, Marijana Celjaka 82, 44000 Sisak</izvorni_sadrzaj>
    <derivirana_varijabla naziv="DomainObject.Predmet.ProtustrankaIDrugiAdressOIB_1">EKSTRA-SF j.d.o.o., OIB 88776943143, Marijana Celjaka 82,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EKSTRA-SF j.d.o.o.</item>
      <item>FAZLIJA SALIHI</item>
    </izvorni_sadrzaj>
    <derivirana_varijabla naziv="DomainObject.Predmet.SudioniciListNaziv_1">
      <item>FINA Regionalni centar Zagreb</item>
      <item>EKSTRA-SF j.d.o.o.</item>
      <item>FAZLIJA SALIHI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EKSTRA-SF j.d.o.o., OIB 88776943143, Marijana Celjaka 82,44000 Sisak</item>
      <item>FAZLIJA SALIHI, OIB 48293566513, Marijana Celjaka 82,44000 Sisak</item>
    </izvorni_sadrzaj>
    <derivirana_varijabla naziv="DomainObject.Predmet.SudioniciListAdressOIB_1">
      <item>FINA Regionalni centar Zagreb, OIB 85821130368, Trg svibanjskih žrtava 1995. br. 1,10000 Zagreb</item>
      <item>EKSTRA-SF j.d.o.o., OIB 88776943143, Marijana Celjaka 82,44000 Sisak</item>
      <item>FAZLIJA SALIHI, OIB 48293566513, Marijana Celjaka 82,44000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88776943143</item>
      <item>, OIB 48293566513</item>
    </izvorni_sadrzaj>
    <derivirana_varijabla naziv="DomainObject.Predmet.SudioniciListNazivOIB_1">
      <item>, OIB 85821130368</item>
      <item>, OIB 88776943143</item>
      <item>, OIB 48293566513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BAFD2-D2B4-4496-BFB1-1DB0277C44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233</properties:Words>
  <properties:Characters>1145</properties:Characters>
  <properties:Lines>40</properties:Lines>
  <properties:Paragraphs>18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2016-07-11T09:48:00Z</dcterms:created>
  <dc:creator>Jelena</dc:creator>
  <cp:lastModifiedBy>Ivana Stampf</cp:lastModifiedBy>
  <cp:lastPrinted>2010-12-20T11:38:00Z</cp:lastPrinted>
  <dcterms:modified xmlns:xsi="http://www.w3.org/2001/XMLSchema-instance" xsi:type="dcterms:W3CDTF">2018-04-12T09:33:00Z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(5 St-5047-16 rj OBUSTAVA prijedlog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