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1f93" w14:paraId="7af1f93" w:rsidRDefault="00F4747B" w:rsidP="00B542FA" w:rsidR="00F4747B">
      <w:pPr>
        <w:jc w:val="both"/>
        <w15:collapsed w:val="false"/>
      </w:pPr>
      <w:bookmarkStart w:name="_GoBack" w:id="0"/>
      <w:bookmarkEnd w:id="0"/>
    </w:p>
    <w:p w:rsidRDefault="00F4747B" w:rsidP="00B542FA" w:rsidR="00F4747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47B" w:rsidP="002D60CE" w:rsidR="00F4747B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44775">
        <w:t>-354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644775" w:rsidP="00C40A44" w:rsidR="000B22E7" w:rsidRPr="00B9015B">
      <w:pPr>
        <w:ind w:firstLine="708"/>
        <w:jc w:val="both"/>
      </w:pPr>
      <w:r w:rsidRPr="0064477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44775">
        <w:t>85821130368</w:t>
      </w:r>
      <w:r w:rsidRPr="00644775">
        <w:rPr>
          <w:lang w:val="pt-BR"/>
        </w:rPr>
        <w:t>, za otvaranje stečajnog postupka nad dužnikom DRAGAN 1965 j.d.o.o., Sesvete, Ulica Ante Starčevića 60, OIB: 00673359987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2294C">
        <w:rPr>
          <w:lang w:val="pt-BR"/>
        </w:rPr>
        <w:t xml:space="preserve">5.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44775" w:rsidRPr="00644775">
        <w:rPr>
          <w:lang w:val="pt-BR"/>
        </w:rPr>
        <w:t>DRAGAN 1965 j.d.o.o., Sesvete, Ulica Ante Starčevića 60, OIB: 00673359987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44775">
        <w:t>354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44775" w:rsidP="00644775" w:rsidR="00644775" w:rsidRPr="00644775">
      <w:pPr>
        <w:pStyle w:val="Tijeloteksta"/>
        <w:ind w:firstLine="708"/>
        <w:rPr>
          <w:lang w:val="pt-BR"/>
        </w:rPr>
      </w:pPr>
      <w:r w:rsidRPr="00644775">
        <w:t xml:space="preserve">Financijska agencija, Regionalni centar Zagreb, podnijela je ovom sudu prijedlog za otvaranje stečajnog postupka nad dužnikom </w:t>
      </w:r>
      <w:r w:rsidRPr="00644775">
        <w:rPr>
          <w:lang w:val="pt-BR"/>
        </w:rPr>
        <w:t>DRAGAN 1965 j.d.o.o., Sesvete.</w:t>
      </w:r>
    </w:p>
    <w:p w:rsidRDefault="00644775" w:rsidP="00644775" w:rsidR="00644775" w:rsidRPr="00644775">
      <w:pPr>
        <w:pStyle w:val="Tijeloteksta"/>
        <w:rPr>
          <w:lang w:val="pt-BR"/>
        </w:rPr>
      </w:pPr>
    </w:p>
    <w:p w:rsidRDefault="00644775" w:rsidP="00644775" w:rsidR="00644775" w:rsidRPr="00644775">
      <w:pPr>
        <w:pStyle w:val="Tijeloteksta"/>
        <w:ind w:firstLine="708"/>
      </w:pPr>
      <w:r w:rsidRPr="00644775">
        <w:t>Prijedlog je podnesen na temelju čl. 110. st. 1. Stečajnog zakona („Narodne novine“ broj 71/15, dalje: SZ).</w:t>
      </w:r>
    </w:p>
    <w:p w:rsidRDefault="00644775" w:rsidP="00644775" w:rsidR="00644775" w:rsidRPr="00644775">
      <w:pPr>
        <w:pStyle w:val="Tijeloteksta"/>
      </w:pPr>
    </w:p>
    <w:p w:rsidRDefault="00644775" w:rsidP="00644775" w:rsidR="00D23EA3" w:rsidRPr="00D23EA3">
      <w:pPr>
        <w:pStyle w:val="Tijeloteksta"/>
        <w:ind w:firstLine="708"/>
      </w:pPr>
      <w:r w:rsidRPr="00644775">
        <w:t xml:space="preserve">Financijska agencija, kao predlagatelj, navela je u prijedlogu za otvaranje stečajnog postupka kako dužnik na dan 27. siječnja 2017. u Očevidniku redoslijeda osnova za plaćanje ima evidentirane neizvršene osnove za plaćanje u neprekinutom razdoblju od 120 dana, u ukupnom iznosu od 5.399,50 kn, kao i da dužnik ima 1 zaposlenog. </w:t>
      </w:r>
      <w:r w:rsidRPr="00644775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644775" w:rsidP="00D23EA3" w:rsidR="00644775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  <w:r w:rsidR="0010267D">
        <w:t>Prema podatku o solventnosti od 10. svibnja 2017. (list 27. spisa) dužnikov račun na taj dan bio je neprekidno blokiran 222 dana.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unutarnjih poslova, PU Zagrebačke od 29</w:t>
      </w:r>
      <w:r w:rsidR="00C01AAB" w:rsidRPr="00C01AAB">
        <w:t>. svibnja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2294C">
        <w:t xml:space="preserve">5.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42294C">
        <w:t xml:space="preserve">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F4747B">
        <w:t>,v.r.</w:t>
      </w:r>
      <w:r w:rsidR="0042294C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2294C" w:rsidP="00065B42" w:rsidR="0042294C"/>
    <w:p w:rsidRDefault="00F4747B" w:rsidP="00F4747B" w:rsidR="00F4747B">
      <w:pPr>
        <w:jc w:val="right"/>
      </w:pPr>
    </w:p>
    <w:p w:rsidRDefault="00F4747B" w:rsidP="00F4747B" w:rsidR="00F4747B">
      <w:pPr>
        <w:jc w:val="right"/>
      </w:pPr>
    </w:p>
    <w:p w:rsidRDefault="00F4747B" w:rsidP="00F4747B" w:rsidR="00F4747B">
      <w:pPr>
        <w:jc w:val="right"/>
      </w:pPr>
      <w:r>
        <w:t>Za točnost otpravka - ovlašteni službenik:</w:t>
      </w:r>
    </w:p>
    <w:p w:rsidRDefault="00F4747B" w:rsidP="00F4747B" w:rsidR="00F4747B">
      <w:pPr>
        <w:jc w:val="right"/>
      </w:pPr>
      <w:r>
        <w:t xml:space="preserve">               Katica Franjić</w:t>
      </w:r>
    </w:p>
    <w:p w:rsidRDefault="00065B42" w:rsidP="00F4747B" w:rsidR="00065B42" w:rsidRPr="00B9015B">
      <w:pPr>
        <w:pStyle w:val="Odlomakpopisa"/>
      </w:pPr>
    </w:p>
    <w:sectPr w:rsidSect="00F4747B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94C" w:rsidP="0042294C" w:rsidR="0042294C">
      <w:r>
        <w:separator/>
      </w:r>
    </w:p>
  </w:endnote>
  <w:endnote w:id="0" w:type="continuationSeparator">
    <w:p w:rsidRDefault="0042294C" w:rsidP="0042294C" w:rsidR="00422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94C" w:rsidP="0042294C" w:rsidR="0042294C">
      <w:r>
        <w:separator/>
      </w:r>
    </w:p>
  </w:footnote>
  <w:footnote w:id="0" w:type="continuationSeparator">
    <w:p w:rsidRDefault="0042294C" w:rsidP="0042294C" w:rsidR="00422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94C" w:rsidP="0042294C" w:rsidR="0042294C">
    <w:pPr>
      <w:pStyle w:val="Zaglavlje"/>
      <w:tabs>
        <w:tab w:pos="6762" w:val="left"/>
      </w:tabs>
    </w:pPr>
    <w:r>
      <w:tab/>
    </w:r>
    <w:sdt>
      <w:sdtPr>
        <w:id w:val="-13769229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747B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-354/17</w:t>
    </w:r>
  </w:p>
  <w:p w:rsidRDefault="0042294C" w:rsidR="004229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2294C"/>
    <w:rsid w:val="0046518B"/>
    <w:rsid w:val="004C428C"/>
    <w:rsid w:val="00501EBB"/>
    <w:rsid w:val="005356ED"/>
    <w:rsid w:val="00535D8E"/>
    <w:rsid w:val="005543BD"/>
    <w:rsid w:val="0059075B"/>
    <w:rsid w:val="00591F57"/>
    <w:rsid w:val="00644775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474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229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294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229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29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 1965 j.d.o.o. zastupanog po punomoćniku Dragan Raspudić</izvorni_sadrzaj>
    <derivirana_varijabla naziv="DomainObject.Predmet.ProtustrankaFormated_1">  DRAGAN 1965 j.d.o.o. zastupanog po punomoćniku Dragan Raspudić</derivirana_varijabla>
  </DomainObject.Predmet.ProtustrankaFormated>
  <DomainObject.Predmet.ProtustrankaFormatedOIB>
    <izvorni_sadrzaj>  DRAGAN 1965 j.d.o.o., OIB 00673359987 zastupanog po punomoćniku Dragan Raspudić</izvorni_sadrzaj>
    <derivirana_varijabla naziv="DomainObject.Predmet.ProtustrankaFormatedOIB_1">  DRAGAN 1965 j.d.o.o., OIB 00673359987 zastupanog po punomoćniku Dragan Raspudić</derivirana_varijabla>
  </DomainObject.Predmet.ProtustrankaFormatedOIB>
  <DomainObject.Predmet.ProtustrankaFormatedWithAdress>
    <izvorni_sadrzaj> DRAGAN 1965 j.d.o.o., Ulica Ante Starčevića 60, 10360 Sesvete zastupanog po punomoćniku Dragan Raspudić</izvorni_sadrzaj>
    <derivirana_varijabla naziv="DomainObject.Predmet.ProtustrankaFormatedWithAdress_1"> DRAGAN 1965 j.d.o.o., Ulica Ante Starčevića 60, 10360 Sesvete zastupanog po punomoćniku Dragan Raspudić</derivirana_varijabla>
  </DomainObject.Predmet.ProtustrankaFormatedWithAdress>
  <DomainObject.Predmet.ProtustrankaFormatedWithAdressOIB>
    <izvorni_sadrzaj> DRAGAN 1965 j.d.o.o., OIB 00673359987, Ulica Ante Starčevića 60, 10360 Sesvete zastupanog po punomoćniku Dragan Raspudić</izvorni_sadrzaj>
    <derivirana_varijabla naziv="DomainObject.Predmet.ProtustrankaFormatedWithAdressOIB_1"> DRAGAN 1965 j.d.o.o., OIB 00673359987, Ulica Ante Starčevića 60, 10360 Sesvete zastupanog po punomoćniku Dragan Raspudić</derivirana_varijabla>
  </DomainObject.Predmet.ProtustrankaFormatedWithAdressOIB>
  <DomainObject.Predmet.ProtustrankaWithAdress>
    <izvorni_sadrzaj>DRAGAN 1965 j.d.o.o. Ulica Ante Starčevića 60, 10360 Sesvete</izvorni_sadrzaj>
    <derivirana_varijabla naziv="DomainObject.Predmet.ProtustrankaWithAdress_1">DRAGAN 1965 j.d.o.o. Ulica Ante Starčevića 60, 10360 Sesvete</derivirana_varijabla>
  </DomainObject.Predmet.ProtustrankaWithAdress>
  <DomainObject.Predmet.ProtustrankaWithAdressOIB>
    <izvorni_sadrzaj>DRAGAN 1965 j.d.o.o., OIB 00673359987, Ulica Ante Starčevića 60, 10360 Sesvete</izvorni_sadrzaj>
    <derivirana_varijabla naziv="DomainObject.Predmet.ProtustrankaWithAdressOIB_1">DRAGAN 1965 j.d.o.o., OIB 00673359987, Ulica Ante Starčevića 60, 10360 Sesvete</derivirana_varijabla>
  </DomainObject.Predmet.ProtustrankaWithAdressOIB>
  <DomainObject.Predmet.ProtustrankaNazivFormated>
    <izvorni_sadrzaj>DRAGAN 1965 j.d.o.o.</izvorni_sadrzaj>
    <derivirana_varijabla naziv="DomainObject.Predmet.ProtustrankaNazivFormated_1">DRAGAN 1965 j.d.o.o.</derivirana_varijabla>
  </DomainObject.Predmet.ProtustrankaNazivFormated>
  <DomainObject.Predmet.ProtustrankaNazivFormatedOIB>
    <izvorni_sadrzaj>DRAGAN 1965 j.d.o.o., OIB 00673359987</izvorni_sadrzaj>
    <derivirana_varijabla naziv="DomainObject.Predmet.ProtustrankaNazivFormatedOIB_1">DRAGAN 1965 j.d.o.o., OIB 00673359987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Raspudić</izvorni_sadrzaj>
    <derivirana_varijabla naziv="DomainObject.Predmet.StrankaFormated_1">  FINA Regionalni centar Zagreb; Dragan Raspudić</derivirana_varijabla>
  </DomainObject.Predmet.StrankaFormated>
  <DomainObject.Predmet.StrankaFormatedOIB>
    <izvorni_sadrzaj>  FINA Regionalni centar Zagreb, OIB 85821130368; Dragan Raspudić, OIB 96690993754</izvorni_sadrzaj>
    <derivirana_varijabla naziv="DomainObject.Predmet.StrankaFormatedOIB_1">  FINA Regionalni centar Zagreb, OIB 85821130368; Dragan Raspudić, OIB 96690993754</derivirana_varijabla>
  </DomainObject.Predmet.StrankaFormatedOIB>
  <DomainObject.Predmet.StrankaFormatedWithAdress>
    <izvorni_sadrzaj> FINA Regionalni centar Zagreb, Trg svibanjskih žrtava 1995. 1, 10000 Zagreb; Dragan Raspudić, Ulica Ante Starčevića 60, 10360 Sesvete</izvorni_sadrzaj>
    <derivirana_varijabla naziv="DomainObject.Predmet.StrankaFormatedWithAdress_1"> FINA Regionalni centar Zagreb, Trg svibanjskih žrtava 1995. 1, 10000 Zagreb; Dragan Raspudić, Ulica Ante Starčevića 60, 10360 Sesvete</derivirana_varijabla>
  </DomainObject.Predmet.StrankaFormatedWithAdress>
  <DomainObject.Predmet.StrankaFormatedWithAdressOIB>
    <izvorni_sadrzaj> FINA Regionalni centar Zagreb, OIB 85821130368, Trg svibanjskih žrtava 1995. 1, 10000 Zagreb; Dragan Raspudić, OIB 96690993754, Ulica Ante Starčevića 60, 10360 Sesvete</izvorni_sadrzaj>
    <derivirana_varijabla naziv="DomainObject.Predmet.StrankaFormatedWithAdressOIB_1"> FINA Regionalni centar Zagreb, OIB 85821130368, Trg svibanjskih žrtava 1995. 1, 10000 Zagreb; Dragan Raspudić, OIB 96690993754, Ulica Ante Starčevića 60, 10360 Sesvete</derivirana_varijabla>
  </DomainObject.Predmet.StrankaFormatedWithAdressOIB>
  <DomainObject.Predmet.StrankaWithAdress>
    <izvorni_sadrzaj>FINA Regionalni centar Zagreb Trg svibanjskih žrtava 1995. 1,10000 Zagreb,Dragan Raspudić Ulica Ante Starčevića 60,10360 Sesvete</izvorni_sadrzaj>
    <derivirana_varijabla naziv="DomainObject.Predmet.StrankaWithAdress_1">FINA Regionalni centar Zagreb Trg svibanjskih žrtava 1995. 1,10000 Zagreb,Dragan Raspudić Ulica Ante Starčevića 60,10360 Sesvete</derivirana_varijabla>
  </DomainObject.Predmet.StrankaWithAdress>
  <DomainObject.Predmet.StrankaWithAdressOIB>
    <izvorni_sadrzaj>FINA Regionalni centar Zagreb, OIB 85821130368, Trg svibanjskih žrtava 1995. 1,10000 Zagreb,Dragan Raspudić, OIB 96690993754, Ulica Ante Starčevića 60,10360 Sesvete</izvorni_sadrzaj>
    <derivirana_varijabla naziv="DomainObject.Predmet.StrankaWithAdressOIB_1">FINA Regionalni centar Zagreb, OIB 85821130368, Trg svibanjskih žrtava 1995. 1,10000 Zagreb,Dragan Raspudić, OIB 96690993754, Ulica Ante Starčevića 60,10360 Sesvete</derivirana_varijabla>
  </DomainObject.Predmet.StrankaWithAdressOIB>
  <DomainObject.Predmet.StrankaNazivFormated>
    <izvorni_sadrzaj>FINA Regionalni centar Zagreb,Dragan Raspudić</izvorni_sadrzaj>
    <derivirana_varijabla naziv="DomainObject.Predmet.StrankaNazivFormated_1">FINA Regionalni centar Zagreb,Dragan Raspudić</derivirana_varijabla>
  </DomainObject.Predmet.StrankaNazivFormated>
  <DomainObject.Predmet.StrankaNazivFormatedOIB>
    <izvorni_sadrzaj>FINA Regionalni centar Zagreb, OIB 85821130368,Dragan Raspudić, OIB 96690993754</izvorni_sadrzaj>
    <derivirana_varijabla naziv="DomainObject.Predmet.StrankaNazivFormatedOIB_1">FINA Regionalni centar Zagreb, OIB 85821130368,Dragan Raspudić, OIB 96690993754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Dragan Raspudić</item>
    </izvorni_sadrzaj>
    <derivirana_varijabla naziv="DomainObject.Predmet.StrankaListFormated_1">
      <item>FINA Regionalni centar Zagreb</item>
      <item>Dragan Raspudić</item>
    </derivirana_varijabla>
  </DomainObject.Predmet.StrankaListFormated>
  <DomainObject.Predmet.StrankaListFormatedOIB>
    <izvorni_sadrzaj>
      <item>FINA Regionalni centar Zagreb, OIB 85821130368</item>
      <item>Dragan Raspudić, OIB 96690993754</item>
    </izvorni_sadrzaj>
    <derivirana_varijabla naziv="DomainObject.Predmet.StrankaListFormatedOIB_1">
      <item>FINA Regionalni centar Zagreb, OIB 85821130368</item>
      <item>Dragan Raspudić, OIB 96690993754</item>
    </derivirana_varijabla>
  </DomainObject.Predmet.StrankaListFormatedOIB>
  <DomainObject.Predmet.StrankaListFormatedWithAdress>
    <izvorni_sadrzaj>
      <item>FINA Regionalni centar Zagreb, Trg svibanjskih žrtava 1995. 1, 10000 Zagreb</item>
      <item>Dragan Raspudić, Ulica Ante Starčevića 60, 10360 Sesvete</item>
    </izvorni_sadrzaj>
    <derivirana_varijabla naziv="DomainObject.Predmet.StrankaListFormatedWithAdress_1">
      <item>FINA Regionalni centar Zagreb, Trg svibanjskih žrtava 1995. 1, 10000 Zagreb</item>
      <item>Dragan Raspudić, Ulica Ante Starčevića 60,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Dragan Raspudić, OIB 96690993754, Ulica Ante Starčevića 60, 10360 Sesvete</item>
    </izvorni_sadrzaj>
    <derivirana_varijabla naziv="DomainObject.Predmet.StrankaListFormatedWithAdressOIB_1">
      <item>FINA Regionalni centar Zagreb, OIB 85821130368, Trg svibanjskih žrtava 1995. 1, 10000 Zagreb</item>
      <item>Dragan Raspudić, OIB 96690993754, Ulica Ante Starčevića 60, 10360 Sesvete</item>
    </derivirana_varijabla>
  </DomainObject.Predmet.StrankaListFormatedWithAdressOIB>
  <DomainObject.Predmet.StrankaListNazivFormated>
    <izvorni_sadrzaj>
      <item>FINA Regionalni centar Zagreb</item>
      <item>Dragan Raspudić</item>
    </izvorni_sadrzaj>
    <derivirana_varijabla naziv="DomainObject.Predmet.StrankaListNazivFormated_1">
      <item>FINA Regionalni centar Zagreb</item>
      <item>Dragan Raspudić</item>
    </derivirana_varijabla>
  </DomainObject.Predmet.StrankaListNazivFormated>
  <DomainObject.Predmet.StrankaListNazivFormatedOIB>
    <izvorni_sadrzaj>
      <item>FINA Regionalni centar Zagreb, OIB 85821130368</item>
      <item>Dragan Raspudić, OIB 96690993754</item>
    </izvorni_sadrzaj>
    <derivirana_varijabla naziv="DomainObject.Predmet.StrankaListNazivFormatedOIB_1">
      <item>FINA Regionalni centar Zagreb, OIB 85821130368</item>
      <item>Dragan Raspudić, OIB 96690993754</item>
    </derivirana_varijabla>
  </DomainObject.Predmet.StrankaListNazivFormatedOIB>
  <DomainObject.Predmet.ProtuStrankaListFormated>
    <izvorni_sadrzaj>
      <item>DRAGAN 1965 j.d.o.o. zastupanog po punomoćniku Dragan Raspudić</item>
    </izvorni_sadrzaj>
    <derivirana_varijabla naziv="DomainObject.Predmet.ProtuStrankaListFormated_1">
      <item>DRAGAN 1965 j.d.o.o. zastupanog po punomoćniku Dragan Raspudić</item>
    </derivirana_varijabla>
  </DomainObject.Predmet.ProtuStrankaListFormated>
  <DomainObject.Predmet.ProtuStrankaListFormatedOIB>
    <izvorni_sadrzaj>
      <item>DRAGAN 1965 j.d.o.o., OIB 00673359987 zastupanog po punomoćniku Dragan Raspudić</item>
    </izvorni_sadrzaj>
    <derivirana_varijabla naziv="DomainObject.Predmet.ProtuStrankaListFormatedOIB_1">
      <item>DRAGAN 1965 j.d.o.o., OIB 00673359987 zastupanog po punomoćniku Dragan Raspudić</item>
    </derivirana_varijabla>
  </DomainObject.Predmet.ProtuStrankaListFormatedOIB>
  <DomainObject.Predmet.ProtuStrankaListFormatedWithAdress>
    <izvorni_sadrzaj>
      <item>DRAGAN 1965 j.d.o.o., Ulica Ante Starčevića 60, 10360 Sesvete zastupanog po punomoćniku Dragan Raspudić</item>
    </izvorni_sadrzaj>
    <derivirana_varijabla naziv="DomainObject.Predmet.ProtuStrankaListFormatedWithAdress_1">
      <item>DRAGAN 1965 j.d.o.o., Ulica Ante Starčevića 60, 10360 Sesvete zastupanog po punomoćniku Dragan Raspudić</item>
    </derivirana_varijabla>
  </DomainObject.Predmet.ProtuStrankaListFormatedWithAdress>
  <DomainObject.Predmet.ProtuStrankaListFormatedWithAdressOIB>
    <izvorni_sadrzaj>
      <item>DRAGAN 1965 j.d.o.o., OIB 00673359987, Ulica Ante Starčevića 60, 10360 Sesvete zastupanog po punomoćniku Dragan Raspudić</item>
    </izvorni_sadrzaj>
    <derivirana_varijabla naziv="DomainObject.Predmet.ProtuStrankaListFormatedWithAdressOIB_1">
      <item>DRAGAN 1965 j.d.o.o., OIB 00673359987, Ulica Ante Starčevića 60, 10360 Sesvete zastupanog po punomoćniku Dragan Raspudić</item>
    </derivirana_varijabla>
  </DomainObject.Predmet.ProtuStrankaListFormatedWithAdressOIB>
  <DomainObject.Predmet.ProtuStrankaListNazivFormated>
    <izvorni_sadrzaj>
      <item>DRAGAN 1965 j.d.o.o.</item>
    </izvorni_sadrzaj>
    <derivirana_varijabla naziv="DomainObject.Predmet.ProtuStrankaListNazivFormated_1">
      <item>DRAGAN 1965 j.d.o.o.</item>
    </derivirana_varijabla>
  </DomainObject.Predmet.ProtuStrankaListNazivFormated>
  <DomainObject.Predmet.ProtuStrankaListNazivFormatedOIB>
    <izvorni_sadrzaj>
      <item>DRAGAN 1965 j.d.o.o., OIB 00673359987</item>
    </izvorni_sadrzaj>
    <derivirana_varijabla naziv="DomainObject.Predmet.ProtuStrankaListNazivFormatedOIB_1">
      <item>DRAGAN 1965 j.d.o.o., OIB 00673359987</item>
    </derivirana_varijabla>
  </DomainObject.Predmet.ProtuStrankaListNazivFormatedOIB>
  <DomainObject.Predmet.OstaliListFormated>
    <izvorni_sadrzaj>
      <item>Dragan Raspudić punomoćnik sudionika u postupku DRAGAN 1965 j.d.o.o.</item>
      <item>RBA d.d.</item>
    </izvorni_sadrzaj>
    <derivirana_varijabla naziv="DomainObject.Predmet.OstaliListFormated_1">
      <item>Dragan Raspudić punomoćnik sudionika u postupku DRAGAN 1965 j.d.o.o.</item>
      <item>RBA d.d.</item>
    </derivirana_varijabla>
  </DomainObject.Predmet.OstaliListFormated>
  <DomainObject.Predmet.OstaliListFormatedOIB>
    <izvorni_sadrzaj>
      <item>Dragan Raspudić, OIB 96690993754 punomoćnik sudionika u postupku DRAGAN 1965 j.d.o.o.</item>
      <item>RBA d.d.</item>
    </izvorni_sadrzaj>
    <derivirana_varijabla naziv="DomainObject.Predmet.OstaliListFormatedOIB_1">
      <item>Dragan Raspudić, OIB 96690993754 punomoćnik sudionika u postupku DRAGAN 1965 j.d.o.o.</item>
      <item>RBA d.d.</item>
    </derivirana_varijabla>
  </DomainObject.Predmet.OstaliListFormatedOIB>
  <DomainObject.Predmet.OstaliListFormatedWithAdress>
    <izvorni_sadrzaj>
      <item>Dragan Raspudić, Ulica Ante Starčevića 60, 10360 Sesvete punomoćnik sudionika u postupku DRAGAN 1965 j.d.o.o.</item>
      <item>RBA d.d., Magazinska cesta 69, 10000 Zagreb</item>
    </izvorni_sadrzaj>
    <derivirana_varijabla naziv="DomainObject.Predmet.OstaliListFormatedWithAdress_1">
      <item>Dragan Raspudić, Ulica Ante Starčevića 60, 10360 Sesvete punomoćnik sudionika u postupku DRAGAN 1965 j.d.o.o.</item>
      <item>RBA d.d., Magazinska cesta 69, 10000 Zagreb</item>
    </derivirana_varijabla>
  </DomainObject.Predmet.OstaliListFormatedWithAdress>
  <DomainObject.Predmet.OstaliListFormatedWithAdressOIB>
    <izvorni_sadrzaj>
      <item>Dragan Raspudić, OIB 96690993754, Ulica Ante Starčevića 60, 10360 Sesvete punomoćnik sudionika u postupku DRAGAN 1965 j.d.o.o.</item>
      <item>RBA d.d., Magazinska cesta 69, 10000 Zagreb</item>
    </izvorni_sadrzaj>
    <derivirana_varijabla naziv="DomainObject.Predmet.OstaliListFormatedWithAdressOIB_1">
      <item>Dragan Raspudić, OIB 96690993754, Ulica Ante Starčevića 60, 10360 Sesvete punomoćnik sudionika u postupku DRAGAN 1965 j.d.o.o.</item>
      <item>RBA d.d., Magazinska cesta 69, 10000 Zagreb</item>
    </derivirana_varijabla>
  </DomainObject.Predmet.OstaliListFormatedWithAdressOIB>
  <DomainObject.Predmet.OstaliListNazivFormated>
    <izvorni_sadrzaj>
      <item>Dragan Raspudić</item>
      <item>RBA d.d.</item>
    </izvorni_sadrzaj>
    <derivirana_varijabla naziv="DomainObject.Predmet.OstaliListNazivFormated_1">
      <item>Dragan Raspudić</item>
      <item>RBA d.d.</item>
    </derivirana_varijabla>
  </DomainObject.Predmet.OstaliListNazivFormated>
  <DomainObject.Predmet.OstaliListNazivFormatedOIB>
    <izvorni_sadrzaj>
      <item>Dragan Raspudić, OIB 96690993754</item>
      <item>RBA d.d.</item>
    </izvorni_sadrzaj>
    <derivirana_varijabla naziv="DomainObject.Predmet.OstaliListNazivFormatedOIB_1">
      <item>Dragan Raspudić, OIB 96690993754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DRAGAN 1965 j.d.o.o.</izvorni_sadrzaj>
    <derivirana_varijabla naziv="DomainObject.Predmet.ProtustrankaIDrugi_1">DRAGAN 1965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DRAGAN 1965 j.d.o.o., OIB 00673359987, Ulica Ante Starčevića 60, 10360 Sesvete</izvorni_sadrzaj>
    <derivirana_varijabla naziv="DomainObject.Predmet.ProtustrankaIDrugiAdressOIB_1">DRAGAN 1965 j.d.o.o., OIB 00673359987, Ulica Ante Starčevića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DRAGAN 1965 j.d.o.o.</item>
      <item>Dragan Raspudić</item>
      <item>Dragan Raspudić</item>
      <item>RBA d.d.</item>
    </izvorni_sadrzaj>
    <derivirana_varijabla naziv="DomainObject.Predmet.SudioniciListNaziv_1">
      <item>FINA Regionalni centar Zagreb</item>
      <item>DRAGAN 1965 j.d.o.o.</item>
      <item>Dragan Raspudić</item>
      <item>Dragan Raspudić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DRAGAN 1965 j.d.o.o., OIB 00673359987, Ulica Ante Starčevića 60,10360 Sesvete</item>
      <item>Dragan Raspudić, OIB 96690993754, Ulica Ante Starčevića 60,10360 Sesvete</item>
      <item>Dragan Raspudić, OIB 96690993754, Ulica Ante Starčevića 60,10360 Sesvete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DRAGAN 1965 j.d.o.o., OIB 00673359987, Ulica Ante Starčevića 60,10360 Sesvete</item>
      <item>Dragan Raspudić, OIB 96690993754, Ulica Ante Starčevića 60,10360 Sesvete</item>
      <item>Dragan Raspudić, OIB 96690993754, Ulica Ante Starčevića 60,10360 Sesvete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00673359987</item>
      <item>, OIB 96690993754</item>
      <item>, OIB 96690993754</item>
      <item>, OIB null</item>
    </izvorni_sadrzaj>
    <derivirana_varijabla naziv="DomainObject.Predmet.SudioniciListNazivOIB_1">
      <item>, OIB 85821130368</item>
      <item>, OIB 00673359987</item>
      <item>, OIB 96690993754</item>
      <item>, OIB 96690993754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94E42-AC69-487C-8179-D03727B2F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692</properties:Words>
  <properties:Characters>3817</properties:Characters>
  <properties:Lines>92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2017-06-05T08:51:00Z</dcterms:created>
  <dc:creator>gzubak</dc:creator>
  <cp:lastModifiedBy>Katica Franjić</cp:lastModifiedBy>
  <cp:lastPrinted>2017-06-05T13:48:00Z</cp:lastPrinted>
  <dcterms:modified xmlns:xsi="http://www.w3.org/2001/XMLSchema-instance" xsi:type="dcterms:W3CDTF">2017-06-05T13:49:00Z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