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1e70" w14:paraId="0a11e70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</w:t>
      </w:r>
      <w:r w:rsidR="00837DE1">
        <w:rPr>
          <w:color w:val="000000"/>
        </w:rPr>
        <w:t xml:space="preserve">APOZITO TURIZAM </w:t>
      </w:r>
      <w:r w:rsidR="008E4905">
        <w:rPr>
          <w:color w:val="000000"/>
        </w:rPr>
        <w:t xml:space="preserve">d.o.o. Zagreb, </w:t>
      </w:r>
      <w:r w:rsidR="00837DE1">
        <w:rPr>
          <w:color w:val="000000"/>
        </w:rPr>
        <w:t xml:space="preserve">Božidara </w:t>
      </w:r>
      <w:proofErr w:type="spellStart"/>
      <w:r w:rsidR="00837DE1">
        <w:rPr>
          <w:color w:val="000000"/>
        </w:rPr>
        <w:t>Magovca</w:t>
      </w:r>
      <w:proofErr w:type="spellEnd"/>
      <w:r w:rsidR="00837DE1">
        <w:rPr>
          <w:color w:val="000000"/>
        </w:rPr>
        <w:t xml:space="preserve"> 18/b</w:t>
      </w:r>
      <w:r w:rsidR="008E4905">
        <w:rPr>
          <w:color w:val="000000"/>
        </w:rPr>
        <w:t xml:space="preserve">, OIB </w:t>
      </w:r>
      <w:r w:rsidR="00837DE1">
        <w:rPr>
          <w:color w:val="000000"/>
        </w:rPr>
        <w:t>32513117878</w:t>
      </w:r>
      <w:r w:rsidR="00886B94">
        <w:rPr>
          <w:color w:val="000000"/>
        </w:rPr>
        <w:t>, dana</w:t>
      </w:r>
      <w:r w:rsidR="00837DE1">
        <w:rPr>
          <w:color w:val="000000"/>
        </w:rPr>
        <w:t xml:space="preserve"> 23. kolovoza 2</w:t>
      </w:r>
      <w:r w:rsidR="00886B94">
        <w:rPr>
          <w:color w:val="000000"/>
        </w:rPr>
        <w:t xml:space="preserve">018.,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Sabini Lalić iz Osijeka, </w:t>
      </w:r>
      <w:proofErr w:type="spellStart"/>
      <w:r w:rsidR="00AE5B31" w:rsidRPr="00626C0B">
        <w:rPr>
          <w:color w:themeColor="text1" w:val="000000"/>
        </w:rPr>
        <w:t>Gundulićeva</w:t>
      </w:r>
      <w:proofErr w:type="spellEnd"/>
      <w:r w:rsidR="00AE5B31" w:rsidRPr="00626C0B">
        <w:rPr>
          <w:color w:themeColor="text1" w:val="000000"/>
        </w:rPr>
        <w:t xml:space="preserve"> </w:t>
      </w:r>
      <w:r w:rsidRPr="00626C0B">
        <w:rPr>
          <w:color w:themeColor="text1" w:val="000000"/>
        </w:rPr>
        <w:t>5</w:t>
      </w:r>
      <w:r w:rsidR="00AE5B31" w:rsidRPr="00626C0B">
        <w:rPr>
          <w:color w:themeColor="text1" w:val="000000"/>
        </w:rPr>
        <w:t xml:space="preserve">, OIB   </w:t>
      </w:r>
      <w:r w:rsidR="00AE5B31">
        <w:t xml:space="preserve"> </w:t>
      </w:r>
      <w:r w:rsidR="004E4CBA">
        <w:t>09145874795</w:t>
      </w:r>
      <w:r w:rsidR="0022783F">
        <w:t xml:space="preserve"> određuje se nagrada </w:t>
      </w:r>
      <w:r w:rsidR="00CE665D">
        <w:t xml:space="preserve">u </w:t>
      </w:r>
      <w:r w:rsidR="008E4905">
        <w:t>ukupnom trošku u</w:t>
      </w:r>
      <w:r w:rsidR="00CE665D">
        <w:t xml:space="preserve"> iznosu od </w:t>
      </w:r>
      <w:r w:rsidR="00886B94">
        <w:t>4</w:t>
      </w:r>
      <w:r w:rsidR="00CE665D">
        <w:t>.000,00 kn</w:t>
      </w:r>
      <w:r w:rsidR="00AE5B31">
        <w:t xml:space="preserve"> </w:t>
      </w:r>
      <w:r w:rsidR="00F50ABF">
        <w:t>i naknada stvarnih troškova u neto iznosu od 54,44 kn za obnašanje dužnosti privremene stečajne upraviteljice</w:t>
      </w:r>
    </w:p>
    <w:p w:rsidRDefault="00AE5B31" w:rsidP="00BD10B0" w:rsidR="000E5EFB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>privremenoj stečajnoj upraviteljici Sabini Lalić iz Osijeka</w:t>
      </w:r>
      <w:r w:rsidR="00837DE1">
        <w:t>,</w:t>
      </w:r>
      <w:r w:rsidRPr="00BD10B0">
        <w:rPr>
          <w:color w:themeColor="text1" w:val="000000"/>
        </w:rPr>
        <w:t xml:space="preserve"> </w:t>
      </w:r>
      <w:proofErr w:type="spellStart"/>
      <w:r w:rsidR="00CE665D" w:rsidRPr="00BD10B0">
        <w:rPr>
          <w:color w:themeColor="text1" w:val="000000"/>
        </w:rPr>
        <w:t>Gundulićeva</w:t>
      </w:r>
      <w:proofErr w:type="spellEnd"/>
      <w:r w:rsidR="00CE665D" w:rsidRPr="00BD10B0">
        <w:rPr>
          <w:color w:themeColor="text1" w:val="000000"/>
        </w:rPr>
        <w:t xml:space="preserve"> 5, OIB </w:t>
      </w:r>
      <w:r w:rsidR="00CE665D">
        <w:t>09145874795</w:t>
      </w:r>
      <w:r>
        <w:t>,</w:t>
      </w:r>
      <w:r w:rsidR="00CE665D">
        <w:t xml:space="preserve"> putem </w:t>
      </w:r>
      <w:r w:rsidR="00BE6406">
        <w:t>računa</w:t>
      </w:r>
      <w:r w:rsidR="00423F11">
        <w:t xml:space="preserve"> IBAN</w:t>
      </w:r>
      <w:r w:rsidR="00BE6406">
        <w:t xml:space="preserve"> HR</w:t>
      </w:r>
      <w:r w:rsidR="00423F11">
        <w:t>53</w:t>
      </w:r>
      <w:r w:rsidR="00BE6406">
        <w:t xml:space="preserve"> 2500 0093 </w:t>
      </w:r>
      <w:r w:rsidR="00423F11">
        <w:t>1066 2402 3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8E4905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8E4905" w:rsidP="008E4905" w:rsidR="008E4905">
      <w:pPr>
        <w:pStyle w:val="Tijeloteksta"/>
        <w:jc w:val="center"/>
        <w:rPr>
          <w:bCs/>
        </w:rPr>
      </w:pPr>
    </w:p>
    <w:p w:rsidRDefault="008E4905" w:rsidP="008E4905" w:rsidR="008E4905">
      <w:pPr>
        <w:pStyle w:val="Tijeloteksta"/>
        <w:jc w:val="center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837DE1">
        <w:rPr>
          <w:bCs/>
        </w:rPr>
        <w:t>51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837DE1">
        <w:rPr>
          <w:bCs/>
        </w:rPr>
        <w:t>23</w:t>
      </w:r>
      <w:r w:rsidR="00BE6406">
        <w:rPr>
          <w:bCs/>
        </w:rPr>
        <w:t>. travnja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837DE1">
        <w:rPr>
          <w:color w:val="000000"/>
        </w:rPr>
        <w:t xml:space="preserve">APOZITO TURIZAM d.o.o. Zagreb, Božidara </w:t>
      </w:r>
      <w:proofErr w:type="spellStart"/>
      <w:r w:rsidR="00837DE1">
        <w:rPr>
          <w:color w:val="000000"/>
        </w:rPr>
        <w:t>Magovca</w:t>
      </w:r>
      <w:proofErr w:type="spellEnd"/>
      <w:r w:rsidR="00837DE1">
        <w:rPr>
          <w:color w:val="000000"/>
        </w:rPr>
        <w:t xml:space="preserve"> 18/b, OIB 32513117878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 xml:space="preserve">Sabina Lalić iz Osijeka, </w:t>
      </w:r>
      <w:proofErr w:type="spellStart"/>
      <w:r w:rsidR="0006259D">
        <w:rPr>
          <w:color w:themeColor="text1" w:val="000000"/>
        </w:rPr>
        <w:t>Gundulićeva</w:t>
      </w:r>
      <w:proofErr w:type="spellEnd"/>
      <w:r w:rsidR="0006259D">
        <w:rPr>
          <w:color w:themeColor="text1" w:val="000000"/>
        </w:rPr>
        <w:t xml:space="preserve"> 5, OIB </w:t>
      </w:r>
      <w:r w:rsidR="0006259D"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>o financijskom stanju dužnika od</w:t>
      </w:r>
      <w:r w:rsidR="00837DE1">
        <w:rPr>
          <w:bCs/>
        </w:rPr>
        <w:t xml:space="preserve"> 5</w:t>
      </w:r>
      <w:r w:rsidR="0024730A">
        <w:rPr>
          <w:bCs/>
        </w:rPr>
        <w:t>. lipnja 2</w:t>
      </w:r>
      <w:r w:rsidR="00955B1C">
        <w:rPr>
          <w:bCs/>
        </w:rPr>
        <w:t>018., te je zatražila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lastRenderedPageBreak/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26538B">
        <w:t xml:space="preserve"> 5</w:t>
      </w:r>
      <w:r w:rsidR="0024730A">
        <w:t>. lipnja</w:t>
      </w:r>
      <w:r>
        <w:t xml:space="preserve"> 2018. sud smatra primjerenom nagradu u iznosu od </w:t>
      </w:r>
      <w:r w:rsidR="0024730A">
        <w:t>4</w:t>
      </w:r>
      <w:r>
        <w:t xml:space="preserve">.000,00 kn, te je u skladu s  odredbom članka </w:t>
      </w:r>
      <w:r w:rsidR="00AE5B31">
        <w:t xml:space="preserve">94. </w:t>
      </w:r>
      <w:r w:rsidR="0024730A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 xml:space="preserve">Podneskom </w:t>
      </w:r>
      <w:r w:rsidR="0026538B">
        <w:rPr>
          <w:bCs/>
        </w:rPr>
        <w:t xml:space="preserve">predanim na ročištu </w:t>
      </w:r>
      <w:r>
        <w:rPr>
          <w:bCs/>
        </w:rPr>
        <w:t xml:space="preserve">od </w:t>
      </w:r>
      <w:r w:rsidR="0026538B">
        <w:rPr>
          <w:bCs/>
        </w:rPr>
        <w:t>13</w:t>
      </w:r>
      <w:r w:rsidR="0024730A">
        <w:rPr>
          <w:bCs/>
        </w:rPr>
        <w:t>.</w:t>
      </w:r>
      <w:r w:rsidR="00BD10B0">
        <w:rPr>
          <w:bCs/>
        </w:rPr>
        <w:t xml:space="preserve"> lipnja </w:t>
      </w:r>
      <w:r>
        <w:rPr>
          <w:bCs/>
        </w:rPr>
        <w:t xml:space="preserve">2018. privremena stečajna upraviteljica je zatražila naknadu na ime stvarno troška u od 54,44 kn na ime usluge izdavanja Potvrde FINE 25,00 kn, poštanskih usluga slanja pošiljke 11,50 kn i potvrde CVH STP 17,94 kn.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BD10B0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26538B">
        <w:t>23. kolovoza</w:t>
      </w:r>
      <w:r w:rsidR="00BD10B0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583A7B" w:rsidP="00583A7B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C7539">
        <w:t xml:space="preserve">                 </w:t>
      </w:r>
      <w:r>
        <w:t xml:space="preserve">      </w:t>
      </w:r>
      <w:r w:rsidR="00106345">
        <w:t>S U D A C :</w:t>
      </w:r>
    </w:p>
    <w:p w:rsidRDefault="00583A7B" w:rsidP="00583A7B" w:rsidR="00106345">
      <w:pPr>
        <w:ind w:firstLine="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 xml:space="preserve">       </w:t>
      </w:r>
      <w:r w:rsidR="001C7539">
        <w:t xml:space="preserve">       </w:t>
      </w:r>
      <w:r w:rsidR="00106345">
        <w:t xml:space="preserve"> Dubravka Kuveždić</w:t>
      </w:r>
      <w:r w:rsidR="001C7539">
        <w:t>, v.r.</w:t>
      </w:r>
      <w:bookmarkStart w:name="_GoBack" w:id="0"/>
      <w:bookmarkEnd w:id="0"/>
      <w:r w:rsidR="001C7539">
        <w:t xml:space="preserve"> </w:t>
      </w:r>
      <w:r w:rsidR="001C7539">
        <w:tab/>
      </w:r>
      <w:r>
        <w:t xml:space="preserve">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C7539" w:rsidP="00106345" w:rsidR="001C7539">
      <w:pPr>
        <w:pStyle w:val="Tijeloteksta"/>
        <w:jc w:val="left"/>
      </w:pPr>
    </w:p>
    <w:p w:rsidRDefault="001C7539" w:rsidP="001C7539" w:rsidR="001C7539">
      <w:pPr>
        <w:pStyle w:val="Tijeloteksta"/>
        <w:ind w:firstLine="708" w:left="4248"/>
        <w:jc w:val="left"/>
      </w:pPr>
      <w:r>
        <w:t xml:space="preserve">     Za točnost </w:t>
      </w:r>
      <w:proofErr w:type="spellStart"/>
      <w:r>
        <w:t>otpravka</w:t>
      </w:r>
      <w:proofErr w:type="spellEnd"/>
    </w:p>
    <w:p w:rsidRDefault="001C7539" w:rsidP="001C7539" w:rsidR="001C7539">
      <w:pPr>
        <w:pStyle w:val="Tijeloteksta"/>
        <w:ind w:firstLine="708" w:left="3540"/>
        <w:jc w:val="left"/>
      </w:pPr>
      <w:r>
        <w:t xml:space="preserve">                 ovlašteni službenik:</w:t>
      </w:r>
    </w:p>
    <w:p w:rsidRDefault="001C7539" w:rsidP="001C7539" w:rsidR="001C7539">
      <w:pPr>
        <w:pStyle w:val="Tijeloteksta"/>
        <w:ind w:firstLine="708" w:left="4248"/>
        <w:jc w:val="left"/>
      </w:pPr>
      <w:r>
        <w:t xml:space="preserve">           </w:t>
      </w:r>
      <w:r>
        <w:t>Darija Miličević</w:t>
      </w:r>
    </w:p>
    <w:sectPr w:rsidSect="00626C0B" w:rsidR="001C7539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E1B" w:rsidP="00864F4A" w:rsidR="00FA3E1B">
      <w:r>
        <w:separator/>
      </w:r>
    </w:p>
  </w:endnote>
  <w:endnote w:id="0" w:type="continuationSeparator">
    <w:p w:rsidRDefault="00FA3E1B" w:rsidP="00864F4A" w:rsidR="00FA3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E1B" w:rsidP="00864F4A" w:rsidR="00FA3E1B">
      <w:r>
        <w:separator/>
      </w:r>
    </w:p>
  </w:footnote>
  <w:footnote w:id="0" w:type="continuationSeparator">
    <w:p w:rsidRDefault="00FA3E1B" w:rsidP="00864F4A" w:rsidR="00FA3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24730A">
      <w:t>5</w:t>
    </w:r>
    <w:r w:rsidR="0026538B">
      <w:t>1/</w:t>
    </w:r>
    <w:r>
      <w:t>17-</w:t>
    </w:r>
    <w:r w:rsidR="00886B94">
      <w:t>1</w:t>
    </w:r>
    <w:r w:rsidR="0024730A">
      <w:t>4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5C2E53"/>
    <w:multiLevelType w:val="hybridMultilevel"/>
    <w:tmpl w:val="65D8AF22"/>
    <w:lvl w:tplc="836EB6E8" w:ilvl="0">
      <w:start w:val="1"/>
      <w:numFmt w:val="decimal"/>
      <w:lvlText w:val="%1."/>
      <w:lvlJc w:val="left"/>
      <w:pPr>
        <w:ind w:hanging="360" w:left="36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6"/>
      </w:pPr>
    </w:lvl>
    <w:lvl w:tentative="true" w:tplc="041A001B" w:ilvl="2">
      <w:start w:val="1"/>
      <w:numFmt w:val="lowerRoman"/>
      <w:lvlText w:val="%3."/>
      <w:lvlJc w:val="right"/>
      <w:pPr>
        <w:ind w:hanging="180" w:left="1806"/>
      </w:pPr>
    </w:lvl>
    <w:lvl w:tentative="true" w:tplc="041A000F" w:ilvl="3">
      <w:start w:val="1"/>
      <w:numFmt w:val="decimal"/>
      <w:lvlText w:val="%4."/>
      <w:lvlJc w:val="left"/>
      <w:pPr>
        <w:ind w:hanging="360" w:left="2526"/>
      </w:pPr>
    </w:lvl>
    <w:lvl w:tentative="true" w:tplc="041A0019" w:ilvl="4">
      <w:start w:val="1"/>
      <w:numFmt w:val="lowerLetter"/>
      <w:lvlText w:val="%5."/>
      <w:lvlJc w:val="left"/>
      <w:pPr>
        <w:ind w:hanging="360" w:left="3246"/>
      </w:pPr>
    </w:lvl>
    <w:lvl w:tentative="true" w:tplc="041A001B" w:ilvl="5">
      <w:start w:val="1"/>
      <w:numFmt w:val="lowerRoman"/>
      <w:lvlText w:val="%6."/>
      <w:lvlJc w:val="right"/>
      <w:pPr>
        <w:ind w:hanging="180" w:left="3966"/>
      </w:pPr>
    </w:lvl>
    <w:lvl w:tentative="true" w:tplc="041A000F" w:ilvl="6">
      <w:start w:val="1"/>
      <w:numFmt w:val="decimal"/>
      <w:lvlText w:val="%7."/>
      <w:lvlJc w:val="left"/>
      <w:pPr>
        <w:ind w:hanging="360" w:left="4686"/>
      </w:pPr>
    </w:lvl>
    <w:lvl w:tentative="true" w:tplc="041A0019" w:ilvl="7">
      <w:start w:val="1"/>
      <w:numFmt w:val="lowerLetter"/>
      <w:lvlText w:val="%8."/>
      <w:lvlJc w:val="left"/>
      <w:pPr>
        <w:ind w:hanging="360" w:left="5406"/>
      </w:pPr>
    </w:lvl>
    <w:lvl w:tentative="true" w:tplc="041A001B" w:ilvl="8">
      <w:start w:val="1"/>
      <w:numFmt w:val="lowerRoman"/>
      <w:lvlText w:val="%9."/>
      <w:lvlJc w:val="right"/>
      <w:pPr>
        <w:ind w:hanging="180" w:left="6126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1C7539"/>
    <w:rsid w:val="001D22E0"/>
    <w:rsid w:val="002062C0"/>
    <w:rsid w:val="0022783F"/>
    <w:rsid w:val="0024730A"/>
    <w:rsid w:val="0026538B"/>
    <w:rsid w:val="002927CB"/>
    <w:rsid w:val="002969B7"/>
    <w:rsid w:val="002A4DA0"/>
    <w:rsid w:val="002A6416"/>
    <w:rsid w:val="002F05BC"/>
    <w:rsid w:val="002F5770"/>
    <w:rsid w:val="00337861"/>
    <w:rsid w:val="00343B1C"/>
    <w:rsid w:val="00352DAF"/>
    <w:rsid w:val="00374214"/>
    <w:rsid w:val="00374B01"/>
    <w:rsid w:val="003947E6"/>
    <w:rsid w:val="003C24E6"/>
    <w:rsid w:val="00423F11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83A7B"/>
    <w:rsid w:val="005D145B"/>
    <w:rsid w:val="005E7829"/>
    <w:rsid w:val="006253D2"/>
    <w:rsid w:val="00626C0B"/>
    <w:rsid w:val="006346E4"/>
    <w:rsid w:val="0064567C"/>
    <w:rsid w:val="00645A02"/>
    <w:rsid w:val="00673593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F2994"/>
    <w:rsid w:val="00806899"/>
    <w:rsid w:val="00814A7C"/>
    <w:rsid w:val="00823E71"/>
    <w:rsid w:val="00837DE1"/>
    <w:rsid w:val="00864F4A"/>
    <w:rsid w:val="00876BAF"/>
    <w:rsid w:val="00886B94"/>
    <w:rsid w:val="008904EA"/>
    <w:rsid w:val="008D7E28"/>
    <w:rsid w:val="008E4905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D10B0"/>
    <w:rsid w:val="00BE6406"/>
    <w:rsid w:val="00BF3639"/>
    <w:rsid w:val="00C03483"/>
    <w:rsid w:val="00C332C6"/>
    <w:rsid w:val="00C368D1"/>
    <w:rsid w:val="00C50542"/>
    <w:rsid w:val="00C8182B"/>
    <w:rsid w:val="00CC57C4"/>
    <w:rsid w:val="00CE665D"/>
    <w:rsid w:val="00D10393"/>
    <w:rsid w:val="00D10ECE"/>
    <w:rsid w:val="00D60EB0"/>
    <w:rsid w:val="00DA556D"/>
    <w:rsid w:val="00DC2C62"/>
    <w:rsid w:val="00DC56DD"/>
    <w:rsid w:val="00DF6832"/>
    <w:rsid w:val="00E31905"/>
    <w:rsid w:val="00E33005"/>
    <w:rsid w:val="00E46F24"/>
    <w:rsid w:val="00E637C5"/>
    <w:rsid w:val="00E7308D"/>
    <w:rsid w:val="00E81C29"/>
    <w:rsid w:val="00E9212A"/>
    <w:rsid w:val="00EF20AC"/>
    <w:rsid w:val="00EF42AA"/>
    <w:rsid w:val="00EF49B6"/>
    <w:rsid w:val="00F42F75"/>
    <w:rsid w:val="00F50ABF"/>
    <w:rsid w:val="00F848E4"/>
    <w:rsid w:val="00FA3E1B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St-1251/2017-14</izvorni_sadrzaj>
    <derivirana_varijabla naziv="DomainObject.Oznaka_1">St-1251/2017-14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St-1251/2017</izvorni_sadrzaj>
    <derivirana_varijabla naziv="DomainObject.Predmet.OznakaBroj_1">St-1251/2017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APOZITO TURIZAM d.o.o. zastupanog po punomoćniku Vesna Kosović</izvorni_sadrzaj>
    <derivirana_varijabla naziv="DomainObject.Predmet.ProtustrankaFormated_1">  APOZITO TURIZAM d.o.o. zastupanog po punomoćniku Vesna Kosović</derivirana_varijabla>
  </DomainObject.Predmet.ProtustrankaFormated>
  <DomainObject.Predmet.ProtustrankaFormatedOIB>
    <izvorni_sadrzaj>  APOZITO TURIZAM d.o.o., OIB 32513117878 zastupanog po punomoćniku Vesna Kosović</izvorni_sadrzaj>
    <derivirana_varijabla naziv="DomainObject.Predmet.ProtustrankaFormatedOIB_1">  APOZITO TURIZAM d.o.o., OIB 32513117878 zastupanog po punomoćniku Vesna Kosović</derivirana_varijabla>
  </DomainObject.Predmet.ProtustrankaFormatedOIB>
  <DomainObject.Predmet.ProtustrankaFormatedWithAdress>
    <izvorni_sadrzaj> APOZITO TURIZAM d.o.o., Božidara Magovca 18/b, 10000 Zagreb zastupanog po punomoćniku Vesna Kosović</izvorni_sadrzaj>
    <derivirana_varijabla naziv="DomainObject.Predmet.ProtustrankaFormatedWithAdress_1"> APOZITO TURIZAM d.o.o., Božidara Magovca 18/b, 10000 Zagreb zastupanog po punomoćniku Vesna Kosović</derivirana_varijabla>
  </DomainObject.Predmet.ProtustrankaFormatedWithAdress>
  <DomainObject.Predmet.ProtustrankaFormatedWithAdressOIB>
    <izvorni_sadrzaj> APOZITO TURIZAM d.o.o., OIB 32513117878, Božidara Magovca 18/b, 10000 Zagreb zastupanog po punomoćniku Vesna Kosović</izvorni_sadrzaj>
    <derivirana_varijabla naziv="DomainObject.Predmet.ProtustrankaFormatedWithAdressOIB_1"> APOZITO TURIZAM d.o.o., OIB 32513117878, Božidara Magovca 18/b, 10000 Zagreb zastupanog po punomoćniku Vesna Kosović</derivirana_varijabla>
  </DomainObject.Predmet.ProtustrankaFormatedWithAdressOIB>
  <DomainObject.Predmet.ProtustrankaWithAdress>
    <izvorni_sadrzaj>APOZITO TURIZAM d.o.o. Božidara Magovca 18/b, 10000 Zagreb</izvorni_sadrzaj>
    <derivirana_varijabla naziv="DomainObject.Predmet.ProtustrankaWithAdress_1">APOZITO TURIZAM d.o.o. Božidara Magovca 18/b, 10000 Zagreb</derivirana_varijabla>
  </DomainObject.Predmet.ProtustrankaWithAdress>
  <DomainObject.Predmet.ProtustrankaWithAdressOIB>
    <izvorni_sadrzaj>APOZITO TURIZAM d.o.o., OIB 32513117878, Božidara Magovca 18/b, 10000 Zagreb</izvorni_sadrzaj>
    <derivirana_varijabla naziv="DomainObject.Predmet.ProtustrankaWithAdressOIB_1">APOZITO TURIZAM d.o.o., OIB 32513117878, Božidara Magovca 18/b, 10000 Zagreb</derivirana_varijabla>
  </DomainObject.Predmet.ProtustrankaWithAdressOIB>
  <DomainObject.Predmet.ProtustrankaNazivFormated>
    <izvorni_sadrzaj>APOZITO TURIZAM d.o.o.</izvorni_sadrzaj>
    <derivirana_varijabla naziv="DomainObject.Predmet.ProtustrankaNazivFormated_1">APOZITO TURIZAM d.o.o.</derivirana_varijabla>
  </DomainObject.Predmet.ProtustrankaNazivFormated>
  <DomainObject.Predmet.ProtustrankaNazivFormatedOIB>
    <izvorni_sadrzaj>APOZITO TURIZAM d.o.o., OIB 32513117878</izvorni_sadrzaj>
    <derivirana_varijabla naziv="DomainObject.Predmet.ProtustrankaNazivFormatedOIB_1">APOZITO TURIZAM d.o.o., OIB 32513117878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APOZITO TURIZAM d.o.o. zastupanog po punomoćniku Vesna Kosović</item>
    </izvorni_sadrzaj>
    <derivirana_varijabla naziv="DomainObject.Predmet.ProtuStrankaListFormated_1">
      <item>APOZITO TURIZAM d.o.o. zastupanog po punomoćniku Vesna Kosović</item>
    </derivirana_varijabla>
  </DomainObject.Predmet.ProtuStrankaListFormated>
  <DomainObject.Predmet.ProtuStrankaListFormatedOIB>
    <izvorni_sadrzaj>
      <item>APOZITO TURIZAM d.o.o., OIB 32513117878 zastupanog po punomoćniku Vesna Kosović</item>
    </izvorni_sadrzaj>
    <derivirana_varijabla naziv="DomainObject.Predmet.ProtuStrankaListFormatedOIB_1">
      <item>APOZITO TURIZAM d.o.o., OIB 32513117878 zastupanog po punomoćniku Vesna Kosović</item>
    </derivirana_varijabla>
  </DomainObject.Predmet.ProtuStrankaListFormatedOIB>
  <DomainObject.Predmet.ProtuStrankaListFormatedWithAdress>
    <izvorni_sadrzaj>
      <item>APOZITO TURIZAM d.o.o., Božidara Magovca 18/b, 10000 Zagreb zastupanog po punomoćniku Vesna Kosović</item>
    </izvorni_sadrzaj>
    <derivirana_varijabla naziv="DomainObject.Predmet.ProtuStrankaListFormatedWithAdress_1">
      <item>APOZITO TURIZAM d.o.o., Božidara Magovca 18/b, 10000 Zagreb zastupanog po punomoćniku Vesna Kosović</item>
    </derivirana_varijabla>
  </DomainObject.Predmet.ProtuStrankaListFormatedWithAdress>
  <DomainObject.Predmet.ProtuStrankaListFormatedWithAdressOIB>
    <izvorni_sadrzaj>
      <item>APOZITO TURIZAM d.o.o., OIB 32513117878, Božidara Magovca 18/b, 10000 Zagreb zastupanog po punomoćniku Vesna Kosović</item>
    </izvorni_sadrzaj>
    <derivirana_varijabla naziv="DomainObject.Predmet.ProtuStrankaListFormatedWithAdressOIB_1">
      <item>APOZITO TURIZAM d.o.o., OIB 32513117878, Božidara Magovca 18/b, 10000 Zagreb zastupanog po punomoćniku Vesna Kosović</item>
    </derivirana_varijabla>
  </DomainObject.Predmet.ProtuStrankaListFormatedWithAdressOIB>
  <DomainObject.Predmet.ProtuStrankaListNazivFormated>
    <izvorni_sadrzaj>
      <item>APOZITO TURIZAM d.o.o.</item>
    </izvorni_sadrzaj>
    <derivirana_varijabla naziv="DomainObject.Predmet.ProtuStrankaListNazivFormated_1">
      <item>APOZITO TURIZAM d.o.o.</item>
    </derivirana_varijabla>
  </DomainObject.Predmet.ProtuStrankaListNazivFormated>
  <DomainObject.Predmet.ProtuStrankaListNazivFormatedOIB>
    <izvorni_sadrzaj>
      <item>APOZITO TURIZAM d.o.o., OIB 32513117878</item>
    </izvorni_sadrzaj>
    <derivirana_varijabla naziv="DomainObject.Predmet.ProtuStrankaListNazivFormatedOIB_1">
      <item>APOZITO TURIZAM d.o.o., OIB 32513117878</item>
    </derivirana_varijabla>
  </DomainObject.Predmet.ProtuStrankaListNazivFormatedOIB>
  <DomainObject.Predmet.OstaliListFormated>
    <izvorni_sadrzaj>
      <item>Vesna Kosović punomoćnica sudionika u postupku APOZITO TURIZAM d.o.o.</item>
    </izvorni_sadrzaj>
    <derivirana_varijabla naziv="DomainObject.Predmet.OstaliListFormated_1">
      <item>Vesna Kosović punomoćnica sudionika u postupku APOZITO TURIZAM d.o.o.</item>
    </derivirana_varijabla>
  </DomainObject.Predmet.OstaliListFormated>
  <DomainObject.Predmet.OstaliListFormatedOIB>
    <izvorni_sadrzaj>
      <item>Vesna Kosović, OIB 95691655459 punomoćnica sudionika u postupku APOZITO TURIZAM d.o.o.</item>
    </izvorni_sadrzaj>
    <derivirana_varijabla naziv="DomainObject.Predmet.OstaliListFormatedOIB_1">
      <item>Vesna Kosović, OIB 95691655459 punomoćnica sudionika u postupku APOZITO TURIZAM d.o.o.</item>
    </derivirana_varijabla>
  </DomainObject.Predmet.OstaliListFormatedOIB>
  <DomainObject.Predmet.OstaliListFormatedWithAdress>
    <izvorni_sadrzaj>
      <item>Vesna Kosović, Božidara Magovca 18b, 10000 Zagreb punomoćnica sudionika u postupku APOZITO TURIZAM d.o.o.</item>
    </izvorni_sadrzaj>
    <derivirana_varijabla naziv="DomainObject.Predmet.OstaliListFormatedWithAdress_1">
      <item>Vesna Kosović, Božidara Magovca 18b, 10000 Zagreb punomoćnica sudionika u postupku APOZITO TURIZAM d.o.o.</item>
    </derivirana_varijabla>
  </DomainObject.Predmet.OstaliListFormatedWithAdress>
  <DomainObject.Predmet.OstaliListFormatedWithAdressOIB>
    <izvorni_sadrzaj>
      <item>Vesna Kosović, OIB 95691655459, Božidara Magovca 18b, 10000 Zagreb punomoćnica sudionika u postupku APOZITO TURIZAM d.o.o.</item>
    </izvorni_sadrzaj>
    <derivirana_varijabla naziv="DomainObject.Predmet.OstaliListFormatedWithAdressOIB_1">
      <item>Vesna Kosović, OIB 95691655459, Božidara Magovca 18b, 10000 Zagreb punomoćnica sudionika u postupku APOZITO TURIZAM d.o.o.</item>
    </derivirana_varijabla>
  </DomainObject.Predmet.OstaliListFormatedWithAdressOIB>
  <DomainObject.Predmet.OstaliListNazivFormated>
    <izvorni_sadrzaj>
      <item>Vesna Kosović</item>
    </izvorni_sadrzaj>
    <derivirana_varijabla naziv="DomainObject.Predmet.OstaliListNazivFormated_1">
      <item>Vesna Kosović</item>
    </derivirana_varijabla>
  </DomainObject.Predmet.OstaliListNazivFormated>
  <DomainObject.Predmet.OstaliListNazivFormatedOIB>
    <izvorni_sadrzaj>
      <item>Vesna Kosović, OIB 95691655459</item>
    </izvorni_sadrzaj>
    <derivirana_varijabla naziv="DomainObject.Predmet.OstaliListNazivFormatedOIB_1">
      <item>Vesna Kosović, OIB 95691655459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St-1251/2017-14</izvorni_sadrzaj>
    <derivirana_varijabla naziv="DomainObject.PoslovniBrojDokumenta_1">St-1251/2017-14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APOZITO TURIZAM d.o.o.</izvorni_sadrzaj>
    <derivirana_varijabla naziv="DomainObject.Predmet.ProtustrankaIDrugi_1">APOZITO TURIZAM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APOZITO TURIZAM d.o.o., OIB 32513117878, Božidara Magovca 18/b, 10000 Zagreb</izvorni_sadrzaj>
    <derivirana_varijabla naziv="DomainObject.Predmet.ProtustrankaIDrugiAdressOIB_1">APOZITO TURIZAM d.o.o., OIB 32513117878, Božidara Magovca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APOZITO TURIZAM d.o.o.</item>
      <item>FINA Regionalni centar Zagreb</item>
      <item>Vesna Kosović</item>
    </izvorni_sadrzaj>
    <derivirana_varijabla naziv="DomainObject.Predmet.SudioniciListNaziv_1">
      <item>APOZITO TURIZAM d.o.o.</item>
      <item>FINA Regionalni centar Zagreb</item>
      <item>Vesna Kosović</item>
    </derivirana_varijabla>
  </DomainObject.Predmet.SudioniciListNaziv>
  <DomainObject.Predmet.SudioniciListAdressOIB>
    <izvorni_sadrzaj>
      <item>APOZITO TURIZAM d.o.o., OIB 32513117878, Božidara Magovca 18/b,10000 Zagreb</item>
      <item>FINA Regionalni centar Zagreb, OIB 85821130368, Trg svibanjskih žrtava 1995. br. 1,10000 Zagreb</item>
      <item>Vesna Kosović, OIB 95691655459, Božidara Magovca 18b,10000 Zagreb</item>
    </izvorni_sadrzaj>
    <derivirana_varijabla naziv="DomainObject.Predmet.SudioniciListAdressOIB_1">
      <item>APOZITO TURIZAM d.o.o., OIB 32513117878, Božidara Magovca 18/b,10000 Zagreb</item>
      <item>FINA Regionalni centar Zagreb, OIB 85821130368, Trg svibanjskih žrtava 1995. br. 1,10000 Zagreb</item>
      <item>Vesna Kosović, OIB 95691655459, Božidara Magovca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32513117878</item>
      <item>, OIB 85821130368</item>
      <item>, OIB 95691655459</item>
    </izvorni_sadrzaj>
    <derivirana_varijabla naziv="DomainObject.Predmet.SudioniciListNazivOIB_1">
      <item>, OIB 32513117878</item>
      <item>, OIB 85821130368</item>
      <item>, OIB 95691655459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F3E31-ACE7-4014-9F08-8F57080D1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2817</properties:Characters>
  <properties:Lines>83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2018-07-12T12:15:00Z</dcterms:created>
  <dc:creator>Korisnik</dc:creator>
  <cp:lastModifiedBy>Darija Miličević</cp:lastModifiedBy>
  <cp:lastPrinted>2018-08-24T07:45:00Z</cp:lastPrinted>
  <dcterms:modified xmlns:xsi="http://www.w3.org/2001/XMLSchema-instance" xsi:type="dcterms:W3CDTF">2018-08-24T07:45:00Z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St-1251/2017-14 / Odluka - Rješenje - određivanje nagrade stečajnom upravitelju (rješenje_-nag._i_naknada_LALIĆ._i_naknada_lalić)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