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fcfd" w14:paraId="298fcfd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701144">
        <w:rPr>
          <w:sz w:val="24"/>
          <w:szCs w:val="24"/>
          <w:lang w:val="hr-HR"/>
        </w:rPr>
        <w:t>602/13-</w:t>
      </w:r>
      <w:r w:rsidR="00382FA3">
        <w:rPr>
          <w:sz w:val="24"/>
          <w:szCs w:val="24"/>
          <w:lang w:val="hr-HR"/>
        </w:rPr>
        <w:t>182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C83F43" w:rsidP="00E02A3D" w:rsidR="00C83F43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125E4E" w:rsidR="00125E4E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125E4E">
        <w:rPr>
          <w:sz w:val="24"/>
          <w:szCs w:val="24"/>
          <w:lang w:val="hr-HR"/>
        </w:rPr>
        <w:t xml:space="preserve"> (OIB: 39670464653)</w:t>
      </w:r>
      <w:r w:rsidR="00125E4E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d.o.o. Zadar u stečaju,</w:t>
      </w:r>
      <w:r w:rsidR="00125E4E">
        <w:rPr>
          <w:sz w:val="24"/>
          <w:szCs w:val="24"/>
          <w:lang w:val="hr-HR"/>
        </w:rPr>
        <w:t xml:space="preserve"> OIB: 62573180638, </w:t>
      </w:r>
      <w:r w:rsidR="00125E4E" w:rsidRPr="00C3238F">
        <w:rPr>
          <w:sz w:val="24"/>
          <w:szCs w:val="24"/>
          <w:lang w:val="hr-HR"/>
        </w:rPr>
        <w:t>zastupanom po stečajno</w:t>
      </w:r>
      <w:r w:rsidR="00125E4E">
        <w:rPr>
          <w:sz w:val="24"/>
          <w:szCs w:val="24"/>
          <w:lang w:val="hr-HR"/>
        </w:rPr>
        <w:t>j</w:t>
      </w:r>
      <w:r w:rsidR="00125E4E" w:rsidRPr="00C3238F">
        <w:rPr>
          <w:sz w:val="24"/>
          <w:szCs w:val="24"/>
          <w:lang w:val="hr-HR"/>
        </w:rPr>
        <w:t xml:space="preserve"> upravitelj</w:t>
      </w:r>
      <w:r w:rsidR="00125E4E">
        <w:rPr>
          <w:sz w:val="24"/>
          <w:szCs w:val="24"/>
          <w:lang w:val="hr-HR"/>
        </w:rPr>
        <w:t xml:space="preserve">ici Ivanki Bosotina, </w:t>
      </w:r>
      <w:r w:rsidR="00125E4E" w:rsidRPr="00701144">
        <w:rPr>
          <w:sz w:val="24"/>
          <w:szCs w:val="24"/>
          <w:lang w:val="hr-HR"/>
        </w:rPr>
        <w:t xml:space="preserve">temeljem odluke skupštine vjerovnika od dana </w:t>
      </w:r>
      <w:r w:rsidR="00382FA3">
        <w:rPr>
          <w:sz w:val="24"/>
          <w:szCs w:val="24"/>
          <w:lang w:val="hr-HR"/>
        </w:rPr>
        <w:t>19. siječnja</w:t>
      </w:r>
      <w:r w:rsidR="00F26116" w:rsidRPr="008D7B85">
        <w:rPr>
          <w:sz w:val="24"/>
          <w:szCs w:val="24"/>
          <w:lang w:val="hr-HR"/>
        </w:rPr>
        <w:t xml:space="preserve"> 2016.</w:t>
      </w:r>
      <w:r w:rsidR="00125E4E" w:rsidRPr="00F26116">
        <w:rPr>
          <w:b/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i rješenja o prodaji od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382FA3">
        <w:rPr>
          <w:sz w:val="24"/>
          <w:szCs w:val="24"/>
          <w:lang w:val="hr-HR"/>
        </w:rPr>
        <w:t>15. rujna</w:t>
      </w:r>
      <w:r w:rsidR="00382FA3" w:rsidRPr="008D7B85">
        <w:rPr>
          <w:sz w:val="24"/>
          <w:szCs w:val="24"/>
          <w:lang w:val="hr-HR"/>
        </w:rPr>
        <w:t xml:space="preserve"> </w:t>
      </w:r>
      <w:r w:rsidR="008D7B85" w:rsidRPr="008D7B85">
        <w:rPr>
          <w:sz w:val="24"/>
          <w:szCs w:val="24"/>
          <w:lang w:val="hr-HR"/>
        </w:rPr>
        <w:t>2016.</w:t>
      </w:r>
      <w:r w:rsidR="00125E4E" w:rsidRPr="008D7B85">
        <w:rPr>
          <w:sz w:val="24"/>
          <w:szCs w:val="24"/>
          <w:lang w:val="hr-HR"/>
        </w:rPr>
        <w:t>,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1246AD">
        <w:rPr>
          <w:sz w:val="24"/>
          <w:szCs w:val="24"/>
          <w:lang w:val="hr-HR"/>
        </w:rPr>
        <w:t>20</w:t>
      </w:r>
      <w:r w:rsidR="00382FA3">
        <w:rPr>
          <w:sz w:val="24"/>
          <w:szCs w:val="24"/>
          <w:lang w:val="hr-HR"/>
        </w:rPr>
        <w:t>. rujna</w:t>
      </w:r>
      <w:r w:rsidR="006125E4" w:rsidRPr="008D7B85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2016.</w:t>
      </w:r>
      <w:r w:rsidR="00125E4E" w:rsidRPr="00C3238F">
        <w:rPr>
          <w:sz w:val="24"/>
          <w:szCs w:val="24"/>
          <w:lang w:val="hr-HR"/>
        </w:rPr>
        <w:t xml:space="preserve">,  </w:t>
      </w:r>
    </w:p>
    <w:p w:rsidRDefault="005D6F24" w:rsidP="00E02A3D" w:rsidR="005D6F24">
      <w:pPr>
        <w:jc w:val="center"/>
        <w:rPr>
          <w:sz w:val="24"/>
          <w:szCs w:val="24"/>
          <w:lang w:val="hr-HR"/>
        </w:rPr>
      </w:pPr>
    </w:p>
    <w:p w:rsidRDefault="005B6035" w:rsidP="00E02A3D" w:rsidR="005B6035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33269A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382FA3">
        <w:rPr>
          <w:sz w:val="24"/>
          <w:szCs w:val="24"/>
          <w:lang w:val="hr-HR"/>
        </w:rPr>
        <w:t>šesta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 w:rsidRPr="004F2F98">
        <w:rPr>
          <w:sz w:val="24"/>
          <w:szCs w:val="24"/>
          <w:lang w:val="hr-HR"/>
        </w:rPr>
        <w:t xml:space="preserve">AEDIFICO </w:t>
      </w:r>
      <w:r w:rsidRPr="009544DA">
        <w:rPr>
          <w:sz w:val="24"/>
          <w:szCs w:val="24"/>
          <w:lang w:val="hr-HR"/>
        </w:rPr>
        <w:t xml:space="preserve">d.o.o. Zadar  u stečaju i to: </w:t>
      </w:r>
    </w:p>
    <w:p w:rsidRDefault="005B6035" w:rsidP="0033269A" w:rsidR="005B6035" w:rsidRPr="009544DA">
      <w:pPr>
        <w:pStyle w:val="StandardWeb"/>
        <w:jc w:val="both"/>
      </w:pPr>
      <w:r w:rsidRPr="009544DA">
        <w:t xml:space="preserve">Nekretnine upisane u </w:t>
      </w:r>
      <w:r w:rsidRPr="004F2F98">
        <w:t>zk.ul.br. 12232 k.o. Zadar, kat. oznake čest. zem. 8238/1, ukupne površine 1723 m2, u naravi oranica</w:t>
      </w:r>
      <w:r w:rsidRPr="009544DA">
        <w:t xml:space="preserve">. </w:t>
      </w:r>
    </w:p>
    <w:p w:rsidRDefault="005B6035" w:rsidP="00251B13" w:rsidR="005B6035" w:rsidRPr="00251B13">
      <w:pPr>
        <w:pStyle w:val="StandardWeb"/>
        <w:jc w:val="both"/>
        <w:rPr>
          <w:b/>
        </w:rPr>
      </w:pPr>
      <w:r w:rsidRPr="009544DA">
        <w:rPr>
          <w:b/>
        </w:rPr>
        <w:t>II</w:t>
      </w:r>
      <w:r w:rsidR="001246AD">
        <w:t xml:space="preserve">   Utvrđena</w:t>
      </w:r>
      <w:r w:rsidRPr="009544DA">
        <w:t xml:space="preserve"> vrijednost nekretnine i</w:t>
      </w:r>
      <w:r w:rsidR="001246AD">
        <w:t xml:space="preserve">z točke I. je </w:t>
      </w:r>
      <w:r w:rsidR="001246AD" w:rsidRPr="004F2F98">
        <w:t xml:space="preserve">1.348.227,35 </w:t>
      </w:r>
      <w:r w:rsidR="001246AD">
        <w:t xml:space="preserve">kuna, a početna cijena 6. prodaje  iznosi </w:t>
      </w:r>
      <w:r w:rsidR="00382FA3">
        <w:t>819.000,00</w:t>
      </w:r>
      <w:r w:rsidRPr="004F2F98">
        <w:t xml:space="preserve"> </w:t>
      </w:r>
      <w:r w:rsidRPr="009544DA">
        <w:t xml:space="preserve">kuna. </w:t>
      </w:r>
    </w:p>
    <w:p w:rsidRDefault="005B6035" w:rsidP="0033269A" w:rsidR="005B6035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PARTNER BANKE d.d. Zagreb.</w:t>
      </w:r>
    </w:p>
    <w:p w:rsidRDefault="005B6035" w:rsidP="0033269A" w:rsidR="005B6035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B6035" w:rsidP="0033269A" w:rsidR="005B6035" w:rsidRPr="001246AD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</w:t>
      </w:r>
      <w:r w:rsidRPr="006F7EEB">
        <w:rPr>
          <w:sz w:val="24"/>
          <w:szCs w:val="24"/>
          <w:lang w:val="hr-HR"/>
        </w:rPr>
        <w:t xml:space="preserve">prodaju održat će se u zgradi Trgovačkog suda u Zadru, Ul. Franje Tuđmana br. 35, sudnica </w:t>
      </w:r>
      <w:r w:rsidRPr="001246AD">
        <w:rPr>
          <w:sz w:val="24"/>
          <w:szCs w:val="24"/>
          <w:lang w:val="hr-HR"/>
        </w:rPr>
        <w:t xml:space="preserve">broj 26/I, dana </w:t>
      </w:r>
      <w:r w:rsidR="001246AD" w:rsidRPr="001246AD">
        <w:rPr>
          <w:sz w:val="24"/>
          <w:szCs w:val="24"/>
          <w:lang w:val="hr-HR"/>
        </w:rPr>
        <w:t>6. listopada</w:t>
      </w:r>
      <w:r w:rsidRPr="001246AD">
        <w:rPr>
          <w:sz w:val="24"/>
          <w:szCs w:val="24"/>
          <w:lang w:val="hr-HR"/>
        </w:rPr>
        <w:t xml:space="preserve"> 201</w:t>
      </w:r>
      <w:r w:rsidR="00D4471C" w:rsidRPr="001246AD">
        <w:rPr>
          <w:sz w:val="24"/>
          <w:szCs w:val="24"/>
          <w:lang w:val="hr-HR"/>
        </w:rPr>
        <w:t>6</w:t>
      </w:r>
      <w:r w:rsidRPr="001246AD">
        <w:rPr>
          <w:sz w:val="24"/>
          <w:szCs w:val="24"/>
          <w:lang w:val="hr-HR"/>
        </w:rPr>
        <w:t xml:space="preserve">. godine s početkom u </w:t>
      </w:r>
      <w:r w:rsidR="001246AD" w:rsidRPr="001246AD">
        <w:rPr>
          <w:sz w:val="24"/>
          <w:szCs w:val="24"/>
          <w:lang w:val="hr-HR"/>
        </w:rPr>
        <w:t>12,45</w:t>
      </w:r>
      <w:r w:rsidRPr="001246AD">
        <w:rPr>
          <w:sz w:val="24"/>
          <w:szCs w:val="24"/>
          <w:lang w:val="hr-HR"/>
        </w:rPr>
        <w:t xml:space="preserve"> sati.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5B6035" w:rsidP="00125E4E" w:rsidR="005B6035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 w:rsidRPr="000A3529">
      <w:pPr>
        <w:pStyle w:val="Tijeloteksta"/>
        <w:rPr>
          <w:szCs w:val="24"/>
        </w:rPr>
      </w:pPr>
    </w:p>
    <w:p w:rsidRDefault="00E91AE3" w:rsidP="008455B9" w:rsid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      </w:t>
      </w:r>
      <w:r w:rsidR="00E02A3D" w:rsidRPr="000A3529">
        <w:rPr>
          <w:sz w:val="24"/>
          <w:szCs w:val="24"/>
          <w:lang w:val="hr-HR"/>
        </w:rPr>
        <w:t>U stečajnom postupku nad stečajnim dužnikom</w:t>
      </w:r>
      <w:r w:rsidR="00405F0E" w:rsidRPr="000A3529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d.o.o. Zadar u stečaju</w:t>
      </w:r>
      <w:r w:rsidR="00E02A3D" w:rsidRPr="000A3529">
        <w:rPr>
          <w:sz w:val="24"/>
          <w:szCs w:val="24"/>
          <w:lang w:val="hr-HR"/>
        </w:rPr>
        <w:t xml:space="preserve">,  </w:t>
      </w:r>
      <w:r w:rsidR="00E02A3D" w:rsidRPr="009826CF">
        <w:rPr>
          <w:sz w:val="24"/>
          <w:szCs w:val="24"/>
          <w:lang w:val="hr-HR"/>
        </w:rPr>
        <w:t xml:space="preserve">po prijedlogu </w:t>
      </w:r>
      <w:r w:rsidR="00AA46F7" w:rsidRPr="009826CF">
        <w:rPr>
          <w:sz w:val="24"/>
          <w:szCs w:val="24"/>
          <w:lang w:val="hr-HR"/>
        </w:rPr>
        <w:t>i</w:t>
      </w:r>
      <w:r w:rsidR="00E02A3D" w:rsidRPr="009826CF">
        <w:rPr>
          <w:sz w:val="24"/>
          <w:szCs w:val="24"/>
          <w:lang w:val="hr-HR"/>
        </w:rPr>
        <w:t xml:space="preserve"> odluci skupštine vjerovnika od </w:t>
      </w:r>
      <w:r w:rsidR="008D7B85" w:rsidRPr="008D7B85">
        <w:rPr>
          <w:sz w:val="24"/>
          <w:szCs w:val="24"/>
          <w:lang w:val="hr-HR"/>
        </w:rPr>
        <w:t>19. siječnja 2016</w:t>
      </w:r>
      <w:r w:rsidR="00F20ACA" w:rsidRPr="008D7B85">
        <w:rPr>
          <w:sz w:val="24"/>
          <w:szCs w:val="24"/>
          <w:lang w:val="hr-HR"/>
        </w:rPr>
        <w:t>.</w:t>
      </w:r>
      <w:r w:rsidR="00E02A3D" w:rsidRPr="008D7B85">
        <w:rPr>
          <w:sz w:val="24"/>
          <w:szCs w:val="24"/>
          <w:lang w:val="hr-HR"/>
        </w:rPr>
        <w:t xml:space="preserve"> </w:t>
      </w:r>
      <w:r w:rsidR="00E02A3D" w:rsidRPr="000A3529">
        <w:rPr>
          <w:sz w:val="24"/>
          <w:szCs w:val="24"/>
          <w:lang w:val="hr-HR"/>
        </w:rPr>
        <w:t>odlučeno je da se imovina st</w:t>
      </w:r>
      <w:r w:rsidR="00756FF6" w:rsidRPr="000A3529">
        <w:rPr>
          <w:sz w:val="24"/>
          <w:szCs w:val="24"/>
          <w:lang w:val="hr-HR"/>
        </w:rPr>
        <w:t>ečajnog dužnika, i to nekretnina</w:t>
      </w:r>
      <w:r w:rsidR="00405F0E" w:rsidRPr="000A3529">
        <w:rPr>
          <w:sz w:val="24"/>
          <w:szCs w:val="24"/>
          <w:lang w:val="hr-HR"/>
        </w:rPr>
        <w:t xml:space="preserve"> naveden</w:t>
      </w:r>
      <w:r w:rsidR="00756FF6" w:rsidRPr="000A3529">
        <w:rPr>
          <w:sz w:val="24"/>
          <w:szCs w:val="24"/>
          <w:lang w:val="hr-HR"/>
        </w:rPr>
        <w:t>a</w:t>
      </w:r>
      <w:r w:rsidR="00E02A3D" w:rsidRPr="000A3529">
        <w:rPr>
          <w:sz w:val="24"/>
          <w:szCs w:val="24"/>
          <w:lang w:val="hr-HR"/>
        </w:rPr>
        <w:t xml:space="preserve"> u točci I.</w:t>
      </w:r>
      <w:r w:rsidR="00430314" w:rsidRPr="000A3529">
        <w:rPr>
          <w:sz w:val="24"/>
          <w:szCs w:val="24"/>
          <w:lang w:val="hr-HR"/>
        </w:rPr>
        <w:t xml:space="preserve"> ovog rješenja proda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 xml:space="preserve">na </w:t>
      </w:r>
      <w:r w:rsidR="00E02A3D" w:rsidRPr="000A3529">
        <w:rPr>
          <w:sz w:val="24"/>
          <w:szCs w:val="24"/>
          <w:lang w:val="hr-HR"/>
        </w:rPr>
        <w:t>usmen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javn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dražbi</w:t>
      </w:r>
      <w:r w:rsidR="00E02A3D" w:rsidRPr="000A3529">
        <w:rPr>
          <w:sz w:val="24"/>
          <w:szCs w:val="24"/>
          <w:lang w:val="hr-HR"/>
        </w:rPr>
        <w:t xml:space="preserve">. </w:t>
      </w:r>
      <w:r w:rsidRPr="007674EE">
        <w:rPr>
          <w:sz w:val="24"/>
          <w:szCs w:val="24"/>
          <w:lang w:val="hr-HR"/>
        </w:rPr>
        <w:t xml:space="preserve">        </w:t>
      </w:r>
      <w:r w:rsidR="007674EE">
        <w:rPr>
          <w:sz w:val="24"/>
          <w:szCs w:val="24"/>
          <w:lang w:val="hr-HR"/>
        </w:rPr>
        <w:t xml:space="preserve">                </w:t>
      </w:r>
    </w:p>
    <w:p w:rsidRDefault="007674EE" w:rsidP="001246AD" w:rsidR="005B6035" w:rsidRPr="001246AD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>Primjenjujući na odgovarajući način odredbe Ovršnog za</w:t>
      </w:r>
      <w:r w:rsidR="001246AD">
        <w:rPr>
          <w:sz w:val="24"/>
          <w:szCs w:val="24"/>
          <w:lang w:val="hr-HR"/>
        </w:rPr>
        <w:t>kona (Narodne novine  br. 112/12, 25/13 i 93/14</w:t>
      </w:r>
      <w:r w:rsidRPr="007674EE">
        <w:rPr>
          <w:sz w:val="24"/>
          <w:szCs w:val="24"/>
          <w:lang w:val="hr-HR"/>
        </w:rPr>
        <w:t xml:space="preserve">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</w:t>
      </w:r>
      <w:r w:rsidR="001246AD">
        <w:rPr>
          <w:sz w:val="24"/>
          <w:szCs w:val="24"/>
          <w:lang w:val="hr-HR"/>
        </w:rPr>
        <w:t xml:space="preserve"> i odredbi čl. 164. st. 6. Stečajnog zakona </w:t>
      </w:r>
      <w:r w:rsidR="001246AD" w:rsidRPr="00137FFC">
        <w:rPr>
          <w:sz w:val="24"/>
          <w:szCs w:val="24"/>
        </w:rPr>
        <w:t>(Narodne novine broj 44/96, 29/99, 129/00, 123/03, 82/06, 116/10, 25/12 i 133/12)</w:t>
      </w:r>
      <w:r w:rsidRPr="007674EE">
        <w:rPr>
          <w:sz w:val="24"/>
          <w:szCs w:val="24"/>
          <w:lang w:val="hr-HR"/>
        </w:rPr>
        <w:t xml:space="preserve"> utvrdio vrijednost nekretnine koja se prodaje u stečajnom postupku, i to prema procjeni vrijednosti koju je sudu dostavio </w:t>
      </w:r>
      <w:r w:rsidR="008455B9" w:rsidRPr="00701144">
        <w:rPr>
          <w:sz w:val="24"/>
          <w:szCs w:val="24"/>
          <w:lang w:val="hr-HR"/>
        </w:rPr>
        <w:t>razlučni vjerovnik Partner banka d.d.. Zagreb</w:t>
      </w:r>
      <w:r w:rsidRPr="00701144">
        <w:rPr>
          <w:sz w:val="24"/>
          <w:szCs w:val="24"/>
          <w:lang w:val="hr-HR"/>
        </w:rPr>
        <w:t>.</w:t>
      </w:r>
      <w:r w:rsidRPr="007674EE">
        <w:rPr>
          <w:sz w:val="24"/>
          <w:szCs w:val="24"/>
          <w:lang w:val="hr-HR"/>
        </w:rPr>
        <w:t xml:space="preserve">  Isto tako je prema čl. 97. Ovršnog zakona određeno da će se </w:t>
      </w:r>
      <w:r w:rsidRPr="007674EE">
        <w:rPr>
          <w:sz w:val="24"/>
          <w:szCs w:val="24"/>
          <w:lang w:val="hr-HR"/>
        </w:rPr>
        <w:lastRenderedPageBreak/>
        <w:t xml:space="preserve">prodaja nekretnine u vlasništvu stečajnog dužnika obaviti usmenom javnom dražbom, a propisani su i uvjeti prodaje </w:t>
      </w:r>
      <w:r w:rsidR="009826CF">
        <w:rPr>
          <w:sz w:val="24"/>
          <w:szCs w:val="24"/>
          <w:lang w:val="hr-HR"/>
        </w:rPr>
        <w:t>prema čl. 98. 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1246AD">
        <w:rPr>
          <w:sz w:val="24"/>
          <w:szCs w:val="24"/>
          <w:lang w:val="hr-HR"/>
        </w:rPr>
        <w:t>20</w:t>
      </w:r>
      <w:r w:rsidR="00382FA3">
        <w:rPr>
          <w:sz w:val="24"/>
          <w:szCs w:val="24"/>
          <w:lang w:val="hr-HR"/>
        </w:rPr>
        <w:t>. rujna</w:t>
      </w:r>
      <w:r w:rsidR="001D30E2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</w:t>
      </w:r>
      <w:r w:rsidRPr="000A3529">
        <w:rPr>
          <w:sz w:val="24"/>
          <w:szCs w:val="24"/>
          <w:lang w:val="hr-HR"/>
        </w:rPr>
        <w:t>.</w:t>
      </w:r>
    </w:p>
    <w:p w:rsidRDefault="00F81FEE" w:rsidP="0033269A" w:rsidR="00F81FEE" w:rsidRPr="000A3529">
      <w:pPr>
        <w:pStyle w:val="Tijeloteksta2"/>
        <w:spacing w:lineRule="auto" w:line="240"/>
        <w:jc w:val="right"/>
        <w:rPr>
          <w:sz w:val="24"/>
          <w:szCs w:val="24"/>
          <w:lang w:val="hr-HR"/>
        </w:rPr>
      </w:pPr>
    </w:p>
    <w:p w:rsidRDefault="006125E4" w:rsidP="0033269A" w:rsidR="00F81FEE" w:rsidRPr="00F81FEE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  <w:r w:rsidR="00F81FEE" w:rsidRPr="00F81FEE">
        <w:rPr>
          <w:sz w:val="24"/>
          <w:szCs w:val="24"/>
        </w:rPr>
        <w:t>:</w:t>
      </w:r>
    </w:p>
    <w:p w:rsidRDefault="0033269A" w:rsidP="0033269A" w:rsidR="00F81FEE" w:rsidRPr="00F81FEE">
      <w:pPr>
        <w:jc w:val="right"/>
        <w:rPr>
          <w:sz w:val="24"/>
          <w:szCs w:val="24"/>
        </w:rPr>
      </w:pPr>
      <w:r>
        <w:rPr>
          <w:sz w:val="24"/>
          <w:szCs w:val="24"/>
        </w:rPr>
        <w:t>Ardena Bajlo</w:t>
      </w:r>
    </w:p>
    <w:p w:rsidRDefault="00F81FEE" w:rsidP="00F81FEE" w:rsidR="00F81FEE"/>
    <w:p w:rsidRDefault="0084271D" w:rsidP="0084271D" w:rsidR="0084271D" w:rsidRPr="000A3529">
      <w:pPr>
        <w:jc w:val="right"/>
        <w:rPr>
          <w:sz w:val="24"/>
          <w:szCs w:val="24"/>
          <w:lang w:val="hr-HR"/>
        </w:rPr>
      </w:pPr>
    </w:p>
    <w:p w:rsidRDefault="004C2B10" w:rsidP="004C2B10" w:rsidR="004C2B10" w:rsidRPr="000A3529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2537A7">
        <w:rPr>
          <w:sz w:val="24"/>
          <w:szCs w:val="24"/>
          <w:lang w:val="hr-HR"/>
        </w:rPr>
        <w:t xml:space="preserve"> (članak 11. stavak 5</w:t>
      </w:r>
      <w:r w:rsidR="003A6946" w:rsidRPr="000A3529">
        <w:rPr>
          <w:sz w:val="24"/>
          <w:szCs w:val="24"/>
          <w:lang w:val="hr-HR"/>
        </w:rPr>
        <w:t xml:space="preserve">. </w:t>
      </w:r>
      <w:r w:rsidR="002537A7">
        <w:rPr>
          <w:sz w:val="24"/>
          <w:szCs w:val="24"/>
          <w:lang w:val="hr-HR"/>
        </w:rPr>
        <w:t>Ovršnog</w:t>
      </w:r>
      <w:r w:rsidR="003A6946" w:rsidRPr="000A3529">
        <w:rPr>
          <w:sz w:val="24"/>
          <w:szCs w:val="24"/>
          <w:lang w:val="hr-HR"/>
        </w:rPr>
        <w:t xml:space="preserve">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  <w:r w:rsidR="002537A7">
        <w:rPr>
          <w:sz w:val="24"/>
          <w:szCs w:val="24"/>
          <w:lang w:val="hr-HR"/>
        </w:rPr>
        <w:t>radi objave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 w:rsidR="008455B9"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5B62ED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 w:rsidR="00701144">
      <w:rPr>
        <w:sz w:val="24"/>
        <w:szCs w:val="24"/>
      </w:rPr>
      <w:t>602/13-</w:t>
    </w:r>
    <w:r w:rsidR="00382FA3">
      <w:rPr>
        <w:sz w:val="24"/>
        <w:szCs w:val="24"/>
      </w:rPr>
      <w:t>182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46AD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F2F98"/>
    <w:rsid w:val="004F60DA"/>
    <w:rsid w:val="0052288B"/>
    <w:rsid w:val="005468B8"/>
    <w:rsid w:val="005B1120"/>
    <w:rsid w:val="005B6035"/>
    <w:rsid w:val="005B62ED"/>
    <w:rsid w:val="005D6F24"/>
    <w:rsid w:val="005E0639"/>
    <w:rsid w:val="005F33D3"/>
    <w:rsid w:val="005F3EE3"/>
    <w:rsid w:val="006125E4"/>
    <w:rsid w:val="00701144"/>
    <w:rsid w:val="00723408"/>
    <w:rsid w:val="0073002E"/>
    <w:rsid w:val="00756FF6"/>
    <w:rsid w:val="007674EE"/>
    <w:rsid w:val="00786614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72C7A"/>
    <w:rsid w:val="00AA46F7"/>
    <w:rsid w:val="00AE347B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D37CF0"/>
    <w:rsid w:val="00D4471C"/>
    <w:rsid w:val="00D475F4"/>
    <w:rsid w:val="00DD264B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2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2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421</properties:Words>
  <properties:Characters>2132</properties:Characters>
  <properties:Lines>77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2016-09-15T12:53:00Z</dcterms:created>
  <dc:creator>Korisnik</dc:creator>
  <cp:lastModifiedBy>wsadmin</cp:lastModifiedBy>
  <cp:lastPrinted>2015-10-19T09:32:00Z</cp:lastPrinted>
  <dcterms:modified xmlns:xsi="http://www.w3.org/2001/XMLSchema-instance" xsi:type="dcterms:W3CDTF">2016-09-20T12:54:00Z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