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7da3" w14:paraId="4447da3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</w:t>
      </w:r>
      <w:r w:rsidR="00871C59" w:rsidRPr="00871C59">
        <w:rPr>
          <w:rFonts w:hAnsi="Times New Roman" w:ascii="Times New Roman"/>
          <w:sz w:val="24"/>
          <w:u w:val="single"/>
        </w:rPr>
        <w:t>Trgovački sud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 ____</w:t>
      </w:r>
      <w:r w:rsidR="003750F7">
        <w:rPr>
          <w:rFonts w:hAnsi="Times New Roman" w:ascii="Times New Roman"/>
          <w:sz w:val="24"/>
          <w:szCs w:val="24"/>
          <w:u w:val="single"/>
          <w:lang w:val="pl-PL"/>
        </w:rPr>
        <w:t>St-</w:t>
      </w:r>
      <w:r w:rsidR="001B23DB">
        <w:rPr>
          <w:rFonts w:hAnsi="Times New Roman" w:ascii="Times New Roman"/>
          <w:sz w:val="24"/>
          <w:szCs w:val="24"/>
          <w:u w:val="single"/>
          <w:lang w:val="pl-PL"/>
        </w:rPr>
        <w:t>489/2018</w:t>
      </w:r>
      <w:r w:rsidR="00871C59">
        <w:rPr>
          <w:rFonts w:hAnsi="Times New Roman" w:ascii="Times New Roman"/>
          <w:sz w:val="24"/>
          <w:szCs w:val="24"/>
          <w:u w:val="single"/>
          <w:lang w:val="pl-PL"/>
        </w:rPr>
        <w:t>_</w:t>
      </w:r>
      <w:r w:rsidRPr="00BC2DB2">
        <w:rPr>
          <w:rFonts w:hAnsi="Times New Roman" w:ascii="Times New Roman"/>
          <w:sz w:val="24"/>
          <w:szCs w:val="24"/>
          <w:lang w:val="pl-PL"/>
        </w:rPr>
        <w:t>_________</w:t>
      </w:r>
    </w:p>
    <w:p w:rsidRDefault="00702487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1B23DB" w:rsidP="00702487" w:rsidR="00871C59" w:rsidRPr="00871C59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Stečajna masa iza KNEŽIJA STAN d.o.o.</w:t>
      </w:r>
      <w:r w:rsidR="00BF3330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="00871C59">
        <w:rPr>
          <w:rFonts w:hAnsi="Times New Roman" w:ascii="Times New Roman"/>
          <w:sz w:val="24"/>
          <w:szCs w:val="24"/>
          <w:u w:val="single"/>
          <w:lang w:val="pl-PL"/>
        </w:rPr>
        <w:t>u stečaju,</w:t>
      </w:r>
      <w:r w:rsidR="00522061">
        <w:rPr>
          <w:rFonts w:hAnsi="Times New Roman" w:ascii="Times New Roman"/>
          <w:sz w:val="24"/>
          <w:szCs w:val="24"/>
          <w:u w:val="single"/>
          <w:lang w:val="pl-PL"/>
        </w:rPr>
        <w:t xml:space="preserve"> Zagreb,</w:t>
      </w:r>
      <w:r w:rsidR="00871C59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u w:val="single"/>
          <w:lang w:val="pl-PL"/>
        </w:rPr>
        <w:t>Jurišićeva 30</w:t>
      </w:r>
      <w:r w:rsidR="00987CA5">
        <w:rPr>
          <w:rFonts w:hAnsi="Times New Roman" w:ascii="Times New Roman"/>
          <w:sz w:val="24"/>
          <w:szCs w:val="24"/>
          <w:u w:val="single"/>
          <w:lang w:val="pl-PL"/>
        </w:rPr>
        <w:t xml:space="preserve">, </w:t>
      </w:r>
      <w:r w:rsidR="00871C59">
        <w:rPr>
          <w:rFonts w:hAnsi="Times New Roman" w:ascii="Times New Roman"/>
          <w:sz w:val="24"/>
          <w:szCs w:val="24"/>
          <w:u w:val="single"/>
          <w:lang w:val="pl-PL"/>
        </w:rPr>
        <w:t xml:space="preserve">OIB: </w:t>
      </w:r>
      <w:r>
        <w:rPr>
          <w:rFonts w:hAnsi="Times New Roman" w:ascii="Times New Roman"/>
          <w:sz w:val="24"/>
          <w:szCs w:val="24"/>
          <w:u w:val="single"/>
          <w:lang w:val="pl-PL"/>
        </w:rPr>
        <w:t>51215786455 (do brisanja)</w:t>
      </w:r>
      <w:r w:rsidR="00871C59">
        <w:rPr>
          <w:rFonts w:hAnsi="Times New Roman" w:ascii="Times New Roman"/>
          <w:sz w:val="24"/>
          <w:szCs w:val="24"/>
          <w:u w:val="single"/>
          <w:lang w:val="pl-PL"/>
        </w:rPr>
        <w:t>,</w:t>
      </w: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AE021C" w:rsidP="00201246" w:rsidR="00201246" w:rsidRPr="00535644">
      <w:pPr>
        <w:pStyle w:val="Bezprored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535644">
        <w:rPr>
          <w:rFonts w:hAnsi="Times New Roman" w:ascii="Times New Roman"/>
          <w:b/>
          <w:sz w:val="24"/>
          <w:szCs w:val="24"/>
        </w:rPr>
        <w:t>V</w:t>
      </w:r>
      <w:r w:rsidR="002929D6" w:rsidRPr="00535644">
        <w:rPr>
          <w:rFonts w:hAnsi="Times New Roman" w:ascii="Times New Roman"/>
          <w:b/>
          <w:sz w:val="24"/>
          <w:szCs w:val="24"/>
        </w:rPr>
        <w:t>iši isplatni red</w:t>
      </w:r>
    </w:p>
    <w:tbl>
      <w:tblPr>
        <w:tblpPr w:tblpY="1" w:tblpXSpec="center" w:vertAnchor="text" w:rightFromText="180" w:leftFromText="180"/>
        <w:tblOverlap w:val="never"/>
        <w:tblW w:type="pct" w:w="54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2"/>
        <w:gridCol w:w="3486"/>
        <w:gridCol w:w="1378"/>
        <w:gridCol w:w="2226"/>
        <w:gridCol w:w="1654"/>
        <w:gridCol w:w="2083"/>
        <w:gridCol w:w="1369"/>
        <w:gridCol w:w="2222"/>
      </w:tblGrid>
      <w:tr w:rsidTr="00535644" w:rsidR="00535644" w:rsidRPr="005530D3">
        <w:tc>
          <w:tcPr>
            <w:tcW w:type="pct" w:w="355"/>
            <w:vAlign w:val="center"/>
          </w:tcPr>
          <w:p w:rsidRDefault="00702487" w:rsidP="00535644" w:rsidR="00702487" w:rsidRPr="0053564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535644">
              <w:rPr>
                <w:rFonts w:hAnsi="Times New Roman" w:ascii="Times New Roman"/>
                <w:b/>
              </w:rPr>
              <w:t>Red</w:t>
            </w:r>
            <w:r w:rsidR="00535644">
              <w:rPr>
                <w:rFonts w:hAnsi="Times New Roman" w:ascii="Times New Roman"/>
                <w:b/>
              </w:rPr>
              <w:t>.</w:t>
            </w:r>
            <w:r w:rsidRPr="00535644">
              <w:rPr>
                <w:rFonts w:hAnsi="Times New Roman" w:ascii="Times New Roman"/>
                <w:b/>
              </w:rPr>
              <w:t xml:space="preserve"> </w:t>
            </w:r>
            <w:r w:rsidR="00535644" w:rsidRPr="00535644">
              <w:rPr>
                <w:rFonts w:hAnsi="Times New Roman" w:ascii="Times New Roman"/>
                <w:b/>
              </w:rPr>
              <w:t>B</w:t>
            </w:r>
            <w:r w:rsidRPr="00535644">
              <w:rPr>
                <w:rFonts w:hAnsi="Times New Roman" w:ascii="Times New Roman"/>
                <w:b/>
              </w:rPr>
              <w:t>r</w:t>
            </w:r>
            <w:r w:rsidR="00535644">
              <w:rPr>
                <w:rFonts w:hAnsi="Times New Roman" w:ascii="Times New Roman"/>
                <w:b/>
              </w:rPr>
              <w:t>.</w:t>
            </w:r>
            <w:r w:rsidRPr="00535644">
              <w:rPr>
                <w:rFonts w:hAnsi="Times New Roman" w:ascii="Times New Roman"/>
                <w:b/>
              </w:rPr>
              <w:t xml:space="preserve"> prijavljene tražbine</w:t>
            </w:r>
          </w:p>
        </w:tc>
        <w:tc>
          <w:tcPr>
            <w:tcW w:type="pct" w:w="1123"/>
            <w:vAlign w:val="center"/>
          </w:tcPr>
          <w:p w:rsidRDefault="00702487" w:rsidP="00535644" w:rsidR="00702487" w:rsidRPr="0053564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535644">
              <w:rPr>
                <w:rFonts w:hAnsi="Times New Roman" w:ascii="Times New Roman"/>
                <w:b/>
              </w:rPr>
              <w:t>Ime i prezime / tvrtka  ili naziv vjerovnika</w:t>
            </w:r>
          </w:p>
        </w:tc>
        <w:tc>
          <w:tcPr>
            <w:tcW w:type="pct" w:w="444"/>
            <w:vAlign w:val="center"/>
          </w:tcPr>
          <w:p w:rsidRDefault="00702487" w:rsidP="00535644" w:rsidR="00702487" w:rsidRPr="0053564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535644">
              <w:rPr>
                <w:rFonts w:hAnsi="Times New Roman" w:ascii="Times New Roman"/>
                <w:b/>
              </w:rPr>
              <w:t xml:space="preserve">OIB vjerovnika </w:t>
            </w:r>
          </w:p>
        </w:tc>
        <w:tc>
          <w:tcPr>
            <w:tcW w:type="pct" w:w="717"/>
            <w:vAlign w:val="center"/>
          </w:tcPr>
          <w:p w:rsidRDefault="00702487" w:rsidP="00535644" w:rsidR="00702487" w:rsidRPr="0053564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535644">
              <w:rPr>
                <w:rFonts w:hAnsi="Times New Roman" w:ascii="Times New Roman"/>
                <w:b/>
              </w:rPr>
              <w:t>Adresa / sjedište vjerovnika</w:t>
            </w:r>
          </w:p>
        </w:tc>
        <w:tc>
          <w:tcPr>
            <w:tcW w:type="pct" w:w="533"/>
            <w:vAlign w:val="center"/>
          </w:tcPr>
          <w:p w:rsidRDefault="00702487" w:rsidP="00535644" w:rsidR="00702487" w:rsidRPr="0053564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535644">
              <w:rPr>
                <w:rFonts w:hAnsi="Times New Roman" w:ascii="Times New Roman"/>
                <w:b/>
              </w:rPr>
              <w:t>Iznos prijavljene tražbine (kn)</w:t>
            </w:r>
            <w:r w:rsidRPr="00535644">
              <w:rPr>
                <w:rStyle w:val="Referencafusnote"/>
                <w:rFonts w:hAnsi="Times New Roman" w:ascii="Times New Roman"/>
                <w:b/>
              </w:rPr>
              <w:footnoteReference w:id="1"/>
            </w:r>
          </w:p>
        </w:tc>
        <w:tc>
          <w:tcPr>
            <w:tcW w:type="pct" w:w="671"/>
            <w:vAlign w:val="center"/>
          </w:tcPr>
          <w:p w:rsidRDefault="00702487" w:rsidP="00535644" w:rsidR="00702487" w:rsidRPr="0053564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535644">
              <w:rPr>
                <w:rFonts w:hAnsi="Times New Roman" w:ascii="Times New Roman"/>
                <w:b/>
              </w:rPr>
              <w:t>Pravna osnova prijavljene tražbine</w:t>
            </w:r>
          </w:p>
        </w:tc>
        <w:tc>
          <w:tcPr>
            <w:tcW w:type="pct" w:w="441"/>
            <w:vAlign w:val="center"/>
          </w:tcPr>
          <w:p w:rsidRDefault="00702487" w:rsidP="00535644" w:rsidR="00702487" w:rsidRPr="0053564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535644">
              <w:rPr>
                <w:rFonts w:hAnsi="Times New Roman" w:ascii="Times New Roman"/>
                <w:b/>
              </w:rPr>
              <w:t>Iznos priznate tražbine</w:t>
            </w:r>
          </w:p>
          <w:p w:rsidRDefault="00702487" w:rsidP="00535644" w:rsidR="00702487" w:rsidRPr="0053564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535644">
              <w:rPr>
                <w:rFonts w:hAnsi="Times New Roman" w:ascii="Times New Roman"/>
                <w:b/>
              </w:rPr>
              <w:t>(kn)</w:t>
            </w:r>
          </w:p>
        </w:tc>
        <w:tc>
          <w:tcPr>
            <w:tcW w:type="pct" w:w="716"/>
            <w:vAlign w:val="center"/>
          </w:tcPr>
          <w:p w:rsidRDefault="00702487" w:rsidP="00535644" w:rsidR="00702487" w:rsidRPr="0053564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535644">
              <w:rPr>
                <w:rFonts w:hAnsi="Times New Roman" w:ascii="Times New Roman"/>
                <w:b/>
              </w:rPr>
              <w:t>Pravna osnova priznate tražbine</w:t>
            </w:r>
          </w:p>
        </w:tc>
      </w:tr>
      <w:tr w:rsidTr="00535644" w:rsidR="00535644" w:rsidRPr="005530D3">
        <w:tc>
          <w:tcPr>
            <w:tcW w:type="pct" w:w="355"/>
            <w:vAlign w:val="center"/>
          </w:tcPr>
          <w:p w:rsidRDefault="001B23DB" w:rsidP="00535644" w:rsidR="001B23DB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1123"/>
            <w:vAlign w:val="center"/>
          </w:tcPr>
          <w:p w:rsidRDefault="001B23DB" w:rsidP="00535644" w:rsidR="001B23DB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RH, Ministarstvo financija, Porezna uprava, PU Zagreb, zastupana po ŽDO u Zagrebu</w:t>
            </w:r>
          </w:p>
        </w:tc>
        <w:tc>
          <w:tcPr>
            <w:tcW w:type="pct" w:w="444"/>
            <w:vAlign w:val="center"/>
          </w:tcPr>
          <w:p w:rsidRDefault="001B23DB" w:rsidP="00535644" w:rsidR="001B23DB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717"/>
            <w:vAlign w:val="center"/>
          </w:tcPr>
          <w:p w:rsidRDefault="001B23DB" w:rsidP="00535644" w:rsidR="001B23DB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pct" w:w="533"/>
            <w:vAlign w:val="center"/>
          </w:tcPr>
          <w:p w:rsidRDefault="001B23DB" w:rsidP="00535644" w:rsidR="001B23DB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3.641,87</w:t>
            </w:r>
          </w:p>
        </w:tc>
        <w:tc>
          <w:tcPr>
            <w:tcW w:type="pct" w:w="671"/>
            <w:vAlign w:val="center"/>
          </w:tcPr>
          <w:p w:rsidRDefault="001B23DB" w:rsidP="00535644" w:rsidR="001B23DB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Ovjereni knjigovodstveni izlist iz ISPU za konta 1732, 5262, 1732 </w:t>
            </w:r>
          </w:p>
        </w:tc>
        <w:tc>
          <w:tcPr>
            <w:tcW w:type="pct" w:w="441"/>
            <w:vAlign w:val="center"/>
          </w:tcPr>
          <w:p w:rsidRDefault="001B23DB" w:rsidP="00535644" w:rsidR="001B23DB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3.641,87</w:t>
            </w:r>
          </w:p>
        </w:tc>
        <w:tc>
          <w:tcPr>
            <w:tcW w:type="pct" w:w="716"/>
            <w:vAlign w:val="center"/>
          </w:tcPr>
          <w:p w:rsidRDefault="001B23DB" w:rsidP="00535644" w:rsidR="001B23DB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Ovjereni knjigovodstveni izlist iz ISPU za konta 1732, 5262, 1732 </w:t>
            </w:r>
          </w:p>
        </w:tc>
      </w:tr>
      <w:tr w:rsidTr="00535644" w:rsidR="00535644" w:rsidRPr="005530D3">
        <w:tc>
          <w:tcPr>
            <w:tcW w:type="pct" w:w="355"/>
            <w:vAlign w:val="center"/>
          </w:tcPr>
          <w:p w:rsidRDefault="00797168" w:rsidP="00535644" w:rsidR="00797168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1123"/>
            <w:vAlign w:val="center"/>
          </w:tcPr>
          <w:p w:rsidRDefault="00797168" w:rsidP="00535644" w:rsidR="00797168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DOMINO GRADNJA d.o.o.</w:t>
            </w:r>
          </w:p>
        </w:tc>
        <w:tc>
          <w:tcPr>
            <w:tcW w:type="pct" w:w="444"/>
            <w:vAlign w:val="center"/>
          </w:tcPr>
          <w:p w:rsidRDefault="00797168" w:rsidP="00535644" w:rsidR="00797168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48010426889</w:t>
            </w:r>
          </w:p>
        </w:tc>
        <w:tc>
          <w:tcPr>
            <w:tcW w:type="pct" w:w="717"/>
            <w:vAlign w:val="center"/>
          </w:tcPr>
          <w:p w:rsidRDefault="00797168" w:rsidP="00535644" w:rsidR="00797168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Joze Martinovića 13</w:t>
            </w:r>
          </w:p>
        </w:tc>
        <w:tc>
          <w:tcPr>
            <w:tcW w:type="pct" w:w="533"/>
            <w:vAlign w:val="center"/>
          </w:tcPr>
          <w:p w:rsidRDefault="00797168" w:rsidP="00535644" w:rsidR="00797168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1.126.784,46</w:t>
            </w:r>
          </w:p>
        </w:tc>
        <w:tc>
          <w:tcPr>
            <w:tcW w:type="pct" w:w="671"/>
            <w:vAlign w:val="center"/>
          </w:tcPr>
          <w:p w:rsidRDefault="00797168" w:rsidP="00535644" w:rsidR="00797168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OGS u Zgb posl.br. Ovrv-8704/2016 od 24.08.2016., ovršni postupak Ovrv-8704/16 pred OGS u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Zgb, rješenje o ovrsi jb M.Glibote posl.br. Ovrv-4230/2015 od 16.10.2015., obračun kamata</w:t>
            </w:r>
          </w:p>
        </w:tc>
        <w:tc>
          <w:tcPr>
            <w:tcW w:type="pct" w:w="441"/>
            <w:vAlign w:val="center"/>
          </w:tcPr>
          <w:p w:rsidRDefault="00797168" w:rsidP="00535644" w:rsidR="00797168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1.126.784,46</w:t>
            </w:r>
          </w:p>
        </w:tc>
        <w:tc>
          <w:tcPr>
            <w:tcW w:type="pct" w:w="716"/>
            <w:vAlign w:val="center"/>
          </w:tcPr>
          <w:p w:rsidRDefault="00797168" w:rsidP="00535644" w:rsidR="00797168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OGS u Zgb posl.br. Ovrv-8704/2016 od 24.08.2016., ovršni postupak Ovrv-8704/16 pred OGS u Zgb,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rješenje o ovrsi jb M.Glibote posl.br. Ovrv-4230/2015 od 16.10.2015., obračun kamata</w:t>
            </w:r>
          </w:p>
        </w:tc>
      </w:tr>
    </w:tbl>
    <w:p w:rsidRDefault="00797168" w:rsidP="00535644" w:rsidR="00201246">
      <w:pPr>
        <w:pStyle w:val="Bezproreda"/>
        <w:ind w:firstLine="708" w:left="106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 xml:space="preserve">  1.130.426,33</w:t>
      </w:r>
    </w:p>
    <w:p w:rsidRDefault="00797168" w:rsidP="00201246" w:rsidR="00797168">
      <w:pPr>
        <w:pStyle w:val="Bezproreda"/>
        <w:ind w:firstLine="708" w:left="6372"/>
        <w:rPr>
          <w:rFonts w:hAnsi="Times New Roman" w:ascii="Times New Roman"/>
          <w:sz w:val="24"/>
        </w:rPr>
      </w:pPr>
    </w:p>
    <w:p w:rsidRDefault="00797168" w:rsidP="00201246" w:rsidR="00797168">
      <w:pPr>
        <w:pStyle w:val="Bezproreda"/>
        <w:ind w:firstLine="708" w:left="6372"/>
        <w:rPr>
          <w:rFonts w:hAnsi="Times New Roman" w:ascii="Times New Roman"/>
          <w:sz w:val="24"/>
        </w:rPr>
      </w:pPr>
    </w:p>
    <w:p w:rsidRDefault="00797168" w:rsidP="00797168" w:rsidR="0079716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>II. TABLICA RAZLUČNIH PRAVA</w:t>
      </w:r>
    </w:p>
    <w:tbl>
      <w:tblPr>
        <w:tblW w:type="auto" w:w="0"/>
        <w:jc w:val="center"/>
        <w:tblInd w:type="dxa" w:w="-2478"/>
        <w:tblLayout w:type="fixed"/>
        <w:tblLook w:val="0000" w:noVBand="0" w:noHBand="0" w:lastColumn="0" w:firstColumn="0" w:lastRow="0" w:firstRow="0"/>
      </w:tblPr>
      <w:tblGrid>
        <w:gridCol w:w="834"/>
        <w:gridCol w:w="2551"/>
        <w:gridCol w:w="1843"/>
        <w:gridCol w:w="1418"/>
        <w:gridCol w:w="1742"/>
        <w:gridCol w:w="1276"/>
        <w:gridCol w:w="1559"/>
        <w:gridCol w:w="3680"/>
      </w:tblGrid>
      <w:tr w:rsidTr="00151520" w:rsidR="00535644">
        <w:trPr>
          <w:jc w:val="center"/>
        </w:trPr>
        <w:tc>
          <w:tcPr>
            <w:tcW w:type="dxa" w:w="8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97168" w:rsidP="00014DE0" w:rsidR="007971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97168" w:rsidP="00014DE0" w:rsidR="007971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97168" w:rsidP="00014DE0" w:rsidR="007971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97168" w:rsidP="00014DE0" w:rsidR="007971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97168" w:rsidP="00014DE0" w:rsidR="007971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dxa" w:w="17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97168" w:rsidP="00014DE0" w:rsidR="007971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97168" w:rsidP="00014DE0" w:rsidR="007971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97168" w:rsidP="00014DE0" w:rsidR="007971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dxa" w:w="36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97168" w:rsidP="00014DE0" w:rsidR="00797168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151520" w:rsidR="00535644">
        <w:trPr>
          <w:jc w:val="center"/>
        </w:trPr>
        <w:tc>
          <w:tcPr>
            <w:tcW w:type="dxa" w:w="8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535644" w:rsidP="00535644" w:rsidR="0053564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535644" w:rsidP="00535644" w:rsidR="00535644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DOMINO GRADNJA d.o.o.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535644" w:rsidP="00535644" w:rsidR="00535644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48010426889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535644" w:rsidP="00535644" w:rsidR="00535644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Joze Martinovića 13</w:t>
            </w:r>
          </w:p>
        </w:tc>
        <w:tc>
          <w:tcPr>
            <w:tcW w:type="dxa" w:w="17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535644" w:rsidP="00535644" w:rsidR="0053564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zk odjel Zagreb, k.o. Grad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535644" w:rsidP="00535644" w:rsidR="0053564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865.145,70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535644" w:rsidP="00535644" w:rsidR="0053564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Općinskog građanskog suda u Zagrebu posl.br. Ovrv-8704/2016 od 24.8.2016.g.</w:t>
            </w:r>
          </w:p>
        </w:tc>
        <w:tc>
          <w:tcPr>
            <w:tcW w:type="dxa" w:w="36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411231" w:rsidP="00636D9F" w:rsidR="00636D9F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411231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</w:t>
            </w:r>
            <w:r w:rsidR="00636D9F">
              <w:rPr>
                <w:rFonts w:hAnsi="Times New Roman" w:ascii="Times New Roman"/>
                <w:sz w:val="20"/>
                <w:szCs w:val="20"/>
              </w:rPr>
              <w:t>nekretnina upisana OGS u Zagrebu, zk odjel Zagreb i to nekretnine upisane u zk.ul.br. 6551 k.o. Grad Zagreb, koja se sastoji od ½ dijela zk.č.br. 5647/4-obiteljska stambena zgrada i dvorište u Zagrebu, Knežija br. 106, površine 83,6 čhv ili 299 m2, a koja čestica po stanju u katastarskom operatu odgovara k.č.br. 5705 – kuća Blaža Trgoiranina br. 2, površine 75 m2 i dvorište površine 220 m2, ukupne površine 295 m2, evidentiranoj u posjedovnom listu broj 4597 k.o. Trešnjevka</w:t>
            </w:r>
          </w:p>
          <w:p w:rsidRDefault="00411231" w:rsidP="00151520" w:rsidR="00411231">
            <w:pPr>
              <w:pStyle w:val="Bezproreda"/>
              <w:jc w:val="both"/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="00636D9F">
              <w:rPr>
                <w:rFonts w:hAnsi="Times New Roman" w:ascii="Times New Roman"/>
                <w:sz w:val="20"/>
                <w:szCs w:val="20"/>
              </w:rPr>
              <w:t xml:space="preserve">nekretnina upisana OGS u Zagrebu, zk </w:t>
            </w:r>
            <w:r w:rsidR="00636D9F">
              <w:rPr>
                <w:rFonts w:hAnsi="Times New Roman" w:ascii="Times New Roman"/>
                <w:sz w:val="20"/>
                <w:szCs w:val="20"/>
              </w:rPr>
              <w:lastRenderedPageBreak/>
              <w:t>odjel Zagreb i to nekretnine upisane u zk.ul.br. 17494 k.o. Grad Zagreb, koja se sastoji od ukupno 164/310,2 dijela zk.č.br. 17494 k.o. Grad Zagreb, koja se sastoji od ukupno 164/310,2 dijela zk.č.br. 5650/1 – oranica u Vurovčici površine 308 čhv ili 1107 m2 i zk.č.br. 5650/3 – oranica (put) u Vurovčici površine 2,2 čhv ili 8 m2, koja nekretnina je u zemljišnim knjigama upisana kao društveno vlasništvo s pravom korištenja uknjiženim u smislu odredaba članka 38. i 39. Zakona o nacionalizaciji stambenih zgrada i građevinskog zemljišta za korist Zlatka Trtenjaka (Mijo) iz Samobora, Pod brezom br. 20, OIB: 74788053170, u 82/210,2 dijela i Đurđice Petrić r. Trstenjak iz Varaždina, Masarykova br. 21, OIB: 31761463451, u 82/310,2 dijela, a koji suvlasnički dio po stanju u katastarskom operatu odgovara k.č.br. 5650 – kuća i zgrada u Mogoričkoj ulici br. 9 površine 100 m2 i dvorište površine 511 m2, ukupne površine 611 m2, evidentiranoj u posjedovnom listu broj 3454 k.o. Trešnjevka</w:t>
            </w:r>
          </w:p>
        </w:tc>
      </w:tr>
    </w:tbl>
    <w:p w:rsidRDefault="00201246" w:rsidP="00702487" w:rsidR="00201246">
      <w:pPr>
        <w:pStyle w:val="Bezproreda"/>
        <w:rPr>
          <w:rFonts w:hAnsi="Times New Roman" w:ascii="Times New Roman"/>
          <w:sz w:val="24"/>
        </w:rPr>
      </w:pPr>
    </w:p>
    <w:p w:rsidRDefault="00C7344F" w:rsidP="00702487" w:rsidR="007A223E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</w:t>
      </w:r>
      <w:r w:rsidRPr="003726DD">
        <w:rPr>
          <w:rFonts w:hAnsi="Times New Roman" w:ascii="Times New Roman"/>
          <w:sz w:val="24"/>
        </w:rPr>
        <w:t>jesto i datum</w:t>
      </w:r>
      <w:r>
        <w:rPr>
          <w:rFonts w:hAnsi="Times New Roman" w:ascii="Times New Roman"/>
          <w:sz w:val="24"/>
        </w:rPr>
        <w:t>: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151520" w:rsidP="00702487" w:rsidR="00702487" w:rsidRPr="003726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u w:val="single"/>
        </w:rPr>
        <w:t>15.06.2018</w:t>
      </w:r>
      <w:r w:rsidR="00C7344F">
        <w:rPr>
          <w:rFonts w:hAnsi="Times New Roman" w:ascii="Times New Roman"/>
          <w:sz w:val="24"/>
          <w:u w:val="single"/>
        </w:rPr>
        <w:t>.</w:t>
      </w:r>
      <w:r>
        <w:rPr>
          <w:rFonts w:hAnsi="Times New Roman" w:ascii="Times New Roman"/>
          <w:sz w:val="24"/>
          <w:u w:val="single"/>
        </w:rPr>
        <w:t>god.</w:t>
      </w:r>
      <w:r w:rsidR="00C7344F">
        <w:rPr>
          <w:rFonts w:hAnsi="Times New Roman" w:ascii="Times New Roman"/>
          <w:sz w:val="24"/>
          <w:u w:val="single"/>
        </w:rPr>
        <w:t>___</w:t>
      </w:r>
      <w:r w:rsidR="00201246">
        <w:rPr>
          <w:rFonts w:hAnsi="Times New Roman" w:ascii="Times New Roman"/>
          <w:sz w:val="24"/>
        </w:rPr>
        <w:tab/>
      </w:r>
      <w:r w:rsidR="00201246">
        <w:rPr>
          <w:rFonts w:hAnsi="Times New Roman" w:ascii="Times New Roman"/>
          <w:sz w:val="24"/>
        </w:rPr>
        <w:tab/>
      </w:r>
      <w:r w:rsidR="00201246">
        <w:rPr>
          <w:rFonts w:hAnsi="Times New Roman" w:ascii="Times New Roman"/>
          <w:sz w:val="24"/>
        </w:rPr>
        <w:tab/>
      </w:r>
      <w:r w:rsidR="00201246">
        <w:rPr>
          <w:rFonts w:hAnsi="Times New Roman" w:ascii="Times New Roman"/>
          <w:sz w:val="24"/>
        </w:rPr>
        <w:tab/>
      </w:r>
      <w:r w:rsidR="00201246">
        <w:rPr>
          <w:rFonts w:hAnsi="Times New Roman" w:ascii="Times New Roman"/>
          <w:sz w:val="24"/>
        </w:rPr>
        <w:tab/>
      </w:r>
      <w:r w:rsidR="00535644">
        <w:rPr>
          <w:rFonts w:hAnsi="Times New Roman" w:ascii="Times New Roman"/>
          <w:sz w:val="24"/>
        </w:rPr>
        <w:tab/>
      </w:r>
      <w:r w:rsidR="00535644">
        <w:rPr>
          <w:rFonts w:hAnsi="Times New Roman" w:ascii="Times New Roman"/>
          <w:sz w:val="24"/>
        </w:rPr>
        <w:tab/>
      </w:r>
      <w:r w:rsidR="00535644">
        <w:rPr>
          <w:rFonts w:hAnsi="Times New Roman" w:ascii="Times New Roman"/>
          <w:sz w:val="24"/>
        </w:rPr>
        <w:tab/>
      </w:r>
      <w:r w:rsidR="00535644">
        <w:rPr>
          <w:rFonts w:hAnsi="Times New Roman" w:ascii="Times New Roman"/>
          <w:sz w:val="24"/>
        </w:rPr>
        <w:tab/>
      </w:r>
      <w:r w:rsidR="00535644">
        <w:rPr>
          <w:rFonts w:hAnsi="Times New Roman" w:ascii="Times New Roman"/>
          <w:sz w:val="24"/>
        </w:rPr>
        <w:tab/>
      </w:r>
      <w:r w:rsidR="00535644">
        <w:rPr>
          <w:rFonts w:hAnsi="Times New Roman" w:ascii="Times New Roman"/>
          <w:sz w:val="24"/>
        </w:rPr>
        <w:tab/>
      </w:r>
      <w:r w:rsidR="00535644">
        <w:rPr>
          <w:rFonts w:hAnsi="Times New Roman" w:ascii="Times New Roman"/>
          <w:sz w:val="24"/>
        </w:rPr>
        <w:tab/>
      </w:r>
      <w:r w:rsidR="00201246">
        <w:rPr>
          <w:rFonts w:hAnsi="Times New Roman" w:ascii="Times New Roman"/>
          <w:sz w:val="24"/>
        </w:rPr>
        <w:t>Zvonimir Bodrožić</w:t>
      </w:r>
      <w:r w:rsidR="00C7344F">
        <w:rPr>
          <w:rFonts w:hAnsi="Times New Roman" w:ascii="Times New Roman"/>
          <w:sz w:val="24"/>
        </w:rPr>
        <w:t>, stečajni upravitelj</w:t>
      </w:r>
    </w:p>
    <w:sectPr w:rsidSect="00797168" w:rsidR="00702487" w:rsidRPr="003726DD">
      <w:head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26E" w:rsidP="00702487" w:rsidR="00C5026E">
      <w:pPr>
        <w:spacing w:after="0"/>
      </w:pPr>
      <w:r>
        <w:separator/>
      </w:r>
    </w:p>
  </w:endnote>
  <w:endnote w:id="0" w:type="continuationSeparator">
    <w:p w:rsidRDefault="00C5026E" w:rsidP="00702487" w:rsidR="00C5026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26E" w:rsidP="00702487" w:rsidR="00C5026E">
      <w:pPr>
        <w:spacing w:after="0"/>
      </w:pPr>
      <w:r>
        <w:separator/>
      </w:r>
    </w:p>
  </w:footnote>
  <w:footnote w:id="0" w:type="continuationSeparator">
    <w:p w:rsidRDefault="00C5026E" w:rsidP="00702487" w:rsidR="00C5026E">
      <w:pPr>
        <w:spacing w:after="0"/>
      </w:pPr>
      <w:r>
        <w:continuationSeparator/>
      </w:r>
    </w:p>
  </w:footnote>
  <w:footnote w:id="1">
    <w:p w:rsidRDefault="00F01CEC" w:rsidP="006B68B7" w:rsidR="00F01CEC" w:rsidRPr="006B68B7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168" w:rsidP="00797168" w:rsidR="00797168" w:rsidRPr="00797168">
    <w:pPr>
      <w:pStyle w:val="Naslov"/>
    </w:pPr>
    <w:r w:rsidRPr="00797168">
      <w:t>Stečajni upravitelj</w:t>
    </w:r>
  </w:p>
  <w:p w:rsidRDefault="00797168" w:rsidP="00797168" w:rsidR="00797168" w:rsidRPr="00797168">
    <w:pPr>
      <w:pStyle w:val="Naslov1"/>
      <w:jc w:val="center"/>
      <w:rPr>
        <w:b/>
        <w:bCs/>
        <w:sz w:val="24"/>
      </w:rPr>
    </w:pPr>
    <w:r w:rsidRPr="00797168">
      <w:rPr>
        <w:b/>
        <w:bCs/>
        <w:sz w:val="24"/>
      </w:rPr>
      <w:t>ZVONIMIR BODROŽIĆ</w:t>
    </w:r>
  </w:p>
  <w:p w:rsidRDefault="00797168" w:rsidP="00797168" w:rsidR="00797168" w:rsidRPr="00797168">
    <w:pPr>
      <w:pStyle w:val="Naslov3"/>
      <w:pBdr>
        <w:bottom w:space="0" w:sz="0" w:color="auto" w:val="none"/>
      </w:pBdr>
      <w:rPr>
        <w:sz w:val="24"/>
      </w:rPr>
    </w:pPr>
    <w:r w:rsidRPr="00797168">
      <w:rPr>
        <w:sz w:val="24"/>
      </w:rPr>
      <w:t>Jurišićeva 30, 10000 Zagreb, tel/fax: +385 1 4821 444; mob: 091 519 2889</w:t>
    </w:r>
  </w:p>
  <w:p w:rsidRDefault="00797168" w:rsidP="00797168" w:rsidR="00797168" w:rsidRPr="00797168">
    <w:pPr>
      <w:jc w:val="center"/>
      <w:rPr>
        <w:b/>
        <w:bCs/>
        <w:sz w:val="24"/>
        <w:szCs w:val="24"/>
      </w:rPr>
    </w:pPr>
    <w:r w:rsidRPr="00797168">
      <w:rPr>
        <w:b/>
        <w:bCs/>
        <w:sz w:val="24"/>
        <w:szCs w:val="24"/>
      </w:rPr>
      <w:t>e-mail: odvjetnik.bodrozic@gmail.com</w:t>
    </w:r>
  </w:p>
  <w:p w:rsidRDefault="00797168" w:rsidP="00797168" w:rsidR="00797168" w:rsidRPr="00797168">
    <w:pPr>
      <w:pBdr>
        <w:bottom w:space="1" w:sz="4" w:color="auto" w:val="single"/>
      </w:pBdr>
      <w:jc w:val="center"/>
      <w:rPr>
        <w:b/>
        <w:bCs/>
        <w:sz w:val="24"/>
        <w:szCs w:val="24"/>
      </w:rPr>
    </w:pPr>
    <w:r w:rsidRPr="00797168">
      <w:rPr>
        <w:b/>
        <w:bCs/>
        <w:sz w:val="24"/>
        <w:szCs w:val="24"/>
      </w:rPr>
      <w:t>OIB: 85272390668   Žiro račun: 2340009-1160319447</w:t>
    </w:r>
  </w:p>
  <w:p w:rsidRDefault="00797168" w:rsidR="007971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452D1"/>
    <w:multiLevelType w:val="hybridMultilevel"/>
    <w:tmpl w:val="0560B538"/>
    <w:lvl w:tplc="A1E8F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B66744"/>
    <w:multiLevelType w:val="hybridMultilevel"/>
    <w:tmpl w:val="FECEE4C0"/>
    <w:lvl w:tplc="03AC4A9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F86502"/>
    <w:multiLevelType w:val="hybridMultilevel"/>
    <w:tmpl w:val="09F68CD2"/>
    <w:lvl w:tplc="7936A8E0" w:ilvl="0">
      <w:start w:val="86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36F27"/>
    <w:rsid w:val="00043869"/>
    <w:rsid w:val="000E00EC"/>
    <w:rsid w:val="000E6AFB"/>
    <w:rsid w:val="001207F0"/>
    <w:rsid w:val="00133119"/>
    <w:rsid w:val="00151520"/>
    <w:rsid w:val="001735AB"/>
    <w:rsid w:val="00175108"/>
    <w:rsid w:val="001B23DB"/>
    <w:rsid w:val="001E4321"/>
    <w:rsid w:val="00201246"/>
    <w:rsid w:val="002523B1"/>
    <w:rsid w:val="00270A3D"/>
    <w:rsid w:val="002929D6"/>
    <w:rsid w:val="002D3E01"/>
    <w:rsid w:val="00321DC9"/>
    <w:rsid w:val="00351879"/>
    <w:rsid w:val="003750F7"/>
    <w:rsid w:val="003947CE"/>
    <w:rsid w:val="003D0A71"/>
    <w:rsid w:val="00411231"/>
    <w:rsid w:val="00417F9E"/>
    <w:rsid w:val="004C6921"/>
    <w:rsid w:val="005146DE"/>
    <w:rsid w:val="00520446"/>
    <w:rsid w:val="00522061"/>
    <w:rsid w:val="00535644"/>
    <w:rsid w:val="005530D3"/>
    <w:rsid w:val="005B12DF"/>
    <w:rsid w:val="005B3EA2"/>
    <w:rsid w:val="005F1D86"/>
    <w:rsid w:val="005F511A"/>
    <w:rsid w:val="00636D9F"/>
    <w:rsid w:val="00647413"/>
    <w:rsid w:val="00654DD2"/>
    <w:rsid w:val="00673438"/>
    <w:rsid w:val="006B2E3C"/>
    <w:rsid w:val="006B68B7"/>
    <w:rsid w:val="006E25C5"/>
    <w:rsid w:val="006E5C4C"/>
    <w:rsid w:val="00702487"/>
    <w:rsid w:val="0070324D"/>
    <w:rsid w:val="00732FE2"/>
    <w:rsid w:val="00777DF2"/>
    <w:rsid w:val="00797168"/>
    <w:rsid w:val="007A223E"/>
    <w:rsid w:val="007B3F93"/>
    <w:rsid w:val="007C7040"/>
    <w:rsid w:val="0083389C"/>
    <w:rsid w:val="008512FB"/>
    <w:rsid w:val="00852A9E"/>
    <w:rsid w:val="00867B12"/>
    <w:rsid w:val="00871C59"/>
    <w:rsid w:val="00872D4B"/>
    <w:rsid w:val="008A0D33"/>
    <w:rsid w:val="008B1026"/>
    <w:rsid w:val="008C483C"/>
    <w:rsid w:val="009222D4"/>
    <w:rsid w:val="009275A8"/>
    <w:rsid w:val="009453D6"/>
    <w:rsid w:val="0096354A"/>
    <w:rsid w:val="00984B4E"/>
    <w:rsid w:val="00987CA5"/>
    <w:rsid w:val="00990292"/>
    <w:rsid w:val="00A3153C"/>
    <w:rsid w:val="00AD2348"/>
    <w:rsid w:val="00AE021C"/>
    <w:rsid w:val="00AE5C10"/>
    <w:rsid w:val="00B972D4"/>
    <w:rsid w:val="00BB3CFC"/>
    <w:rsid w:val="00BE52C7"/>
    <w:rsid w:val="00BF3330"/>
    <w:rsid w:val="00C07643"/>
    <w:rsid w:val="00C16443"/>
    <w:rsid w:val="00C5026E"/>
    <w:rsid w:val="00C51B70"/>
    <w:rsid w:val="00C61F72"/>
    <w:rsid w:val="00C7344F"/>
    <w:rsid w:val="00C80D69"/>
    <w:rsid w:val="00CA0803"/>
    <w:rsid w:val="00CC5781"/>
    <w:rsid w:val="00CD318A"/>
    <w:rsid w:val="00D23222"/>
    <w:rsid w:val="00DC1FA5"/>
    <w:rsid w:val="00DD1D0F"/>
    <w:rsid w:val="00DD4FA1"/>
    <w:rsid w:val="00E2594C"/>
    <w:rsid w:val="00E80508"/>
    <w:rsid w:val="00EA595C"/>
    <w:rsid w:val="00EA6927"/>
    <w:rsid w:val="00F01CEC"/>
    <w:rsid w:val="00F030E0"/>
    <w:rsid w:val="00F51419"/>
    <w:rsid w:val="00F7002E"/>
    <w:rsid w:val="00F93DE0"/>
    <w:rsid w:val="00FA7B00"/>
    <w:rsid w:val="00FD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797168"/>
    <w:pPr>
      <w:keepNext/>
      <w:spacing w:after="0"/>
      <w:outlineLvl w:val="0"/>
    </w:pPr>
    <w:rPr>
      <w:rFonts w:eastAsia="Arial Unicode MS" w:hAnsi="Times New Roman" w:ascii="Times New Roman"/>
      <w:sz w:val="28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797168"/>
    <w:pPr>
      <w:keepNext/>
      <w:pBdr>
        <w:bottom w:space="1" w:sz="6" w:color="auto" w:val="single"/>
      </w:pBdr>
      <w:spacing w:after="0"/>
      <w:jc w:val="center"/>
      <w:outlineLvl w:val="2"/>
    </w:pPr>
    <w:rPr>
      <w:rFonts w:eastAsia="Arial Unicode MS" w:hAnsi="Times New Roman" w:ascii="Times New Roman"/>
      <w:b/>
      <w:bCs/>
      <w:sz w:val="20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C7344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7344F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C7344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C7344F"/>
    <w:rPr>
      <w:rFonts w:cs="Times New Roman" w:eastAsia="Calibri" w:hAnsi="Calibri" w:ascii="Calibri"/>
      <w:lang w:eastAsia="en-US"/>
    </w:rPr>
  </w:style>
  <w:style w:customStyle="true" w:styleId="Naslov1Char" w:type="character">
    <w:name w:val="Naslov 1 Char"/>
    <w:basedOn w:val="Zadanifontodlomka"/>
    <w:link w:val="Naslov1"/>
    <w:rsid w:val="00797168"/>
    <w:rPr>
      <w:rFonts w:cs="Times New Roman" w:eastAsia="Arial Unicode MS" w:hAnsi="Times New Roman" w:ascii="Times New Roman"/>
      <w:sz w:val="28"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797168"/>
    <w:rPr>
      <w:rFonts w:cs="Times New Roman" w:eastAsia="Arial Unicode MS" w:hAnsi="Times New Roman" w:ascii="Times New Roman"/>
      <w:b/>
      <w:bCs/>
      <w:sz w:val="20"/>
      <w:szCs w:val="24"/>
      <w:lang w:eastAsia="hr-HR"/>
    </w:rPr>
  </w:style>
  <w:style w:styleId="Naslov" w:type="paragraph">
    <w:name w:val="Title"/>
    <w:basedOn w:val="Normal"/>
    <w:link w:val="NaslovChar"/>
    <w:qFormat/>
    <w:rsid w:val="00797168"/>
    <w:pPr>
      <w:spacing w:after="0"/>
      <w:jc w:val="center"/>
    </w:pPr>
    <w:rPr>
      <w:rFonts w:eastAsia="Times New Roman" w:hAnsi="Times New Roman" w:ascii="Times New Roman"/>
      <w:b/>
      <w:bCs/>
      <w:sz w:val="24"/>
      <w:szCs w:val="24"/>
      <w:lang w:eastAsia="zh-CN"/>
    </w:rPr>
  </w:style>
  <w:style w:customStyle="true" w:styleId="NaslovChar" w:type="character">
    <w:name w:val="Naslov Char"/>
    <w:basedOn w:val="Zadanifontodlomka"/>
    <w:link w:val="Naslov"/>
    <w:rsid w:val="00797168"/>
    <w:rPr>
      <w:rFonts w:cs="Times New Roman" w:eastAsia="Times New Roman" w:hAnsi="Times New Roman" w:ascii="Times New Roman"/>
      <w:b/>
      <w:bCs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141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1419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5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9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95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95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95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797168"/>
    <w:pPr>
      <w:keepNext/>
      <w:spacing w:after="0"/>
      <w:outlineLvl w:val="0"/>
    </w:pPr>
    <w:rPr>
      <w:rFonts w:ascii="Times New Roman" w:eastAsia="Arial Unicode MS" w:hAnsi="Times New Roman"/>
      <w:sz w:val="28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797168"/>
    <w:pPr>
      <w:keepNext/>
      <w:pBdr>
        <w:bottom w:color="auto" w:space="1" w:sz="6" w:val="single"/>
      </w:pBdr>
      <w:spacing w:after="0"/>
      <w:jc w:val="center"/>
      <w:outlineLvl w:val="2"/>
    </w:pPr>
    <w:rPr>
      <w:rFonts w:ascii="Times New Roman" w:eastAsia="Arial Unicode MS" w:hAnsi="Times New Roman"/>
      <w:b/>
      <w:bCs/>
      <w:sz w:val="2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C7344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7344F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C7344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C7344F"/>
    <w:rPr>
      <w:rFonts w:ascii="Calibri" w:cs="Times New Roman" w:eastAsia="Calibri" w:hAnsi="Calibri"/>
      <w:lang w:eastAsia="en-US"/>
    </w:rPr>
  </w:style>
  <w:style w:customStyle="1" w:styleId="Naslov1Char" w:type="character">
    <w:name w:val="Naslov 1 Char"/>
    <w:basedOn w:val="Zadanifontodlomka"/>
    <w:link w:val="Naslov1"/>
    <w:rsid w:val="00797168"/>
    <w:rPr>
      <w:rFonts w:ascii="Times New Roman" w:cs="Times New Roman" w:eastAsia="Arial Unicode MS" w:hAnsi="Times New Roman"/>
      <w:sz w:val="28"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797168"/>
    <w:rPr>
      <w:rFonts w:ascii="Times New Roman" w:cs="Times New Roman" w:eastAsia="Arial Unicode MS" w:hAnsi="Times New Roman"/>
      <w:b/>
      <w:bCs/>
      <w:sz w:val="20"/>
      <w:szCs w:val="24"/>
      <w:lang w:eastAsia="hr-HR"/>
    </w:rPr>
  </w:style>
  <w:style w:styleId="Naslov" w:type="paragraph">
    <w:name w:val="Title"/>
    <w:basedOn w:val="Normal"/>
    <w:link w:val="NaslovChar"/>
    <w:qFormat/>
    <w:rsid w:val="00797168"/>
    <w:pPr>
      <w:spacing w:after="0"/>
      <w:jc w:val="center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customStyle="1" w:styleId="NaslovChar" w:type="character">
    <w:name w:val="Naslov Char"/>
    <w:basedOn w:val="Zadanifontodlomka"/>
    <w:link w:val="Naslov"/>
    <w:rsid w:val="00797168"/>
    <w:rPr>
      <w:rFonts w:ascii="Times New Roman" w:cs="Times New Roman" w:eastAsia="Times New Roman" w:hAnsi="Times New Roman"/>
      <w:b/>
      <w:bCs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141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1419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5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9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95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95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95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836DE-1890-42B8-9E91-A99C621833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523</properties:Words>
  <properties:Characters>3002</properties:Characters>
  <properties:Lines>167</properties:Lines>
  <properties:Paragraphs>54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2018-06-21T12:30:00Z</dcterms:created>
  <dc:creator>ADMINIBM</dc:creator>
  <cp:lastModifiedBy>Renata Klokočki</cp:lastModifiedBy>
  <cp:lastPrinted>2018-06-21T12:30:00Z</cp:lastPrinted>
  <dcterms:modified xmlns:xsi="http://www.w3.org/2001/XMLSchema-instance" xsi:type="dcterms:W3CDTF">2018-06-21T12:37:00Z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St-489/2018-11 / Podnesak - Tablica prijavljenih i osporenih tražbina (Tablice prijavljenih tražbina razlučnih i izlučnih prava-St-489-18.docx)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