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7cbc" w14:paraId="d537cbc" w:rsidRDefault="0013233F" w:rsidP="001940FB" w:rsidR="0013233F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590D60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3233F" w:rsidP="00AA6BCF" w:rsidR="0013233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3233F" w:rsidP="0013233F" w:rsidR="0013233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13233F" w:rsidP="0013233F" w:rsidR="0013233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13233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13233F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 w:rsidRPr="0013233F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775344">
        <w:rPr>
          <w:rFonts w:cs="Calibri" w:eastAsia="Arial Unicode MS" w:hAnsi="Calibri" w:ascii="Calibri"/>
          <w:kern w:val="1"/>
          <w:lang w:eastAsia="ar-SA" w:val="hr-HR"/>
        </w:rPr>
        <w:t>PLAZIBAT VLADIMIR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13233F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775344" w:rsidRPr="00775344">
        <w:rPr>
          <w:rFonts w:cs="Calibri" w:hAnsi="Calibri" w:ascii="Calibri"/>
        </w:rPr>
        <w:t>81.904,41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775344" w:rsidRPr="00775344">
        <w:rPr>
          <w:rFonts w:cs="Calibri" w:hAnsi="Calibri" w:ascii="Calibri"/>
        </w:rPr>
        <w:t>75.704,41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775344" w:rsidRPr="00775344">
        <w:rPr>
          <w:rFonts w:cs="Calibri" w:hAnsi="Calibri" w:ascii="Calibri"/>
        </w:rPr>
        <w:t>6.200,00 kn</w:t>
      </w:r>
      <w:r w:rsidR="00775344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13233F">
        <w:rPr>
          <w:rFonts w:cs="Calibri" w:hAnsi="Calibri" w:ascii="Calibri"/>
        </w:rPr>
        <w:t>pa čak ni</w:t>
      </w:r>
      <w:r w:rsidR="00590D60">
        <w:rPr>
          <w:rFonts w:cs="Calibri" w:hAnsi="Calibri" w:ascii="Calibri"/>
        </w:rPr>
        <w:t xml:space="preserve"> </w:t>
      </w:r>
      <w:r w:rsidR="0013233F">
        <w:rPr>
          <w:rFonts w:cs="Calibri" w:hAnsi="Calibri" w:ascii="Calibri"/>
        </w:rPr>
        <w:t xml:space="preserve">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13233F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13233F" w:rsidRPr="0013233F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13233F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775344" w:rsidP="00E43846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 w:rsidRPr="00775344">
              <w:rPr>
                <w:rFonts w:cs="Calibri" w:hAnsi="Calibri" w:ascii="Calibri"/>
              </w:rPr>
              <w:t>PLAZIBAT VLADIMIR</w:t>
            </w:r>
            <w:r>
              <w:rPr>
                <w:rFonts w:cs="Calibri"/>
              </w:rPr>
              <w:t xml:space="preserve">, </w:t>
            </w:r>
            <w:r w:rsidRPr="00775344">
              <w:rPr>
                <w:rFonts w:cs="Calibri"/>
              </w:rPr>
              <w:t xml:space="preserve"> </w:t>
            </w:r>
            <w:r w:rsidRPr="00775344">
              <w:rPr>
                <w:rFonts w:cs="Calibri" w:hAnsi="Calibri" w:ascii="Calibri"/>
              </w:rPr>
              <w:t>Sv. Mihovila 56, Dugopolje</w:t>
            </w:r>
            <w:r w:rsidR="00574F98">
              <w:rPr>
                <w:rFonts w:cs="Calibri" w:hAnsi="Calibri" w:ascii="Calibri"/>
              </w:rPr>
              <w:t>,</w:t>
            </w:r>
            <w:r w:rsidR="00574F98"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>OIB:</w:t>
            </w:r>
            <w:r w:rsidR="00E43846">
              <w:rPr>
                <w:rFonts w:cs="Calibri" w:hAnsi="Calibri" w:ascii="Calibri"/>
              </w:rPr>
              <w:t xml:space="preserve"> </w:t>
            </w:r>
            <w:r w:rsidRPr="00775344">
              <w:rPr>
                <w:rFonts w:cs="Calibri" w:hAnsi="Calibri" w:ascii="Calibri"/>
              </w:rPr>
              <w:t>18306642339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75344" w:rsidP="00574F98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775344">
              <w:rPr>
                <w:rFonts w:cs="Calibri" w:hAnsi="Calibri" w:ascii="Calibri"/>
              </w:rPr>
              <w:t>Ugovor o štednom depozitu broj 81-70-13117-5 i knjigovodstvena kartica udjela,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77534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75344">
              <w:rPr>
                <w:rFonts w:cs="Calibri" w:hAnsi="Calibri" w:ascii="Calibri"/>
              </w:rPr>
              <w:t>81.904,41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77534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75344">
              <w:rPr>
                <w:rFonts w:cs="Calibri" w:hAnsi="Calibri" w:ascii="Calibri"/>
              </w:rPr>
              <w:t>75.704,41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775344" w:rsidP="00E43846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75344">
              <w:rPr>
                <w:rFonts w:cs="Calibri" w:hAnsi="Calibri" w:ascii="Calibri"/>
              </w:rPr>
              <w:t>6.200,00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3233F" w:rsidP="0013233F" w:rsidR="0013233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B50A0" w:rsidP="007A4A29" w:rsidR="007A4A29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3700" cx="273685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3700" cx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4A29" w:rsidP="007A4A29" w:rsidR="007A4A29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A4A29" w:rsidP="007A4A29" w:rsidR="007A4A2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7A4A29" w:rsidP="007A4A29" w:rsidR="007A4A29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999" w:rsidR="00E07999">
      <w:pPr>
        <w:spacing w:after="0"/>
      </w:pPr>
      <w:r>
        <w:separator/>
      </w:r>
    </w:p>
  </w:endnote>
  <w:endnote w:id="0" w:type="continuationSeparator">
    <w:p w:rsidRDefault="00E07999" w:rsidR="00E079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53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999" w:rsidR="00E07999">
      <w:pPr>
        <w:spacing w:after="0"/>
      </w:pPr>
      <w:r>
        <w:separator/>
      </w:r>
    </w:p>
  </w:footnote>
  <w:footnote w:id="0" w:type="continuationSeparator">
    <w:p w:rsidRDefault="00E07999" w:rsidR="00E0799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37B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FCD8828C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233F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1F70A9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0A0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4F98"/>
    <w:rsid w:val="00576E3B"/>
    <w:rsid w:val="00577C3A"/>
    <w:rsid w:val="005801B5"/>
    <w:rsid w:val="00581D0F"/>
    <w:rsid w:val="00583B54"/>
    <w:rsid w:val="00583C5E"/>
    <w:rsid w:val="00587705"/>
    <w:rsid w:val="00590D60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480D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56C0"/>
    <w:rsid w:val="00736850"/>
    <w:rsid w:val="00736DF4"/>
    <w:rsid w:val="00744CEB"/>
    <w:rsid w:val="007629C5"/>
    <w:rsid w:val="007645BE"/>
    <w:rsid w:val="00766C5F"/>
    <w:rsid w:val="00772AD6"/>
    <w:rsid w:val="00775344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4A29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36EF2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20815"/>
    <w:rsid w:val="00C2095A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323A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537B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999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5249"/>
    <w:rsid w:val="00E56CE9"/>
    <w:rsid w:val="00E62751"/>
    <w:rsid w:val="00E650E9"/>
    <w:rsid w:val="00E66685"/>
    <w:rsid w:val="00E67B54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D53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37B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37B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37B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37B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D53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37B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37B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37B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37B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80A8DC-0AA4-4EA4-8F08-1A6E443437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258</properties:Words>
  <properties:Characters>1431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2018-08-23T10:48:00Z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2018-08-23T11:59:00Z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St-651/2017-289 / Podnesak - Podnesak (-289.docx)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