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db0f" w14:paraId="db3db0f" w:rsidRDefault="004465C4" w:rsidP="001940FB" w:rsidR="004465C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C373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465C4" w:rsidP="00AA6BCF" w:rsidR="004465C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465C4" w:rsidR="004465C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465C4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465C4" w:rsidP="004465C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465C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465C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F962C6" w:rsidR="00AA6BCF" w:rsidRPr="00F962C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B4749">
        <w:rPr>
          <w:rFonts w:cs="Calibri" w:eastAsia="Arial Unicode MS" w:hAnsi="Calibri" w:ascii="Calibri"/>
          <w:kern w:val="1"/>
          <w:lang w:eastAsia="ar-SA" w:val="hr-HR"/>
        </w:rPr>
        <w:t>ANTONIO MATIĆ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465C4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962C6" w:rsidRPr="00F962C6">
        <w:rPr>
          <w:rFonts w:cs="Calibri" w:eastAsia="Arial Unicode MS" w:hAnsi="Calibri" w:ascii="Calibri"/>
          <w:kern w:val="1"/>
          <w:lang w:eastAsia="ar-SA" w:val="hr-HR"/>
        </w:rPr>
        <w:t xml:space="preserve">136.283,06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962C6">
        <w:rPr>
          <w:rFonts w:cs="Calibri" w:eastAsia="Arial Unicode MS" w:hAnsi="Calibri" w:ascii="Calibri"/>
          <w:kern w:val="1"/>
          <w:lang w:eastAsia="ar-SA" w:val="hr-HR"/>
        </w:rPr>
        <w:t>124.483,06</w:t>
      </w:r>
      <w:r w:rsidR="00F962C6" w:rsidRPr="00783BFB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1</w:t>
      </w:r>
      <w:r w:rsidR="002B4749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2B4749">
        <w:rPr>
          <w:rFonts w:cs="Calibri" w:eastAsia="Arial Unicode MS" w:hAnsi="Calibri" w:ascii="Calibri"/>
          <w:kern w:val="1"/>
          <w:lang w:eastAsia="ar-SA" w:val="hr-HR"/>
        </w:rPr>
        <w:t>8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465C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465C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465C4" w:rsidRPr="004465C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465C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985"/>
        <w:gridCol w:w="1984"/>
        <w:gridCol w:w="1701"/>
        <w:gridCol w:w="1701"/>
        <w:gridCol w:w="1729"/>
      </w:tblGrid>
      <w:tr w:rsidTr="00F962C6" w:rsidR="00AA6BCF" w:rsidRPr="00372EC9">
        <w:trPr>
          <w:trHeight w:val="39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962C6" w:rsidR="002B4749" w:rsidRPr="00372EC9">
        <w:trPr>
          <w:trHeight w:val="127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B4749" w:rsidP="002B4749" w:rsidR="002B4749" w:rsidRPr="00AB492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68836" w:id="1"/>
            <w:r w:rsidRPr="00AB492D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4749" w:rsidP="002B4749" w:rsidR="002B4749" w:rsidRPr="00AB492D">
            <w:pPr>
              <w:spacing w:after="0"/>
              <w:jc w:val="both"/>
              <w:rPr>
                <w:rFonts w:cs="Calibri" w:hAnsi="Calibri" w:ascii="Calibri"/>
              </w:rPr>
            </w:pPr>
            <w:r w:rsidRPr="00AB492D">
              <w:rPr>
                <w:rFonts w:cs="Calibri" w:hAnsi="Calibri" w:ascii="Calibri"/>
              </w:rPr>
              <w:t>Antonio Matić, Pujanke 79 Split, OIB: 26770701059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B4749" w:rsidP="002B4749" w:rsidR="002B4749" w:rsidRPr="00AB492D">
            <w:pPr>
              <w:rPr>
                <w:rFonts w:cs="Calibri" w:hAnsi="Calibri" w:ascii="Calibri"/>
              </w:rPr>
            </w:pPr>
            <w:r w:rsidRPr="00AB492D">
              <w:rPr>
                <w:rFonts w:cs="Calibri" w:hAnsi="Calibri" w:ascii="Calibri"/>
              </w:rPr>
              <w:t>Ugovor o štednom depozitu broj 81-70-10051-8,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B4749" w:rsidP="002B4749" w:rsidR="002B4749" w:rsidRPr="00AB492D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962C6" w:rsidP="002B4749" w:rsidR="002B4749" w:rsidRPr="00AB492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492D">
              <w:rPr>
                <w:rFonts w:cs="Calibri" w:hAnsi="Calibri" w:ascii="Calibri"/>
              </w:rPr>
              <w:t xml:space="preserve">136.283,06 kn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4749" w:rsidP="002B4749" w:rsidR="002B4749" w:rsidRPr="00AB492D">
            <w:pPr>
              <w:spacing w:after="0"/>
              <w:rPr>
                <w:rFonts w:cs="Calibri" w:hAnsi="Calibri" w:ascii="Calibri"/>
              </w:rPr>
            </w:pPr>
          </w:p>
          <w:p w:rsidRDefault="00F962C6" w:rsidP="002B4749" w:rsidR="002B4749" w:rsidRPr="00AB492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492D">
              <w:rPr>
                <w:rFonts w:cs="Calibri" w:hAnsi="Calibri" w:ascii="Calibri"/>
              </w:rPr>
              <w:t>124.483,06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4749" w:rsidP="002B4749" w:rsidR="002B4749" w:rsidRPr="00AB492D">
            <w:pPr>
              <w:spacing w:after="0"/>
              <w:rPr>
                <w:rFonts w:cs="Calibri" w:hAnsi="Calibri" w:ascii="Calibri"/>
              </w:rPr>
            </w:pPr>
          </w:p>
          <w:p w:rsidRDefault="002B4749" w:rsidP="002B4749" w:rsidR="002B4749" w:rsidRPr="00AB492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492D">
              <w:rPr>
                <w:rFonts w:cs="Calibri" w:hAnsi="Calibri" w:ascii="Calibri"/>
              </w:rPr>
              <w:t>11.800,00 kn</w:t>
            </w:r>
          </w:p>
        </w:tc>
      </w:tr>
      <w:bookmarkEnd w:id="1"/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EE2BA7" w:rsidP="00EE2BA7" w:rsidR="00EE2BA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D765A" w:rsidP="00EE2BA7" w:rsidR="00EE2BA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BA7" w:rsidP="00EE2BA7" w:rsidR="00EE2BA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E2BA7" w:rsidP="00EE2BA7" w:rsidR="00EE2BA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E2BA7" w:rsidP="00EE2BA7" w:rsidR="00EE2BA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E2BA7" w:rsidP="00EE2BA7" w:rsidR="00EE2BA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E2BA7" w:rsidP="00EE2BA7" w:rsidR="00EE2BA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6B7" w:rsidR="006516B7">
      <w:pPr>
        <w:spacing w:after="0"/>
      </w:pPr>
      <w:r>
        <w:separator/>
      </w:r>
    </w:p>
  </w:endnote>
  <w:endnote w:id="0" w:type="continuationSeparator">
    <w:p w:rsidRDefault="006516B7" w:rsidR="006516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3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6B7" w:rsidR="006516B7">
      <w:pPr>
        <w:spacing w:after="0"/>
      </w:pPr>
      <w:r>
        <w:separator/>
      </w:r>
    </w:p>
  </w:footnote>
  <w:footnote w:id="0" w:type="continuationSeparator">
    <w:p w:rsidRDefault="006516B7" w:rsidR="006516B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34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4749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65C4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08EB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16B7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01F7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20B2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D765A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7B7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92D"/>
    <w:rsid w:val="00AB4FC3"/>
    <w:rsid w:val="00AC373E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2341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5D19"/>
    <w:rsid w:val="00ED0F28"/>
    <w:rsid w:val="00ED17A7"/>
    <w:rsid w:val="00ED24A0"/>
    <w:rsid w:val="00ED4ECF"/>
    <w:rsid w:val="00EE0062"/>
    <w:rsid w:val="00EE2BA7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2570"/>
    <w:rsid w:val="00F841E5"/>
    <w:rsid w:val="00F87781"/>
    <w:rsid w:val="00F934C5"/>
    <w:rsid w:val="00F94059"/>
    <w:rsid w:val="00F95ED2"/>
    <w:rsid w:val="00F962C6"/>
    <w:rsid w:val="00FA41AA"/>
    <w:rsid w:val="00FA57A0"/>
    <w:rsid w:val="00FB1677"/>
    <w:rsid w:val="00FB5A5E"/>
    <w:rsid w:val="00FC7CCD"/>
    <w:rsid w:val="00FD602E"/>
    <w:rsid w:val="00FD65FE"/>
    <w:rsid w:val="00FE10F8"/>
    <w:rsid w:val="00FF0F67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F2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34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34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34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34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F2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34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34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34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34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CDCB0-4543-4489-B93C-2F6816D63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1427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St-651/2017-103 / Podnesak - Podnesak (-103.docx)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