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8762" w14:paraId="3988762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E6B2D">
        <w:t>2389</w:t>
      </w:r>
      <w:r w:rsidR="00F674EF">
        <w:t>/15</w:t>
      </w:r>
    </w:p>
    <w:p w:rsidRDefault="00753E18" w:rsidP="00E46939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F674EF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5E6B2D">
        <w:rPr>
          <w:lang w:val="hr-HR"/>
        </w:rPr>
        <w:t>PLATYPUS d.o.o.</w:t>
      </w:r>
      <w:r w:rsidR="00F674EF">
        <w:rPr>
          <w:lang w:val="hr-HR"/>
        </w:rPr>
        <w:t xml:space="preserve">, </w:t>
      </w:r>
      <w:r w:rsidR="005E6B2D">
        <w:rPr>
          <w:lang w:val="hr-HR"/>
        </w:rPr>
        <w:t>OIB: 43230300347, Split, Kralja Zvonimira 46,</w:t>
      </w:r>
      <w:r w:rsidR="00886C13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F674EF">
        <w:rPr>
          <w:lang w:val="hr-HR"/>
        </w:rPr>
        <w:t xml:space="preserve">4. listopada </w:t>
      </w:r>
      <w:r>
        <w:rPr>
          <w:lang w:val="hr-HR"/>
        </w:rPr>
        <w:t>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F674EF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F674EF">
        <w:rPr>
          <w:lang w:val="hr-HR"/>
        </w:rPr>
        <w:t xml:space="preserve"> </w:t>
      </w:r>
      <w:r w:rsidR="005E6B2D">
        <w:rPr>
          <w:lang w:val="hr-HR"/>
        </w:rPr>
        <w:t>PLATYPUS d.o.o., OIB: 43230300347, Split, Kralja Zvonimira 46</w:t>
      </w:r>
      <w:r w:rsidR="00F674EF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F674EF">
        <w:rPr>
          <w:lang w:val="hr-HR"/>
        </w:rPr>
        <w:t>4.listopada</w:t>
      </w:r>
      <w:r>
        <w:rPr>
          <w:lang w:val="hr-HR"/>
        </w:rPr>
        <w:t xml:space="preserve"> 2016. godine u </w:t>
      </w:r>
      <w:r w:rsidR="002E1420">
        <w:rPr>
          <w:lang w:val="hr-HR"/>
        </w:rPr>
        <w:t>1</w:t>
      </w:r>
      <w:r w:rsidR="005E6B2D">
        <w:rPr>
          <w:lang w:val="hr-HR"/>
        </w:rPr>
        <w:t>4:05</w:t>
      </w:r>
      <w:r w:rsidR="00F674EF">
        <w:rPr>
          <w:lang w:val="hr-HR"/>
        </w:rPr>
        <w:t xml:space="preserve"> 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5E6B2D" w:rsidR="00D861DC" w:rsidRPr="005E6B2D">
      <w:pPr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proofErr w:type="spellStart"/>
      <w:r w:rsidR="005E6B2D">
        <w:t>Čuljak</w:t>
      </w:r>
      <w:proofErr w:type="spellEnd"/>
      <w:r w:rsidR="005E6B2D">
        <w:t xml:space="preserve"> </w:t>
      </w:r>
      <w:proofErr w:type="spellStart"/>
      <w:r w:rsidR="005E6B2D">
        <w:t>Vencel</w:t>
      </w:r>
      <w:proofErr w:type="spellEnd"/>
      <w:r w:rsidR="005E6B2D">
        <w:t xml:space="preserve">, OIB: </w:t>
      </w:r>
      <w:r w:rsidR="005E6B2D" w:rsidRPr="008958AF">
        <w:t>60951188779</w:t>
      </w:r>
      <w:r w:rsidR="005E6B2D">
        <w:t xml:space="preserve">, Osijek, </w:t>
      </w:r>
      <w:proofErr w:type="spellStart"/>
      <w:r w:rsidR="005E6B2D">
        <w:t>Plješivička</w:t>
      </w:r>
      <w:proofErr w:type="spellEnd"/>
      <w:r w:rsidR="005E6B2D">
        <w:t xml:space="preserve"> 16 E.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674EF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E6B2D">
        <w:rPr>
          <w:lang w:val="hr-HR"/>
        </w:rPr>
        <w:t>30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5E6B2D">
        <w:rPr>
          <w:lang w:val="hr-HR"/>
        </w:rPr>
        <w:t>PLATYPUS d.o.o., OIB: 43230300347, Split, Kralja Zvonimira 46.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5E6B2D">
        <w:rPr>
          <w:lang w:val="hr-HR"/>
        </w:rPr>
        <w:t>705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5E6B2D">
        <w:rPr>
          <w:lang w:val="hr-HR"/>
        </w:rPr>
        <w:t>3.080,19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F674EF">
        <w:rPr>
          <w:b/>
          <w:lang w:val="hr-HR"/>
        </w:rPr>
        <w:t>2377/15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9C67D3">
        <w:rPr>
          <w:lang w:val="hr-HR"/>
        </w:rPr>
        <w:t>19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 dužnika</w:t>
      </w:r>
      <w:r w:rsidR="00414AA0">
        <w:rPr>
          <w:lang w:val="hr-HR"/>
        </w:rPr>
        <w:t>,</w:t>
      </w:r>
      <w:r w:rsidR="00753E18">
        <w:rPr>
          <w:lang w:val="hr-HR"/>
        </w:rPr>
        <w:t xml:space="preserve">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3F778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E46939" w:rsidP="00E11425" w:rsidR="00E4693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F674EF">
        <w:rPr>
          <w:lang w:val="hr-HR"/>
        </w:rPr>
        <w:t xml:space="preserve">4. listopada  </w:t>
      </w:r>
      <w:r>
        <w:rPr>
          <w:lang w:val="hr-HR"/>
        </w:rPr>
        <w:t>2016. godine.</w:t>
      </w:r>
    </w:p>
    <w:p w:rsidRDefault="00753E18" w:rsidP="00414AA0" w:rsidR="009812C9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414AA0" w:rsidR="00E95E20">
      <w:pPr>
        <w:pStyle w:val="Bezproreda"/>
        <w:jc w:val="right"/>
        <w:rPr>
          <w:lang w:val="hr-HR"/>
        </w:rPr>
      </w:pPr>
    </w:p>
    <w:p w:rsidRDefault="00753E18" w:rsidP="00414AA0" w:rsidR="00414AA0">
      <w:pPr>
        <w:pStyle w:val="Bezproreda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414AA0">
        <w:rPr>
          <w:lang w:val="hr-HR"/>
        </w:rPr>
        <w:t>, v.r.</w:t>
      </w:r>
    </w:p>
    <w:p w:rsidRDefault="00414AA0" w:rsidP="00414AA0" w:rsidR="00414AA0">
      <w:pPr>
        <w:pStyle w:val="Bezproreda"/>
        <w:jc w:val="right"/>
        <w:rPr>
          <w:lang w:val="hr-HR"/>
        </w:rPr>
      </w:pPr>
      <w:r>
        <w:rPr>
          <w:lang w:val="hr-HR"/>
        </w:rPr>
        <w:t>za točnost otpravka – ovlašteni službenik</w:t>
      </w:r>
    </w:p>
    <w:p w:rsidRDefault="00414AA0" w:rsidP="00414AA0" w:rsidR="001E0B1F" w:rsidRPr="008E756C">
      <w:pPr>
        <w:pStyle w:val="Bezproreda"/>
        <w:jc w:val="right"/>
        <w:rPr>
          <w:lang w:val="hr-HR"/>
        </w:rPr>
      </w:pPr>
      <w:r>
        <w:rPr>
          <w:lang w:val="hr-HR"/>
        </w:rPr>
        <w:t>Sanda Karaman</w:t>
      </w:r>
      <w:r w:rsidR="00FF77BF">
        <w:rPr>
          <w:lang w:val="hr-HR"/>
        </w:rPr>
        <w:t xml:space="preserve"> </w:t>
      </w:r>
    </w:p>
    <w:p w:rsidRDefault="00414AA0" w:rsidP="00753E18" w:rsidR="00414AA0">
      <w:pPr>
        <w:jc w:val="both"/>
        <w:rPr>
          <w:b/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55351"/>
    <w:rsid w:val="003A4819"/>
    <w:rsid w:val="003E4F7E"/>
    <w:rsid w:val="003E4FF9"/>
    <w:rsid w:val="003F7789"/>
    <w:rsid w:val="00414AA0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E6B2D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A261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46939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674EF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2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2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St-2389/2015</izvorni_sadrzaj>
    <derivirana_varijabla naziv="DomainObject.Predmet.OznakaBroj_1">St-2389/2015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PLATYPUS d.o.o. za usluge putničke agencije i poslovanje nekretninama</izvorni_sadrzaj>
    <derivirana_varijabla naziv="DomainObject.Predmet.ProtustrankaFormated_1">  PLATYPUS d.o.o. za usluge putničke agencije i poslovanje nekretninama</derivirana_varijabla>
  </DomainObject.Predmet.ProtustrankaFormated>
  <DomainObject.Predmet.ProtustrankaFormatedOIB>
    <izvorni_sadrzaj>  PLATYPUS d.o.o. za usluge putničke agencije i poslovanje nekretninama, OIB 43230300347</izvorni_sadrzaj>
    <derivirana_varijabla naziv="DomainObject.Predmet.ProtustrankaFormatedOIB_1">  PLATYPUS d.o.o. za usluge putničke agencije i poslovanje nekretninama, OIB 43230300347</derivirana_varijabla>
  </DomainObject.Predmet.ProtustrankaFormatedOIB>
  <DomainObject.Predmet.ProtustrankaFormatedWithAdress>
    <izvorni_sadrzaj> PLATYPUS d.o.o. za usluge putničke agencije i poslovanje nekretninama, Kralja Zvonimira 46, 21000 Split</izvorni_sadrzaj>
    <derivirana_varijabla naziv="DomainObject.Predmet.ProtustrankaFormatedWithAdress_1"> PLATYPUS d.o.o. za usluge putničke agencije i poslovanje nekretninama, Kralja Zvonimira 46, 21000 Split</derivirana_varijabla>
  </DomainObject.Predmet.ProtustrankaFormatedWithAdress>
  <DomainObject.Predmet.ProtustrankaFormatedWithAdressOIB>
    <izvorni_sadrzaj> PLATYPUS d.o.o. za usluge putničke agencije i poslovanje nekretninama, OIB 43230300347, Kralja Zvonimira 46, 21000 Split</izvorni_sadrzaj>
    <derivirana_varijabla naziv="DomainObject.Predmet.ProtustrankaFormatedWithAdressOIB_1"> PLATYPUS d.o.o. za usluge putničke agencije i poslovanje nekretninama, OIB 43230300347, Kralja Zvonimira 46, 21000 Split</derivirana_varijabla>
  </DomainObject.Predmet.ProtustrankaFormatedWithAdressOIB>
  <DomainObject.Predmet.ProtustrankaWithAdress>
    <izvorni_sadrzaj>PLATYPUS d.o.o. za usluge putničke agencije i poslovanje nekretninama Kralja Zvonimira 46, 21000 Split</izvorni_sadrzaj>
    <derivirana_varijabla naziv="DomainObject.Predmet.ProtustrankaWithAdress_1">PLATYPUS d.o.o. za usluge putničke agencije i poslovanje nekretninama Kralja Zvonimira 46, 21000 Split</derivirana_varijabla>
  </DomainObject.Predmet.ProtustrankaWithAdress>
  <DomainObject.Predmet.ProtustrankaWithAdressOIB>
    <izvorni_sadrzaj>PLATYPUS d.o.o. za usluge putničke agencije i poslovanje nekretninama, OIB 43230300347, Kralja Zvonimira 46, 21000 Split</izvorni_sadrzaj>
    <derivirana_varijabla naziv="DomainObject.Predmet.ProtustrankaWithAdressOIB_1">PLATYPUS d.o.o. za usluge putničke agencije i poslovanje nekretninama, OIB 43230300347, Kralja Zvonimira 46, 21000 Split</derivirana_varijabla>
  </DomainObject.Predmet.ProtustrankaWithAdressOIB>
  <DomainObject.Predmet.ProtustrankaNazivFormated>
    <izvorni_sadrzaj>PLATYPUS d.o.o. za usluge putničke agencije i poslovanje nekretninama</izvorni_sadrzaj>
    <derivirana_varijabla naziv="DomainObject.Predmet.ProtustrankaNazivFormated_1">PLATYPUS d.o.o. za usluge putničke agencije i poslovanje nekretninama</derivirana_varijabla>
  </DomainObject.Predmet.ProtustrankaNazivFormated>
  <DomainObject.Predmet.ProtustrankaNazivFormatedOIB>
    <izvorni_sadrzaj>PLATYPUS d.o.o. za usluge putničke agencije i poslovanje nekretninama, OIB 43230300347</izvorni_sadrzaj>
    <derivirana_varijabla naziv="DomainObject.Predmet.ProtustrankaNazivFormatedOIB_1">PLATYPUS d.o.o. za usluge putničke agencije i poslovanje nekretninama, OIB 43230300347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3080.19</izvorni_sadrzaj>
    <derivirana_varijabla naziv="DomainObject.Predmet.TrenutnaVrijednost_1">3080.19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PLATYPUS d.o.o. za usluge putničke agencije i poslovanje nekretninama</item>
    </izvorni_sadrzaj>
    <derivirana_varijabla naziv="DomainObject.Predmet.ProtuStrankaListFormated_1">
      <item>PLATYPUS d.o.o. za usluge putničke agencije i poslovanje nekretninama</item>
    </derivirana_varijabla>
  </DomainObject.Predmet.ProtuStrankaListFormated>
  <DomainObject.Predmet.ProtuStrankaListFormatedOIB>
    <izvorni_sadrzaj>
      <item>PLATYPUS d.o.o. za usluge putničke agencije i poslovanje nekretninama, OIB 43230300347</item>
    </izvorni_sadrzaj>
    <derivirana_varijabla naziv="DomainObject.Predmet.ProtuStrankaListFormatedOIB_1">
      <item>PLATYPUS d.o.o. za usluge putničke agencije i poslovanje nekretninama, OIB 43230300347</item>
    </derivirana_varijabla>
  </DomainObject.Predmet.ProtuStrankaListFormatedOIB>
  <DomainObject.Predmet.ProtuStrankaListFormatedWithAdress>
    <izvorni_sadrzaj>
      <item>PLATYPUS d.o.o. za usluge putničke agencije i poslovanje nekretninama, Kralja Zvonimira 46, 21000 Split</item>
    </izvorni_sadrzaj>
    <derivirana_varijabla naziv="DomainObject.Predmet.ProtuStrankaListFormatedWithAdress_1">
      <item>PLATYPUS d.o.o. za usluge putničke agencije i poslovanje nekretninama, Kralja Zvonimira 46, 21000 Split</item>
    </derivirana_varijabla>
  </DomainObject.Predmet.ProtuStrankaListFormatedWithAdress>
  <DomainObject.Predmet.ProtuStrankaListFormatedWithAdressOIB>
    <izvorni_sadrzaj>
      <item>PLATYPUS d.o.o. za usluge putničke agencije i poslovanje nekretninama, OIB 43230300347, Kralja Zvonimira 46, 21000 Split</item>
    </izvorni_sadrzaj>
    <derivirana_varijabla naziv="DomainObject.Predmet.ProtuStrankaListFormatedWithAdressOIB_1">
      <item>PLATYPUS d.o.o. za usluge putničke agencije i poslovanje nekretninama, OIB 43230300347, Kralja Zvonimira 46, 21000 Split</item>
    </derivirana_varijabla>
  </DomainObject.Predmet.ProtuStrankaListFormatedWithAdressOIB>
  <DomainObject.Predmet.ProtuStrankaListNazivFormated>
    <izvorni_sadrzaj>
      <item>PLATYPUS d.o.o. za usluge putničke agencije i poslovanje nekretninama</item>
    </izvorni_sadrzaj>
    <derivirana_varijabla naziv="DomainObject.Predmet.ProtuStrankaListNazivFormated_1">
      <item>PLATYPUS d.o.o. za usluge putničke agencije i poslovanje nekretninama</item>
    </derivirana_varijabla>
  </DomainObject.Predmet.ProtuStrankaListNazivFormated>
  <DomainObject.Predmet.ProtuStrankaListNazivFormatedOIB>
    <izvorni_sadrzaj>
      <item>PLATYPUS d.o.o. za usluge putničke agencije i poslovanje nekretninama, OIB 43230300347</item>
    </izvorni_sadrzaj>
    <derivirana_varijabla naziv="DomainObject.Predmet.ProtuStrankaListNazivFormatedOIB_1">
      <item>PLATYPUS d.o.o. za usluge putničke agencije i poslovanje nekretninama, OIB 43230300347</item>
    </derivirana_varijabla>
  </DomainObject.Predmet.ProtuStrankaListNazivFormatedOIB>
  <DomainObject.Predmet.OstaliListFormated>
    <izvorni_sadrzaj>
      <item>FINA-REGIONALNI CENTAR SPLIT</item>
      <item>ŽDO SPLIT</item>
      <item>POREZNA UPRAVA SPLIT</item>
    </izvorni_sadrzaj>
    <derivirana_varijabla naziv="DomainObject.Predmet.OstaliListFormated_1">
      <item>FINA-REGIONALNI CENTAR SPLIT</item>
      <item>ŽDO SPLIT</item>
      <item>POREZNA UPRAVA SPLIT</item>
    </derivirana_varijabla>
  </DomainObject.Predmet.OstaliListFormated>
  <DomainObject.Predmet.OstaliListFormatedOIB>
    <izvorni_sadrzaj>
      <item>FINA-REGIONALNI CENTAR SPLIT</item>
      <item>ŽDO SPLIT</item>
      <item>POREZNA UPRAVA SPLIT</item>
    </izvorni_sadrzaj>
    <derivirana_varijabla naziv="DomainObject.Predmet.OstaliListFormatedOIB_1">
      <item>FINA-REGIONALNI CENTAR SPLIT</item>
      <item>ŽDO SPLIT</item>
      <item>POREZNA UPRAVA SPLIT</item>
    </derivirana_varijabla>
  </DomainObject.Predmet.OstaliListFormatedOIB>
  <DomainObject.Predmet.OstaliListFormatedWithAdress>
    <izvorni_sadrzaj>
      <item>FINA-REGIONALNI CENTAR SPLIT</item>
      <item>ŽDO SPLIT</item>
      <item>POREZNA UPRAVA SPLIT</item>
    </izvorni_sadrzaj>
    <derivirana_varijabla naziv="DomainObject.Predmet.OstaliListFormatedWithAdress_1">
      <item>FINA-REGIONALNI CENTAR SPLIT</item>
      <item>ŽDO SPLIT</item>
      <item>POREZNA UPRAVA SPLIT</item>
    </derivirana_varijabla>
  </DomainObject.Predmet.OstaliListFormatedWithAdress>
  <DomainObject.Predmet.OstaliListFormatedWithAdressOIB>
    <izvorni_sadrzaj>
      <item>FINA-REGIONALNI CENTAR SPLIT</item>
      <item>ŽDO SPLIT</item>
      <item>POREZNA UPRAVA SPLIT</item>
    </izvorni_sadrzaj>
    <derivirana_varijabla naziv="DomainObject.Predmet.OstaliListFormatedWithAdressOIB_1">
      <item>FINA-REGIONALNI CENTAR SPLIT</item>
      <item>ŽDO SPLIT</item>
      <item>POREZNA UPRAVA SPLIT</item>
    </derivirana_varijabla>
  </DomainObject.Predmet.OstaliListFormatedWithAdressOIB>
  <DomainObject.Predmet.OstaliListNazivFormated>
    <izvorni_sadrzaj>
      <item>FINA-REGIONALNI CENTAR SPLIT</item>
      <item>ŽDO SPLIT</item>
      <item>POREZNA UPRAVA SPLIT</item>
    </izvorni_sadrzaj>
    <derivirana_varijabla naziv="DomainObject.Predmet.OstaliListNazivFormated_1">
      <item>FINA-REGIONALNI CENTAR SPLIT</item>
      <item>ŽDO SPLIT</item>
      <item>POREZNA UPRAVA SPLIT</item>
    </derivirana_varijabla>
  </DomainObject.Predmet.OstaliListNazivFormated>
  <DomainObject.Predmet.OstaliListNazivFormatedOIB>
    <izvorni_sadrzaj>
      <item>FINA-REGIONALNI CENTAR SPLIT</item>
      <item>ŽDO SPLIT</item>
      <item>POREZNA UPRAVA SPLIT</item>
    </izvorni_sadrzaj>
    <derivirana_varijabla naziv="DomainObject.Predmet.OstaliListNazivFormatedOIB_1">
      <item>FINA-REGIONALNI CENTAR SPLIT</item>
      <item>ŽDO SPLIT</item>
      <item>POREZNA UPRAVA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PLATYPUS d.o.o. za usluge putničke agencije i poslovanje nekretninama</izvorni_sadrzaj>
    <derivirana_varijabla naziv="DomainObject.Predmet.ProtustrankaIDrugi_1">PLATYPUS d.o.o. za usluge putničke agencije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PLATYPUS d.o.o. za usluge putničke agencije i poslovanje nekretninama, OIB 43230300347, Kralja Zvonimira 46, 21000 Split</izvorni_sadrzaj>
    <derivirana_varijabla naziv="DomainObject.Predmet.ProtustrankaIDrugiAdressOIB_1">PLATYPUS d.o.o. za usluge putničke agencije i poslovanje nekretninama, OIB 43230300347, Kralja Zvonimira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PLATYPUS d.o.o. za usluge putničke agencije i poslovanje nekretninama</item>
      <item>FINANCIJSKA AGENCIJA, RC SPLIT</item>
      <item>FINA-REGIONALNI CENTAR SPLIT</item>
      <item>ŽDO SPLIT</item>
      <item>POREZNA UPRAVA SPLIT</item>
    </izvorni_sadrzaj>
    <derivirana_varijabla naziv="DomainObject.Predmet.SudioniciListNaziv_1">
      <item>PLATYPUS d.o.o. za usluge putničke agencije i poslovanje nekretninama</item>
      <item>FINANCIJSKA AGENCIJA, RC SPLIT</item>
      <item>FINA-REGIONALNI CENTAR SPLIT</item>
      <item>ŽDO SPLIT</item>
      <item>POREZNA UPRAVA SPLIT</item>
    </derivirana_varijabla>
  </DomainObject.Predmet.SudioniciListNaziv>
  <DomainObject.Predmet.SudioniciListAdressOIB>
    <izvorni_sadrzaj>
      <item>PLATYPUS d.o.o. za usluge putničke agencije i poslovanje nekretninama, OIB 43230300347, Kralja Zvonimira 46,21000 Split</item>
      <item>FINANCIJSKA AGENCIJA, RC SPLIT, OIB 85821130368, Mažuranićevo šetalište 24 b,21000 Split</item>
      <item>FINA-REGIONALNI CENTAR SPLIT</item>
      <item>ŽDO SPLIT</item>
      <item>POREZNA UPRAVA SPLIT</item>
    </izvorni_sadrzaj>
    <derivirana_varijabla naziv="DomainObject.Predmet.SudioniciListAdressOIB_1">
      <item>PLATYPUS d.o.o. za usluge putničke agencije i poslovanje nekretninama, OIB 43230300347, Kralja Zvonimira 46,21000 Split</item>
      <item>FINANCIJSKA AGENCIJA, RC SPLIT, OIB 85821130368, Mažuranićevo šetalište 24 b,21000 Split</item>
      <item>FINA-REGIONALNI CENTAR SPLIT</item>
      <item>ŽDO SPLIT</item>
      <item>POREZNA UPRAVA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43230300347</item>
      <item>, OIB 85821130368</item>
      <item>, OIB null</item>
      <item>, OIB null</item>
      <item>, OIB null</item>
    </izvorni_sadrzaj>
    <derivirana_varijabla naziv="DomainObject.Predmet.SudioniciListNazivOIB_1">
      <item>, OIB 43230300347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2FB15-9CE8-4EC0-B878-181A1769F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728</properties:Words>
  <properties:Characters>3904</properties:Characters>
  <properties:Lines>101</properties:Lines>
  <properties:Paragraphs>31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1.St-2389/15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2016-10-04T10:45:00Z</dcterms:created>
  <dc:creator>Marija Elez</dc:creator>
  <cp:lastModifiedBy>Marija Elez</cp:lastModifiedBy>
  <cp:lastPrinted>2016-10-04T11:54:00Z</cp:lastPrinted>
  <dcterms:modified xmlns:xsi="http://www.w3.org/2001/XMLSchema-instance" xsi:type="dcterms:W3CDTF">2016-10-04T12:01:00Z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