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315a" w14:paraId="db8315a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906895">
        <w:rPr>
          <w:sz w:val="24"/>
          <w:szCs w:val="24"/>
        </w:rPr>
        <w:t>6388/16</w:t>
      </w:r>
      <w:r w:rsidR="00FD0FD6">
        <w:rPr>
          <w:sz w:val="24"/>
          <w:szCs w:val="24"/>
        </w:rPr>
        <w:t>-20</w:t>
      </w:r>
    </w:p>
    <w:p w:rsidRDefault="002175CA" w:rsidP="00B30796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06895" w:rsidRPr="00906895">
        <w:rPr>
          <w:sz w:val="24"/>
          <w:szCs w:val="24"/>
        </w:rPr>
        <w:t>SVETI KRIŽ ZAČRETJE poljoprivredna zadruga, Sveti Križ Začretje, Ivana Kukuljevića</w:t>
      </w:r>
      <w:r w:rsidR="00906895">
        <w:rPr>
          <w:sz w:val="24"/>
          <w:szCs w:val="24"/>
        </w:rPr>
        <w:t xml:space="preserve"> Sakcinskog 29, OIB:80898052004</w:t>
      </w:r>
      <w:r w:rsidRPr="002728DE">
        <w:rPr>
          <w:sz w:val="24"/>
          <w:szCs w:val="24"/>
        </w:rPr>
        <w:t xml:space="preserve">, </w:t>
      </w:r>
      <w:r w:rsidR="00B30796">
        <w:rPr>
          <w:sz w:val="24"/>
          <w:szCs w:val="24"/>
        </w:rPr>
        <w:t>6</w:t>
      </w:r>
      <w:r w:rsidRPr="002728DE">
        <w:rPr>
          <w:sz w:val="24"/>
          <w:szCs w:val="24"/>
        </w:rPr>
        <w:t xml:space="preserve">. </w:t>
      </w:r>
      <w:r w:rsidR="00B30796">
        <w:rPr>
          <w:sz w:val="24"/>
          <w:szCs w:val="24"/>
        </w:rPr>
        <w:t>lipnja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>
      <w:pPr>
        <w:ind w:firstLine="720"/>
        <w:jc w:val="both"/>
        <w:rPr>
          <w:sz w:val="24"/>
          <w:szCs w:val="24"/>
        </w:rPr>
      </w:pPr>
    </w:p>
    <w:p w:rsidRDefault="00906895" w:rsidP="006E7922" w:rsidR="00906895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Ind w:type="dxa" w:w="-1310"/>
        <w:tblLayout w:type="fixed"/>
        <w:tblLook w:val="04A0" w:noVBand="1" w:noHBand="0" w:lastColumn="0" w:firstColumn="1" w:lastRow="0" w:firstRow="1"/>
      </w:tblPr>
      <w:tblGrid>
        <w:gridCol w:w="333"/>
        <w:gridCol w:w="377"/>
        <w:gridCol w:w="994"/>
        <w:gridCol w:w="778"/>
        <w:gridCol w:w="778"/>
        <w:gridCol w:w="143"/>
        <w:gridCol w:w="73"/>
        <w:gridCol w:w="395"/>
        <w:gridCol w:w="534"/>
        <w:gridCol w:w="1031"/>
        <w:gridCol w:w="1031"/>
        <w:gridCol w:w="388"/>
        <w:gridCol w:w="800"/>
        <w:gridCol w:w="1073"/>
        <w:gridCol w:w="1100"/>
        <w:gridCol w:w="338"/>
      </w:tblGrid>
      <w:tr w:rsidTr="00B30796" w:rsidR="00906895" w:rsidRPr="001344C3">
        <w:trPr>
          <w:trHeight w:val="630"/>
        </w:trPr>
        <w:tc>
          <w:tcPr>
            <w:tcW w:type="dxa" w:w="333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927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Ime i prezime vjerovnika / tek.rač</w:t>
            </w:r>
          </w:p>
        </w:tc>
        <w:tc>
          <w:tcPr>
            <w:tcW w:type="dxa" w:w="1145"/>
            <w:gridSpan w:val="4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062"/>
            <w:gridSpan w:val="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Sjedište/adresa vjerovnika</w:t>
            </w:r>
          </w:p>
        </w:tc>
        <w:tc>
          <w:tcPr>
            <w:tcW w:type="dxa" w:w="1188"/>
            <w:gridSpan w:val="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Iznos prijavlj. tražb. /</w:t>
            </w:r>
            <w:r w:rsidRPr="00EE253B">
              <w:rPr>
                <w:b/>
                <w:bCs/>
                <w:color w:val="000000"/>
                <w:sz w:val="18"/>
                <w:szCs w:val="18"/>
              </w:rPr>
              <w:t>neto</w:t>
            </w:r>
          </w:p>
        </w:tc>
        <w:tc>
          <w:tcPr>
            <w:tcW w:type="dxa" w:w="107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Iznos prijavlj. tražb. bruto</w:t>
            </w:r>
          </w:p>
        </w:tc>
        <w:tc>
          <w:tcPr>
            <w:tcW w:type="dxa" w:w="14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Iznos priznate tražbine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BELOŠEVIĆ MILAN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69094012837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Sv. Križ Začretje, Štrucljevo 88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24.458,28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24.458,28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488,00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488,00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HR8023600003236620919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2.813,80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2.813,80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6.291,13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6.291,13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706,29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706,29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4.718,36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4.718,36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157,29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157,29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534,76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534,76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29.760,08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12.407,83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42.167,91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611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61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HANŽ LJUBOMIR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79185854634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Sv.Križa Začretje, Vrankovec 56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HR7923600003218691360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8.000,00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8.000,00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8.000,00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8.000,00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BOŽIČEK IVAN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21651471981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Bedekovčina, Martinec orehovečki 61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HR1123600003211275188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.</w:t>
            </w:r>
            <w:r w:rsidRPr="00EE253B">
              <w:rPr>
                <w:sz w:val="18"/>
                <w:szCs w:val="18"/>
              </w:rPr>
              <w:t>702,78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.</w:t>
            </w:r>
            <w:r w:rsidRPr="00EE253B">
              <w:rPr>
                <w:sz w:val="18"/>
                <w:szCs w:val="18"/>
              </w:rPr>
              <w:t>702,78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-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.</w:t>
            </w:r>
            <w:r w:rsidRPr="00EE253B">
              <w:rPr>
                <w:sz w:val="18"/>
                <w:szCs w:val="18"/>
              </w:rPr>
              <w:t>702,78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.</w:t>
            </w:r>
            <w:r w:rsidRPr="00EE253B">
              <w:rPr>
                <w:sz w:val="18"/>
                <w:szCs w:val="18"/>
              </w:rPr>
              <w:t>702,78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JAJIĆ BERISLAV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00699078376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Sv. Nedjelja, Novačka cesta 14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49.121,00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49.121,00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18.750,00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18.750,00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HR9524020063203507999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-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-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12.923,92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12.923,92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2.574,62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2.574,62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9.692,94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9.692,94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323,10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323,10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1.098,53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1.098,53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82.794,92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13.689,19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96.484,11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IVANČIĆ STJEPAN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68707525758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Začretje,Mirkovec 88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27.199,32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27.199,32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HR9323600003214613034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4.192,86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4.192,86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4.686,09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4.686,09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1.562,03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1.562,03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1.099,07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1.099,07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5.177,49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5.177,49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172,59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172,59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586,78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586,78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33.392,18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13.284,05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46.676,23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JERNEIĆ ZLATKO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37107872854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Začretje,Brezova 2 g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28.805,60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28.805,60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-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HR4623600003211705917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29.538,42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29.538,42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7.553,35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7.553,35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-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1.419,81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1.419,81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5.667,26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5.667,26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188,92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188,92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642,28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642,28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60.344,02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15.471,62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75.815,64    </w:t>
            </w:r>
          </w:p>
        </w:tc>
      </w:tr>
      <w:tr w:rsidTr="00457F6A" w:rsidR="00906895" w:rsidRPr="001344C3">
        <w:trPr>
          <w:trHeight w:val="70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JURINA IGNAC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51604127124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Bedekovčina, Židovinjak,35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35.487,47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35.487,47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4.215,00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4.215,00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HR0723600003215366526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37.200,54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37.200,54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9.856,74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9.856,74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3.545,18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3.545,18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7.392,54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7.392,54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246,42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246,42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837,83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837,83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78.903,01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21.878,71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100.781,72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8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KOS IVICA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09003085267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Bedekovčina, Kebel 113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24.458,27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24.458,27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3.416,00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3.416,00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HR5123400093207470763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25.324,26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25.324,26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4.718,36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4.718,36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1.572,78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1.572,78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706,29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706,29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4.718,36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4.718,36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157,29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157,29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534,76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534,76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55.198,53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12.407,84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67.606,37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9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KOTARSKI DRAGICA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50626450508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Začretje,Ciglenica z.55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40.268,52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40.268,52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HR7623600003214436703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7.967,65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7.967,65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2.655,87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2.655,87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2.225,60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2.225,60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7.967,66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7.967,66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265,60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265,60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902,99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902,99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82.023,12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21.985,37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104.008,49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457F6A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10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693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KRZNAR BISERKA</w:t>
            </w: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33219902553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Začretje,Labudovac 4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33.576,43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33.576,43    </w:t>
            </w:r>
          </w:p>
        </w:tc>
      </w:tr>
      <w:tr w:rsidTr="00457F6A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93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457F6A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699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457F6A" w:rsidR="00906895" w:rsidRPr="001344C3">
        <w:trPr>
          <w:trHeight w:val="27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699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HR4323600003212600117</w:t>
            </w: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34.646,52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34.646,52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6.817,44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6.817,44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2.272,48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2.272,48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2.783,75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2.783,75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6.817,46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6.817,46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227,26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227,26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772,94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772,94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</w:t>
            </w:r>
            <w:r w:rsidRPr="00EE253B">
              <w:rPr>
                <w:sz w:val="18"/>
                <w:szCs w:val="18"/>
              </w:rPr>
              <w:lastRenderedPageBreak/>
              <w:t xml:space="preserve">70.222,95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19.691,33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</w:t>
            </w:r>
            <w:r w:rsidRPr="00EE253B">
              <w:rPr>
                <w:sz w:val="18"/>
                <w:szCs w:val="18"/>
              </w:rPr>
              <w:lastRenderedPageBreak/>
              <w:t xml:space="preserve">89.914,28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11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MAJERIĆ JADRANKA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71986769432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Zabok, Vladimira Nazora 3a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26.729,64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26.729,64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HR3923600003216256701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34.646,52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34.646,52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5.069,52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5.069,52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1.689,84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1.689,84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1.878,22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1.878,22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5.069,54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5.069,54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168,99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168,99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674,54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674,54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63.376,16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14.550,65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77.926,81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12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MARTINIĆ MARIJAN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14517003837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Začretje,Štrucljevo 84a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35.487,47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35.487,47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HR5523600003213874675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37.200,54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37.200,54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7.392,55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7.392,55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2.464,19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2.464,19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3.545,18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3.545,18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7.392,54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7.392,54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246,42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246,42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837,83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837,83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74.688,01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21.878,71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96.566,72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7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13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MIŠAK VLADIMIR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64067120755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Sv. Križ Začretje,Ciglenica z. 43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20.206,76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20.206,76    </w:t>
            </w:r>
          </w:p>
        </w:tc>
      </w:tr>
      <w:tr w:rsidTr="00B30796" w:rsidR="00906895" w:rsidRPr="001344C3">
        <w:trPr>
          <w:trHeight w:val="28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1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1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HR8523600003215088866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25.324,26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25.324,26    </w:t>
            </w:r>
          </w:p>
        </w:tc>
      </w:tr>
      <w:tr w:rsidTr="00B30796" w:rsidR="00906895" w:rsidRPr="001344C3">
        <w:trPr>
          <w:trHeight w:val="21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4.687,45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4.687,45    </w:t>
            </w:r>
          </w:p>
        </w:tc>
      </w:tr>
      <w:tr w:rsidTr="00B30796" w:rsidR="00906895" w:rsidRPr="001344C3">
        <w:trPr>
          <w:trHeight w:val="21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1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311,18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311,18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3.515,60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3.515,60    </w:t>
            </w:r>
          </w:p>
        </w:tc>
      </w:tr>
      <w:tr w:rsidTr="00B30796" w:rsidR="00906895" w:rsidRPr="001344C3">
        <w:trPr>
          <w:trHeight w:val="33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116,20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116,20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398,45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398,45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47.531,02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9.028,88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56.559,90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14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NINIĆ MIŠO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04924148842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Novi Zagreb,Mlake 16a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73.469,20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73.469,20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HR5423600003211148023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72.446,40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72.446,40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15.328,87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15.328,87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5.109,62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5.109,62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8.284,79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8.284,79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15.328,88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15.328,88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510,95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510,95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1.737,27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1.737,27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147.915,60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46.300,38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194.215,98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15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PAVETIĆ IVAN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67410009592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Začretje,Mirkovec 21b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37.762,54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37.762,54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2.565,00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2.565,00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HR5623600003243429296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10.623,53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10.623,53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4.306,60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4.306,60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7.967,66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7.967,66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265,60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265,60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902,99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902,99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82.082,14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24.066,38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106.148,52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16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SINKOVIĆ STJEPAN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55601542373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Začretje,Štrucljevo 78A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49.665,45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49.665,45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3.660,00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3.660,00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HR712360000321</w:t>
            </w:r>
            <w:r w:rsidRPr="00EE253B">
              <w:rPr>
                <w:sz w:val="18"/>
                <w:szCs w:val="18"/>
              </w:rPr>
              <w:lastRenderedPageBreak/>
              <w:t>6872851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</w:t>
            </w:r>
            <w:r w:rsidRPr="00EE253B">
              <w:rPr>
                <w:sz w:val="18"/>
                <w:szCs w:val="18"/>
              </w:rPr>
              <w:lastRenderedPageBreak/>
              <w:t xml:space="preserve">8.000,00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</w:t>
            </w:r>
            <w:r w:rsidRPr="00EE253B">
              <w:rPr>
                <w:sz w:val="18"/>
                <w:szCs w:val="18"/>
              </w:rPr>
              <w:lastRenderedPageBreak/>
              <w:t xml:space="preserve">8.000,00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14.995,15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14.995,15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10.315,17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10.315,17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11.246,37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11.246,37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374,86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374,86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1.274,58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1.274,58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63.325,45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38.206,13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101.531,58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17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ŠVALJEK VLADIMIR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80809075315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Lepajci,Švaljkovec 10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22.451,23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22.451,23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HR0924020063204013850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33.434,40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33.434,40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6.964,08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6.964,08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4.432,91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4.432,91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5.223,07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5.223,07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174,10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174,10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591,95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591,95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57.885,63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17.386,11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75.271,74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TOMAŠIĆ MARIO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57456304839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Začretje,Sekirišće 37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28.503,35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28.503,35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HR8123600003235004202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29.538,42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29.538,42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5.667,26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5.667,26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1.889,09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1.889,09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1.419,81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1.419,81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5.667,26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5.667,26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188,92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188,92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642,28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642,28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60.041,77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15.474,62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75.516,39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TOMIĆ CAR MIRA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32363807067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Zabok,Matije Gupca 98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38.187,52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38.187,52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6.300,00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6.300,00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HR1323600003212829674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7.967,65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7.967,65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2.655,87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2.655,87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4.306,60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4.306,60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7.967,66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7.967,66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265,60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265,60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902,99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902,99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86.242,12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24.066,37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110.308,49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457F6A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20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693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TOPOLOVEC ŽELJKO</w:t>
            </w: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52911670848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Sveti Križ Začretje,Ciglenica z.119a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24.206,64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906895" w:rsidP="00457F6A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24.206,64    </w:t>
            </w:r>
          </w:p>
        </w:tc>
      </w:tr>
      <w:tr w:rsidTr="00457F6A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693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2.565,00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2.565,00    </w:t>
            </w:r>
          </w:p>
        </w:tc>
      </w:tr>
      <w:tr w:rsidTr="00457F6A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699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457F6A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699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HR1523600003216378092</w:t>
            </w:r>
          </w:p>
        </w:tc>
        <w:tc>
          <w:tcPr>
            <w:tcW w:type="dxa" w:w="1002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25.324,26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25.324,26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4.718,36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4.718,36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1.572,78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1.572,78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706,29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706,29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4.718,36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4.718,36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157,29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157,29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534,76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534,76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54.095,90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12.407,84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66.503,74    </w:t>
            </w:r>
          </w:p>
        </w:tc>
      </w:tr>
      <w:tr w:rsidTr="00457F6A" w:rsidR="00906895" w:rsidRPr="001344C3">
        <w:trPr>
          <w:trHeight w:val="70"/>
        </w:trPr>
        <w:tc>
          <w:tcPr>
            <w:tcW w:type="dxa" w:w="33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21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TRGOVEC JADRANKA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34562507637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Bedekovčina , Zagorska 43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38.187,51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38.187,51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7.800,00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7.800,00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HR8223600003214887742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39.754,60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10.623,53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10.623,53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0,00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4.306,60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4.306,60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7.967,66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7.967,66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265,60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265,60    </w:t>
            </w:r>
          </w:p>
        </w:tc>
      </w:tr>
      <w:tr w:rsidTr="00B30796" w:rsidR="00906895" w:rsidRPr="001344C3">
        <w:trPr>
          <w:trHeight w:val="300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902,99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902,99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87.742,11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24.066,38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111.808,49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7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0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3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22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TUŠEK DANIJEL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59736372970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Lepajci,Šemnica donja 278 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28.805,60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28.805,60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550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 -  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         -  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2.000,00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2.000,00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tek.rač.:</w:t>
            </w: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HR3923600003210062669</w:t>
            </w:r>
          </w:p>
        </w:tc>
        <w:tc>
          <w:tcPr>
            <w:tcW w:type="dxa" w:w="1145"/>
            <w:gridSpan w:val="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29.538,42   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29.538,42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5.667,26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5.667,26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1.889,09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1.889,09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1.419,81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1.419,81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5.667,26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5.667,26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188,92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188,92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29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2062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18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642,28</w:t>
            </w:r>
          </w:p>
        </w:tc>
        <w:tc>
          <w:tcPr>
            <w:tcW w:type="dxa" w:w="1438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                          642,28    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103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38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  <w:tc>
          <w:tcPr>
            <w:tcW w:type="dxa" w:w="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 xml:space="preserve">60.344,02 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15.474,62</w:t>
            </w:r>
          </w:p>
        </w:tc>
        <w:tc>
          <w:tcPr>
            <w:tcW w:type="dxa" w:w="11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right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75.818,64</w:t>
            </w:r>
          </w:p>
        </w:tc>
        <w:tc>
          <w:tcPr>
            <w:tcW w:type="dxa" w:w="3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sz w:val="18"/>
                <w:szCs w:val="18"/>
              </w:rPr>
            </w:pPr>
            <w:r w:rsidRPr="00EE253B">
              <w:rPr>
                <w:sz w:val="18"/>
                <w:szCs w:val="18"/>
              </w:rPr>
              <w:t> </w:t>
            </w:r>
          </w:p>
        </w:tc>
      </w:tr>
      <w:tr w:rsidTr="00B30796" w:rsidR="00906895" w:rsidRPr="001344C3">
        <w:trPr>
          <w:trHeight w:val="255"/>
        </w:trPr>
        <w:tc>
          <w:tcPr>
            <w:tcW w:type="dxa" w:w="33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  <w:r w:rsidRPr="00EE253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94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9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06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18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06895" w:rsidP="00B30796" w:rsidR="00906895" w:rsidRPr="00EE253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  <w:tc>
          <w:tcPr>
            <w:tcW w:type="dxa" w:w="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06895" w:rsidP="00B30796" w:rsidR="00906895" w:rsidRPr="00EE253B">
            <w:pPr>
              <w:rPr>
                <w:sz w:val="18"/>
                <w:szCs w:val="18"/>
              </w:rPr>
            </w:pPr>
          </w:p>
        </w:tc>
      </w:tr>
    </w:tbl>
    <w:p w:rsidRDefault="005C2236" w:rsidP="00906895" w:rsidR="005C2236">
      <w:pPr>
        <w:jc w:val="both"/>
        <w:rPr>
          <w:sz w:val="24"/>
          <w:szCs w:val="24"/>
        </w:rPr>
      </w:pPr>
    </w:p>
    <w:p w:rsidRDefault="005C2236" w:rsidP="00906895" w:rsidR="005C2236">
      <w:pPr>
        <w:jc w:val="both"/>
        <w:rPr>
          <w:sz w:val="24"/>
          <w:szCs w:val="24"/>
        </w:rPr>
      </w:pPr>
    </w:p>
    <w:p w:rsidRDefault="005C2236" w:rsidP="00B30796" w:rsidR="00906895">
      <w:pPr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       </w:t>
      </w:r>
      <w:r w:rsidR="00906895" w:rsidRPr="00906895">
        <w:rPr>
          <w:sz w:val="24"/>
          <w:szCs w:val="24"/>
        </w:rPr>
        <w:t xml:space="preserve">Janko Malogorski  </w:t>
      </w:r>
      <w:r w:rsidR="00B30796" w:rsidRPr="00B30796">
        <w:rPr>
          <w:sz w:val="24"/>
          <w:szCs w:val="24"/>
        </w:rPr>
        <w:t>OIB 54191606164</w:t>
      </w:r>
      <w:r w:rsidR="00B30796">
        <w:rPr>
          <w:sz w:val="24"/>
          <w:szCs w:val="24"/>
        </w:rPr>
        <w:t>,</w:t>
      </w:r>
      <w:r w:rsidR="00906895" w:rsidRPr="00906895">
        <w:rPr>
          <w:sz w:val="24"/>
          <w:szCs w:val="24"/>
        </w:rPr>
        <w:t xml:space="preserve"> Radoboj 134,</w:t>
      </w:r>
      <w:r w:rsidR="00B30796">
        <w:rPr>
          <w:sz w:val="24"/>
          <w:szCs w:val="24"/>
        </w:rPr>
        <w:t xml:space="preserve"> </w:t>
      </w:r>
      <w:r w:rsidR="00906895" w:rsidRPr="00906895">
        <w:rPr>
          <w:sz w:val="24"/>
          <w:szCs w:val="24"/>
        </w:rPr>
        <w:t xml:space="preserve">Radoboj </w:t>
      </w:r>
      <w:r w:rsidR="00B30796">
        <w:rPr>
          <w:sz w:val="24"/>
          <w:szCs w:val="24"/>
        </w:rPr>
        <w:t>prijavljeno</w:t>
      </w:r>
      <w:r w:rsidR="00906895" w:rsidRPr="00906895">
        <w:rPr>
          <w:sz w:val="24"/>
          <w:szCs w:val="24"/>
        </w:rPr>
        <w:t xml:space="preserve"> 8.000,00</w:t>
      </w:r>
      <w:r w:rsidR="00B30796">
        <w:rPr>
          <w:sz w:val="24"/>
          <w:szCs w:val="24"/>
        </w:rPr>
        <w:t xml:space="preserve"> </w:t>
      </w:r>
      <w:r w:rsidR="00906895" w:rsidRPr="00906895">
        <w:rPr>
          <w:sz w:val="24"/>
          <w:szCs w:val="24"/>
        </w:rPr>
        <w:t xml:space="preserve">kn </w:t>
      </w:r>
      <w:r w:rsidR="00B30796">
        <w:rPr>
          <w:sz w:val="24"/>
          <w:szCs w:val="24"/>
        </w:rPr>
        <w:t xml:space="preserve">     priznato</w:t>
      </w:r>
      <w:r w:rsidR="00906895" w:rsidRPr="00906895">
        <w:rPr>
          <w:sz w:val="24"/>
          <w:szCs w:val="24"/>
        </w:rPr>
        <w:t xml:space="preserve"> 8.000,00</w:t>
      </w:r>
      <w:r w:rsidR="00B30796">
        <w:rPr>
          <w:sz w:val="24"/>
          <w:szCs w:val="24"/>
        </w:rPr>
        <w:t xml:space="preserve"> </w:t>
      </w:r>
      <w:r w:rsidR="00906895">
        <w:rPr>
          <w:sz w:val="24"/>
          <w:szCs w:val="24"/>
        </w:rPr>
        <w:t>kn</w:t>
      </w:r>
    </w:p>
    <w:p w:rsidRDefault="00B30796" w:rsidP="00B30796" w:rsidR="00B30796">
      <w:pPr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>24</w:t>
      </w:r>
      <w:r w:rsidRPr="00B30796">
        <w:rPr>
          <w:sz w:val="24"/>
          <w:szCs w:val="24"/>
        </w:rPr>
        <w:t>.</w:t>
      </w:r>
      <w:r w:rsidRPr="00B30796">
        <w:rPr>
          <w:sz w:val="24"/>
          <w:szCs w:val="24"/>
        </w:rPr>
        <w:tab/>
        <w:t>AORPS Agencija za osiguranje radničkih potraživanja u slučaju stečaja poslodavca</w:t>
      </w:r>
      <w:r w:rsidRPr="00B30796">
        <w:rPr>
          <w:sz w:val="24"/>
          <w:szCs w:val="24"/>
        </w:rPr>
        <w:tab/>
      </w:r>
      <w:r>
        <w:rPr>
          <w:sz w:val="24"/>
          <w:szCs w:val="24"/>
        </w:rPr>
        <w:t>OIB:</w:t>
      </w:r>
      <w:r w:rsidRPr="00B30796">
        <w:rPr>
          <w:sz w:val="24"/>
          <w:szCs w:val="24"/>
        </w:rPr>
        <w:t>4323472109</w:t>
      </w:r>
      <w:r>
        <w:rPr>
          <w:sz w:val="24"/>
          <w:szCs w:val="24"/>
        </w:rPr>
        <w:t>,</w:t>
      </w:r>
      <w:r w:rsidRPr="00B30796">
        <w:rPr>
          <w:sz w:val="24"/>
          <w:szCs w:val="24"/>
        </w:rPr>
        <w:t xml:space="preserve">  Frankopanska 11, Zagreb</w:t>
      </w:r>
      <w:r>
        <w:rPr>
          <w:sz w:val="24"/>
          <w:szCs w:val="24"/>
        </w:rPr>
        <w:t xml:space="preserve">, prijavljeno </w:t>
      </w:r>
      <w:r w:rsidRPr="00B30796">
        <w:rPr>
          <w:sz w:val="24"/>
          <w:szCs w:val="24"/>
        </w:rPr>
        <w:t>216</w:t>
      </w:r>
      <w:r>
        <w:rPr>
          <w:sz w:val="24"/>
          <w:szCs w:val="24"/>
        </w:rPr>
        <w:t>.</w:t>
      </w:r>
      <w:r w:rsidRPr="00B30796">
        <w:rPr>
          <w:sz w:val="24"/>
          <w:szCs w:val="24"/>
        </w:rPr>
        <w:t>490,40</w:t>
      </w:r>
      <w:r>
        <w:rPr>
          <w:sz w:val="24"/>
          <w:szCs w:val="24"/>
        </w:rPr>
        <w:t xml:space="preserve"> kn priznato </w:t>
      </w:r>
      <w:r w:rsidRPr="00B30796">
        <w:rPr>
          <w:sz w:val="24"/>
          <w:szCs w:val="24"/>
        </w:rPr>
        <w:t>216.490,40</w:t>
      </w:r>
      <w:r>
        <w:rPr>
          <w:sz w:val="24"/>
          <w:szCs w:val="24"/>
        </w:rPr>
        <w:t xml:space="preserve"> kn</w:t>
      </w:r>
    </w:p>
    <w:p w:rsidRDefault="00906895" w:rsidP="006E7922" w:rsidR="00906895">
      <w:pPr>
        <w:ind w:firstLine="720"/>
        <w:jc w:val="both"/>
        <w:rPr>
          <w:sz w:val="24"/>
          <w:szCs w:val="24"/>
        </w:rPr>
      </w:pPr>
    </w:p>
    <w:p w:rsidRDefault="005C2236" w:rsidP="00BA30FB" w:rsidR="005060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 viši isplatni red:</w:t>
      </w:r>
    </w:p>
    <w:p w:rsidRDefault="00BA30FB" w:rsidP="00BA30FB" w:rsidR="00BA30FB">
      <w:pPr>
        <w:jc w:val="both"/>
        <w:rPr>
          <w:sz w:val="24"/>
          <w:szCs w:val="24"/>
        </w:rPr>
      </w:pPr>
    </w:p>
    <w:tbl>
      <w:tblPr>
        <w:tblStyle w:val="Reetkatablice"/>
        <w:tblW w:type="dxa" w:w="9411"/>
        <w:tblInd w:type="dxa" w:w="-514"/>
        <w:tblLayout w:type="fixed"/>
        <w:tblLook w:val="01E0" w:noVBand="0" w:noHBand="0" w:lastColumn="1" w:firstColumn="1" w:lastRow="1" w:firstRow="1"/>
      </w:tblPr>
      <w:tblGrid>
        <w:gridCol w:w="236"/>
        <w:gridCol w:w="1946"/>
        <w:gridCol w:w="1559"/>
        <w:gridCol w:w="2835"/>
        <w:gridCol w:w="1276"/>
        <w:gridCol w:w="1559"/>
      </w:tblGrid>
      <w:tr w:rsidTr="00FC1C56" w:rsidR="00B30796" w:rsidRPr="000C6944">
        <w:trPr>
          <w:trHeight w:val="1008"/>
        </w:trPr>
        <w:tc>
          <w:tcPr>
            <w:tcW w:type="dxa" w:w="236"/>
          </w:tcPr>
          <w:p w:rsidRDefault="00B30796" w:rsidP="00B30796" w:rsidR="00B30796" w:rsidRPr="000C6944">
            <w:pPr>
              <w:tabs>
                <w:tab w:pos="915" w:val="left"/>
              </w:tabs>
              <w:jc w:val="center"/>
            </w:pPr>
            <w:r>
              <w:t>Red b</w:t>
            </w:r>
          </w:p>
        </w:tc>
        <w:tc>
          <w:tcPr>
            <w:tcW w:type="dxa" w:w="1946"/>
          </w:tcPr>
          <w:p w:rsidRDefault="00B30796" w:rsidP="00B30796" w:rsidR="00B30796" w:rsidRPr="000C6944">
            <w:pPr>
              <w:tabs>
                <w:tab w:pos="915" w:val="left"/>
              </w:tabs>
              <w:jc w:val="center"/>
            </w:pPr>
            <w:r w:rsidRPr="000C6944">
              <w:t>Ime i prezime/</w:t>
            </w:r>
          </w:p>
          <w:p w:rsidRDefault="00B30796" w:rsidP="00B30796" w:rsidR="00B30796" w:rsidRPr="000C6944">
            <w:pPr>
              <w:tabs>
                <w:tab w:pos="915" w:val="left"/>
              </w:tabs>
              <w:jc w:val="center"/>
            </w:pPr>
            <w:r w:rsidRPr="000C6944">
              <w:t>tvrtka ili naziv vjerovnika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  <w:jc w:val="center"/>
            </w:pPr>
            <w:r w:rsidRPr="000C6944">
              <w:t>OIB vjerovnika</w:t>
            </w:r>
          </w:p>
        </w:tc>
        <w:tc>
          <w:tcPr>
            <w:tcW w:type="dxa" w:w="2835"/>
          </w:tcPr>
          <w:p w:rsidRDefault="00B30796" w:rsidP="00B30796" w:rsidR="00B30796" w:rsidRPr="000C6944">
            <w:pPr>
              <w:tabs>
                <w:tab w:pos="915" w:val="left"/>
              </w:tabs>
              <w:jc w:val="center"/>
            </w:pPr>
            <w:r w:rsidRPr="000C6944">
              <w:t>Adresa /sjedište vjerovnika</w:t>
            </w:r>
          </w:p>
        </w:tc>
        <w:tc>
          <w:tcPr>
            <w:tcW w:type="dxa" w:w="1276"/>
          </w:tcPr>
          <w:p w:rsidRDefault="00B30796" w:rsidP="00B30796" w:rsidR="00B30796" w:rsidRPr="000C6944">
            <w:pPr>
              <w:tabs>
                <w:tab w:pos="915" w:val="left"/>
              </w:tabs>
              <w:jc w:val="center"/>
            </w:pPr>
            <w:r w:rsidRPr="000C6944">
              <w:t xml:space="preserve">Iznos prijavljene tražbine 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  <w:jc w:val="center"/>
            </w:pPr>
            <w:r w:rsidRPr="000C6944">
              <w:t xml:space="preserve">Iznos priznate tražbine 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Branko Jakić, Jav. bilježnik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08564858401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 xml:space="preserve"> Zelinska 3, Zagreb               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 xml:space="preserve">1.451,51 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1.451,51    </w:t>
            </w:r>
          </w:p>
        </w:tc>
      </w:tr>
      <w:tr w:rsidTr="00FC1C56" w:rsidR="00B30796" w:rsidRPr="000C6944">
        <w:trPr>
          <w:trHeight w:val="319"/>
        </w:trPr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2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Ana Živić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60141927362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Sv. Križ Začretje, Zagorke 93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r w:rsidRPr="000C6944">
              <w:t>82.555,74</w:t>
            </w:r>
          </w:p>
        </w:tc>
        <w:tc>
          <w:tcPr>
            <w:tcW w:type="dxa" w:w="1559"/>
          </w:tcPr>
          <w:p w:rsidRDefault="00B30796" w:rsidP="00FC1C56" w:rsidR="00B30796" w:rsidRPr="000C6944">
            <w:pPr>
              <w:tabs>
                <w:tab w:pos="915" w:val="left"/>
              </w:tabs>
            </w:pPr>
            <w:r w:rsidRPr="000C6944">
              <w:t>82.555,74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4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Ustanova za obrazovanje odraslih Vizor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70555369505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Koprivnička 1, Varaždin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4.979,73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4.979,73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5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Zagorski metalac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67774118826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Celine 2, Zabok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35.883,56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35.883,66  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6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Hrvatske šume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69693144506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Lj.F. Vukotinovića 2,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12.583,58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12.583,68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7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Pa-vin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59920925649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V. Holjevca 20, Jastrebarsko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27.864,04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37.864,04 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8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Hrvatski telekom  d.d.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81793146560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R.F.Mihanovića 9,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23.149,99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23.149,99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9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Grad Zabok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39265120858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Zivtov trg  10, Zabok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7.160,86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7.160,86</w:t>
            </w:r>
          </w:p>
        </w:tc>
      </w:tr>
      <w:tr w:rsidTr="00FC1C56" w:rsidR="00B30796" w:rsidRPr="000C6944">
        <w:trPr>
          <w:trHeight w:val="98"/>
        </w:trPr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10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Općina Sv. Križ Začretje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18648820219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 xml:space="preserve">Trg hrv. kralice Jelene, S.K.Zač      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819,80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819,80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</w:t>
            </w:r>
            <w:r>
              <w:lastRenderedPageBreak/>
              <w:t>1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lastRenderedPageBreak/>
              <w:t>Hrvatska pošta d.d.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87311810356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Jurišićeva 13,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3.717,44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3.717,44 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lastRenderedPageBreak/>
              <w:t>12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Poljak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68185723428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Brezje 11, Bednja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6.542,12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6.542,12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13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HEP Elektra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43965974818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Vukovarska 37,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914,32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914,32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14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Vlastimir Sedlar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53423821237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Lj. Gaja 1, Bedekovčina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63.392,46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63.392,46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15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Vodoopskrba i odvodnja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83416546499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Folnegovićeva 1,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25.570,05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25.570,05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16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Financijska agencija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85821130368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Vukovarska 70,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771,02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  771,02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17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Terratom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44009719915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Miholići 11, Kerestinec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16590,88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16.590,88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18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Trgocentar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84210581427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103.brigade 8, Zabok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464.194,40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464.194,40</w:t>
            </w:r>
          </w:p>
        </w:tc>
      </w:tr>
      <w:tr w:rsidTr="00FC1C56" w:rsidR="00B30796" w:rsidRPr="000C6944">
        <w:tc>
          <w:tcPr>
            <w:tcW w:type="dxa" w:w="236"/>
          </w:tcPr>
          <w:p w:rsidRDefault="00B30796" w:rsidP="00FC1C56" w:rsidR="00B30796" w:rsidRPr="000C6944">
            <w:pPr>
              <w:tabs>
                <w:tab w:pos="915" w:val="left"/>
              </w:tabs>
            </w:pPr>
            <w:r w:rsidRPr="000C6944">
              <w:t>19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Geo Tim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5724099275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J. Runjanina 75, Đakovo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27.120,00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27.120,00</w:t>
            </w:r>
          </w:p>
        </w:tc>
      </w:tr>
      <w:tr w:rsidTr="00FC1C56" w:rsidR="00B30796" w:rsidRPr="000C6944">
        <w:trPr>
          <w:trHeight w:val="432"/>
        </w:trPr>
        <w:tc>
          <w:tcPr>
            <w:tcW w:type="dxa" w:w="236"/>
          </w:tcPr>
          <w:p w:rsidRDefault="00FC1C56" w:rsidP="00B30796" w:rsidR="00FC1C56" w:rsidRPr="000C6944">
            <w:pPr>
              <w:tabs>
                <w:tab w:pos="915" w:val="left"/>
              </w:tabs>
            </w:pPr>
            <w:r>
              <w:t>20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Eko Flor Plus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50730247993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Mokrice 180c, Oroslavje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420,83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5.420,83</w:t>
            </w:r>
          </w:p>
        </w:tc>
      </w:tr>
      <w:tr w:rsidTr="00FC1C56" w:rsidR="00B30796" w:rsidRPr="000C6944">
        <w:tc>
          <w:tcPr>
            <w:tcW w:type="dxa" w:w="236"/>
          </w:tcPr>
          <w:p w:rsidRDefault="00B30796" w:rsidP="00FC1C56" w:rsidR="00B30796" w:rsidRPr="000C6944">
            <w:pPr>
              <w:tabs>
                <w:tab w:pos="915" w:val="left"/>
              </w:tabs>
            </w:pPr>
            <w:r w:rsidRPr="000C6944">
              <w:t>22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Davorka Huljev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34743014377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Miramarska 13 d,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2.500,00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   2.500,00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23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Croatia osiguranje d.d.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26187994862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V. Jagića 33,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>
              <w:t>321</w:t>
            </w:r>
            <w:r w:rsidRPr="000C6944">
              <w:t>.</w:t>
            </w:r>
            <w:r>
              <w:t>572</w:t>
            </w:r>
            <w:r w:rsidRPr="000C6944">
              <w:t>,</w:t>
            </w:r>
            <w:r>
              <w:t>51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>
              <w:t xml:space="preserve">     321</w:t>
            </w:r>
            <w:r w:rsidRPr="000C6944">
              <w:t>.</w:t>
            </w:r>
            <w:r>
              <w:t>572</w:t>
            </w:r>
            <w:r w:rsidRPr="000C6944">
              <w:t>,</w:t>
            </w:r>
            <w:r>
              <w:t>51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24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RH,Ministarstvo financija, Porezna upr.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18683136487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zast.po ŽDO, Savska c.41,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621.747,90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277.124,93       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25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HEP Elektra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46930600751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Gundulićeva 32,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520,69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     520.69</w:t>
            </w:r>
          </w:p>
        </w:tc>
      </w:tr>
      <w:tr w:rsidTr="00FC1C56" w:rsidR="00B30796" w:rsidRPr="000C6944">
        <w:trPr>
          <w:trHeight w:val="298"/>
        </w:trPr>
        <w:tc>
          <w:tcPr>
            <w:tcW w:type="dxa" w:w="236"/>
          </w:tcPr>
          <w:p w:rsidRDefault="00B30796" w:rsidP="00FC1C56" w:rsidR="00B30796" w:rsidRPr="000C6944">
            <w:pPr>
              <w:tabs>
                <w:tab w:pos="915" w:val="left"/>
              </w:tabs>
            </w:pPr>
            <w:r w:rsidRPr="000C6944">
              <w:t>26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Hrvatske vode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28921383001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Vukovarska 220,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13.052,55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 13.052,55   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27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Hrvatske vode d.o.o.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28921383001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Vukovarska 220,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534,64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     534,64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29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Grad Zagreb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61817894937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Trg S. Radića 1,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27.496,44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19.207,71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30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Zagrebački holding d.o.o. Podružnica zg ceste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85594865987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Vukovarska 41,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1.465,77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 1.465,77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31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Ivan Mladić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82748634187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Ciglenica Zagorska 4a,S.K.Začretje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235.230,99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235.230,99 </w:t>
            </w:r>
          </w:p>
        </w:tc>
      </w:tr>
      <w:tr w:rsidTr="00FC1C56" w:rsidR="00B30796" w:rsidRPr="000C6944">
        <w:tc>
          <w:tcPr>
            <w:tcW w:type="dxa" w:w="236"/>
          </w:tcPr>
          <w:p w:rsidRDefault="00B30796" w:rsidP="00FC1C56" w:rsidR="00B30796" w:rsidRPr="000C6944">
            <w:pPr>
              <w:tabs>
                <w:tab w:pos="915" w:val="left"/>
              </w:tabs>
            </w:pPr>
            <w:r w:rsidRPr="000C6944">
              <w:t>32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Jelena Mladić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33862645065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Cigl. Zagorska 4a, Sv.K. Začretje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135.373,83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135.373,83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33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Hrvatsko društvo skladatelja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5,66669E+11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Berislavićeva 9,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27.260,05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27.260,05</w:t>
            </w:r>
          </w:p>
        </w:tc>
      </w:tr>
      <w:tr w:rsidTr="00FC1C56" w:rsidR="00B30796" w:rsidRPr="000C6944">
        <w:tc>
          <w:tcPr>
            <w:tcW w:type="dxa" w:w="236"/>
          </w:tcPr>
          <w:p w:rsidRDefault="00457F6A" w:rsidP="00B30796" w:rsidR="00B30796" w:rsidRPr="000C6944">
            <w:pPr>
              <w:tabs>
                <w:tab w:pos="915" w:val="left"/>
              </w:tabs>
            </w:pPr>
            <w:r>
              <w:t>34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Hrvatska radiotelevizija</w:t>
            </w:r>
          </w:p>
        </w:tc>
        <w:tc>
          <w:tcPr>
            <w:tcW w:type="dxa" w:w="1559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68419124305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Prisavlje 3,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14.969,23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14.969,23</w:t>
            </w:r>
          </w:p>
        </w:tc>
      </w:tr>
      <w:tr w:rsidTr="00FC1C56" w:rsidR="00B30796" w:rsidRPr="000C6944">
        <w:tc>
          <w:tcPr>
            <w:tcW w:type="dxa" w:w="236"/>
          </w:tcPr>
          <w:p w:rsidRDefault="00FC1C56" w:rsidP="00B30796" w:rsidR="00B30796" w:rsidRPr="000C6944">
            <w:pPr>
              <w:tabs>
                <w:tab w:pos="915" w:val="left"/>
              </w:tabs>
            </w:pPr>
            <w:r>
              <w:t>35</w:t>
            </w:r>
          </w:p>
        </w:tc>
        <w:tc>
          <w:tcPr>
            <w:tcW w:type="dxa" w:w="1946"/>
          </w:tcPr>
          <w:p w:rsidRDefault="00B30796" w:rsidP="00B30796" w:rsidR="00B30796" w:rsidRPr="000C6944">
            <w:r w:rsidRPr="000C6944">
              <w:t>Zaštita Zagreb d.o.o.</w:t>
            </w:r>
          </w:p>
        </w:tc>
        <w:tc>
          <w:tcPr>
            <w:tcW w:type="dxa" w:w="1559"/>
            <w:vAlign w:val="bottom"/>
          </w:tcPr>
          <w:p w:rsidRDefault="00B30796" w:rsidP="00FC1C56" w:rsidR="00B30796" w:rsidRPr="000C6944">
            <w:r w:rsidRPr="000C6944">
              <w:t>68204597981</w:t>
            </w:r>
          </w:p>
        </w:tc>
        <w:tc>
          <w:tcPr>
            <w:tcW w:type="dxa" w:w="2835"/>
          </w:tcPr>
          <w:p w:rsidRDefault="00B30796" w:rsidP="00B30796" w:rsidR="00B30796" w:rsidRPr="000C6944">
            <w:r w:rsidRPr="000C6944">
              <w:t>Savska c. 163 b, Zagreb</w:t>
            </w:r>
          </w:p>
        </w:tc>
        <w:tc>
          <w:tcPr>
            <w:tcW w:type="dxa" w:w="1276"/>
            <w:vAlign w:val="bottom"/>
          </w:tcPr>
          <w:p w:rsidRDefault="00B30796" w:rsidP="00B30796" w:rsidR="00B30796" w:rsidRPr="000C6944">
            <w:pPr>
              <w:jc w:val="right"/>
            </w:pPr>
            <w:r w:rsidRPr="000C6944">
              <w:t>6.851,05</w:t>
            </w:r>
          </w:p>
        </w:tc>
        <w:tc>
          <w:tcPr>
            <w:tcW w:type="dxa" w:w="1559"/>
          </w:tcPr>
          <w:p w:rsidRDefault="00B30796" w:rsidP="00B30796" w:rsidR="00B30796" w:rsidRPr="000C6944">
            <w:pPr>
              <w:tabs>
                <w:tab w:pos="915" w:val="left"/>
              </w:tabs>
            </w:pPr>
            <w:r w:rsidRPr="000C6944">
              <w:t xml:space="preserve">      6.851,05</w:t>
            </w:r>
          </w:p>
        </w:tc>
      </w:tr>
    </w:tbl>
    <w:p w:rsidRDefault="00906895" w:rsidP="00BA30FB" w:rsidR="00906895">
      <w:pPr>
        <w:jc w:val="both"/>
        <w:rPr>
          <w:sz w:val="24"/>
          <w:szCs w:val="24"/>
        </w:rPr>
      </w:pP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>Osporena tražbina II višeg isplatnog reda:</w:t>
      </w:r>
    </w:p>
    <w:p w:rsidRDefault="00FC1C56" w:rsidP="00404780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 w:rsidR="00457F6A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</w:t>
      </w:r>
      <w:r>
        <w:rPr>
          <w:sz w:val="24"/>
          <w:szCs w:val="24"/>
        </w:rPr>
        <w:t xml:space="preserve"> </w:t>
      </w:r>
      <w:r w:rsidR="00457F6A" w:rsidRPr="00457F6A">
        <w:rPr>
          <w:sz w:val="24"/>
          <w:szCs w:val="24"/>
        </w:rPr>
        <w:t>Hrv</w:t>
      </w:r>
      <w:r w:rsidR="00457F6A">
        <w:rPr>
          <w:sz w:val="24"/>
          <w:szCs w:val="24"/>
        </w:rPr>
        <w:t>atski</w:t>
      </w:r>
      <w:r w:rsidR="00457F6A" w:rsidRPr="00457F6A">
        <w:rPr>
          <w:sz w:val="24"/>
          <w:szCs w:val="24"/>
        </w:rPr>
        <w:t xml:space="preserve"> zavod za mirovinsko osiguranje</w:t>
      </w:r>
      <w:r w:rsidRPr="00FC1C56">
        <w:rPr>
          <w:sz w:val="24"/>
          <w:szCs w:val="24"/>
        </w:rPr>
        <w:t>,</w:t>
      </w:r>
      <w:r w:rsidR="00457F6A" w:rsidRPr="00457F6A">
        <w:t xml:space="preserve"> </w:t>
      </w:r>
      <w:r w:rsidR="00457F6A">
        <w:t>OIB:</w:t>
      </w:r>
      <w:r w:rsidR="00457F6A" w:rsidRPr="00457F6A">
        <w:rPr>
          <w:sz w:val="24"/>
          <w:szCs w:val="24"/>
        </w:rPr>
        <w:t>84397956623</w:t>
      </w:r>
      <w:r w:rsidR="00457F6A">
        <w:rPr>
          <w:sz w:val="24"/>
          <w:szCs w:val="24"/>
        </w:rPr>
        <w:t xml:space="preserve">, </w:t>
      </w:r>
      <w:r w:rsidR="00457F6A" w:rsidRPr="00457F6A">
        <w:rPr>
          <w:sz w:val="24"/>
          <w:szCs w:val="24"/>
        </w:rPr>
        <w:t>A. Mihanovića 3, Zagreb</w:t>
      </w:r>
      <w:r w:rsidR="00457F6A">
        <w:rPr>
          <w:sz w:val="24"/>
          <w:szCs w:val="24"/>
        </w:rPr>
        <w:t xml:space="preserve">, </w:t>
      </w:r>
      <w:r w:rsidRPr="00FC1C56">
        <w:rPr>
          <w:sz w:val="24"/>
          <w:szCs w:val="24"/>
        </w:rPr>
        <w:t xml:space="preserve"> u iznosu od </w:t>
      </w:r>
      <w:r w:rsidR="00404780" w:rsidRPr="00404780">
        <w:rPr>
          <w:sz w:val="24"/>
          <w:szCs w:val="24"/>
        </w:rPr>
        <w:t>2.644.090,89</w:t>
      </w:r>
      <w:r w:rsidRPr="00FC1C56">
        <w:rPr>
          <w:sz w:val="24"/>
          <w:szCs w:val="24"/>
        </w:rPr>
        <w:t xml:space="preserve"> kn.</w:t>
      </w:r>
    </w:p>
    <w:p w:rsidRDefault="00FC1C56" w:rsidP="00FC1C56" w:rsid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 w:rsidR="00404780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vjerovnik </w:t>
      </w:r>
      <w:r w:rsidR="00404780" w:rsidRPr="00404780">
        <w:rPr>
          <w:sz w:val="24"/>
          <w:szCs w:val="24"/>
        </w:rPr>
        <w:t>Hrvatski zavod za mirovinsko osiguranje, OIB:84397956623, A. Mihanovića 3, Zagreb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404780" w:rsidRPr="00404780">
        <w:rPr>
          <w:sz w:val="24"/>
          <w:szCs w:val="24"/>
        </w:rPr>
        <w:t>2.644.090,89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0243C8" w:rsidP="00FC1C56" w:rsidR="000243C8">
      <w:pPr>
        <w:jc w:val="both"/>
        <w:rPr>
          <w:sz w:val="24"/>
          <w:szCs w:val="24"/>
        </w:rPr>
      </w:pPr>
      <w:r w:rsidRPr="000243C8">
        <w:rPr>
          <w:sz w:val="24"/>
          <w:szCs w:val="24"/>
        </w:rPr>
        <w:lastRenderedPageBreak/>
        <w:t>Ako vjerovnik koji je upućen na parnicu ne pokrene parnicu ili ne nastavi već započetu parnicu u roku od 8 dana od primitka ovog rješenja, smatrat će se da je odustao od prava na vođenje parnice.</w:t>
      </w:r>
    </w:p>
    <w:p w:rsidRDefault="00404780" w:rsidP="00FC1C56" w:rsidR="00404780">
      <w:pPr>
        <w:jc w:val="both"/>
        <w:rPr>
          <w:sz w:val="24"/>
          <w:szCs w:val="24"/>
        </w:rPr>
      </w:pPr>
    </w:p>
    <w:p w:rsidRDefault="00404780" w:rsidP="00404780" w:rsidR="00404780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>
        <w:rPr>
          <w:sz w:val="24"/>
          <w:szCs w:val="24"/>
        </w:rPr>
        <w:t>V</w:t>
      </w:r>
      <w:r w:rsidRPr="00FC1C56">
        <w:rPr>
          <w:sz w:val="24"/>
          <w:szCs w:val="24"/>
        </w:rPr>
        <w:tab/>
        <w:t>Osporena tražbina II višeg isplatnog reda:</w:t>
      </w:r>
    </w:p>
    <w:p w:rsidRDefault="00404780" w:rsidP="00404780" w:rsidR="00404780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>
        <w:rPr>
          <w:sz w:val="24"/>
          <w:szCs w:val="24"/>
        </w:rPr>
        <w:t xml:space="preserve">u </w:t>
      </w:r>
      <w:r w:rsidRPr="00404780">
        <w:rPr>
          <w:sz w:val="24"/>
          <w:szCs w:val="24"/>
        </w:rPr>
        <w:t>Marijan Tušek</w:t>
      </w:r>
      <w:r>
        <w:rPr>
          <w:sz w:val="24"/>
          <w:szCs w:val="24"/>
        </w:rPr>
        <w:t>, Š</w:t>
      </w:r>
      <w:r w:rsidRPr="00404780">
        <w:rPr>
          <w:sz w:val="24"/>
          <w:szCs w:val="24"/>
        </w:rPr>
        <w:t>valjkovec 56, Švaljkovec</w:t>
      </w:r>
      <w:r>
        <w:rPr>
          <w:sz w:val="24"/>
          <w:szCs w:val="24"/>
        </w:rPr>
        <w:t>, OIB:</w:t>
      </w:r>
      <w:r w:rsidRPr="00404780">
        <w:rPr>
          <w:sz w:val="24"/>
          <w:szCs w:val="24"/>
        </w:rPr>
        <w:t>9610663</w:t>
      </w:r>
      <w:r>
        <w:rPr>
          <w:sz w:val="24"/>
          <w:szCs w:val="24"/>
        </w:rPr>
        <w:t>6993</w:t>
      </w:r>
      <w:r w:rsidRPr="00FC1C56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1</w:t>
      </w:r>
      <w:r w:rsidRPr="00404780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404780">
        <w:rPr>
          <w:sz w:val="24"/>
          <w:szCs w:val="24"/>
        </w:rPr>
        <w:t>.0</w:t>
      </w:r>
      <w:r>
        <w:rPr>
          <w:sz w:val="24"/>
          <w:szCs w:val="24"/>
        </w:rPr>
        <w:t>0</w:t>
      </w:r>
      <w:r w:rsidRPr="00404780">
        <w:rPr>
          <w:sz w:val="24"/>
          <w:szCs w:val="24"/>
        </w:rPr>
        <w:t>0,</w:t>
      </w:r>
      <w:r>
        <w:rPr>
          <w:sz w:val="24"/>
          <w:szCs w:val="24"/>
        </w:rPr>
        <w:t>00</w:t>
      </w:r>
      <w:r w:rsidRPr="00FC1C56">
        <w:rPr>
          <w:sz w:val="24"/>
          <w:szCs w:val="24"/>
        </w:rPr>
        <w:t xml:space="preserve"> kn.</w:t>
      </w:r>
    </w:p>
    <w:p w:rsidRDefault="00404780" w:rsidP="00404780" w:rsidR="00404780" w:rsidRPr="00FC1C56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FC1C56">
        <w:rPr>
          <w:sz w:val="24"/>
          <w:szCs w:val="24"/>
        </w:rPr>
        <w:tab/>
        <w:t xml:space="preserve">Upućuje se vjerovnik </w:t>
      </w:r>
      <w:r w:rsidRPr="00404780">
        <w:rPr>
          <w:sz w:val="24"/>
          <w:szCs w:val="24"/>
        </w:rPr>
        <w:t xml:space="preserve">Marijan Tušek, Švaljkovec 56, Švaljkovec, OIB:96106636993 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Pr="00404780">
        <w:rPr>
          <w:sz w:val="24"/>
          <w:szCs w:val="24"/>
        </w:rPr>
        <w:t>1.000.000,00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FC1C56" w:rsidP="00FC1C56" w:rsidR="00906895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243C8" w:rsidP="00FC1C56" w:rsidR="000243C8">
      <w:pPr>
        <w:jc w:val="both"/>
        <w:rPr>
          <w:sz w:val="24"/>
          <w:szCs w:val="24"/>
        </w:rPr>
      </w:pPr>
    </w:p>
    <w:p w:rsidRDefault="000243C8" w:rsidP="000243C8" w:rsidR="000243C8" w:rsidRPr="000243C8">
      <w:pPr>
        <w:jc w:val="both"/>
        <w:rPr>
          <w:sz w:val="24"/>
          <w:szCs w:val="24"/>
        </w:rPr>
      </w:pPr>
      <w:r w:rsidRPr="000243C8">
        <w:rPr>
          <w:sz w:val="24"/>
          <w:szCs w:val="24"/>
        </w:rPr>
        <w:t>V</w:t>
      </w:r>
      <w:r>
        <w:rPr>
          <w:sz w:val="24"/>
          <w:szCs w:val="24"/>
        </w:rPr>
        <w:t>I</w:t>
      </w:r>
      <w:r w:rsidRPr="000243C8">
        <w:rPr>
          <w:sz w:val="24"/>
          <w:szCs w:val="24"/>
        </w:rPr>
        <w:tab/>
        <w:t>Osporena tražbina II višeg isplatnog reda:</w:t>
      </w:r>
    </w:p>
    <w:p w:rsidRDefault="000243C8" w:rsidP="000243C8" w:rsidR="000243C8" w:rsidRPr="000243C8">
      <w:pPr>
        <w:jc w:val="both"/>
        <w:rPr>
          <w:sz w:val="24"/>
          <w:szCs w:val="24"/>
        </w:rPr>
      </w:pPr>
      <w:r w:rsidRPr="000243C8">
        <w:rPr>
          <w:sz w:val="24"/>
          <w:szCs w:val="24"/>
        </w:rPr>
        <w:t>Stečajni upravitelj je osporio tražbinu Grad Zagreb</w:t>
      </w:r>
      <w:r>
        <w:rPr>
          <w:sz w:val="24"/>
          <w:szCs w:val="24"/>
        </w:rPr>
        <w:t>, OIB:</w:t>
      </w:r>
      <w:r w:rsidRPr="000243C8">
        <w:rPr>
          <w:sz w:val="24"/>
          <w:szCs w:val="24"/>
        </w:rPr>
        <w:t>61817894937</w:t>
      </w:r>
      <w:r>
        <w:rPr>
          <w:sz w:val="24"/>
          <w:szCs w:val="24"/>
        </w:rPr>
        <w:t xml:space="preserve">, </w:t>
      </w:r>
      <w:r w:rsidRPr="000243C8">
        <w:rPr>
          <w:sz w:val="24"/>
          <w:szCs w:val="24"/>
        </w:rPr>
        <w:t xml:space="preserve">Trg S. Radića 1, Zagreb u iznosu od </w:t>
      </w:r>
      <w:r w:rsidR="00215AA5" w:rsidRPr="00215AA5">
        <w:rPr>
          <w:sz w:val="24"/>
          <w:szCs w:val="24"/>
        </w:rPr>
        <w:t>8.288,73</w:t>
      </w:r>
      <w:r w:rsidRPr="000243C8">
        <w:rPr>
          <w:sz w:val="24"/>
          <w:szCs w:val="24"/>
        </w:rPr>
        <w:t xml:space="preserve"> kn.</w:t>
      </w:r>
    </w:p>
    <w:p w:rsidRDefault="000243C8" w:rsidP="000243C8" w:rsidR="000243C8" w:rsidRPr="000243C8">
      <w:pPr>
        <w:jc w:val="both"/>
        <w:rPr>
          <w:sz w:val="24"/>
          <w:szCs w:val="24"/>
        </w:rPr>
      </w:pPr>
      <w:r w:rsidRPr="000243C8">
        <w:rPr>
          <w:sz w:val="24"/>
          <w:szCs w:val="24"/>
        </w:rPr>
        <w:t>V</w:t>
      </w:r>
      <w:r>
        <w:rPr>
          <w:sz w:val="24"/>
          <w:szCs w:val="24"/>
        </w:rPr>
        <w:t>II</w:t>
      </w:r>
      <w:r w:rsidRPr="000243C8">
        <w:rPr>
          <w:sz w:val="24"/>
          <w:szCs w:val="24"/>
        </w:rPr>
        <w:tab/>
        <w:t xml:space="preserve">Upućuje se vjerovnik </w:t>
      </w:r>
      <w:r w:rsidR="00215AA5" w:rsidRPr="00215AA5">
        <w:rPr>
          <w:sz w:val="24"/>
          <w:szCs w:val="24"/>
        </w:rPr>
        <w:t>Grad Zagreb, OIB:61817894937, Trg S. Radića 1, Zagreb</w:t>
      </w:r>
      <w:r w:rsidRPr="000243C8">
        <w:rPr>
          <w:sz w:val="24"/>
          <w:szCs w:val="24"/>
        </w:rPr>
        <w:t xml:space="preserve">  u parnicu ili nastavak već započete parnice protiv stečajnog dužnika radi utvrđivanja osporene tražbine u iznosu </w:t>
      </w:r>
      <w:r w:rsidR="00215AA5" w:rsidRPr="00215AA5">
        <w:rPr>
          <w:sz w:val="24"/>
          <w:szCs w:val="24"/>
        </w:rPr>
        <w:t>8.288,73</w:t>
      </w:r>
      <w:r w:rsidRPr="000243C8">
        <w:rPr>
          <w:sz w:val="24"/>
          <w:szCs w:val="24"/>
        </w:rPr>
        <w:t xml:space="preserve"> kn u roku 8 dana od primitka ovog rješenja.</w:t>
      </w:r>
    </w:p>
    <w:p w:rsidRDefault="000243C8" w:rsidP="000243C8" w:rsidR="000243C8">
      <w:pPr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243C8" w:rsidP="00FC1C56" w:rsidR="000243C8" w:rsidRPr="002728DE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Na općem ispitnom ročištu održanom 2</w:t>
      </w:r>
      <w:r w:rsidR="00457F6A">
        <w:rPr>
          <w:sz w:val="24"/>
          <w:szCs w:val="24"/>
        </w:rPr>
        <w:t>3</w:t>
      </w:r>
      <w:r w:rsidRPr="00FC1C56">
        <w:rPr>
          <w:sz w:val="24"/>
          <w:szCs w:val="24"/>
        </w:rPr>
        <w:t xml:space="preserve">. </w:t>
      </w:r>
      <w:r w:rsidR="00457F6A">
        <w:rPr>
          <w:sz w:val="24"/>
          <w:szCs w:val="24"/>
        </w:rPr>
        <w:t>svibnja</w:t>
      </w:r>
      <w:r w:rsidRPr="00FC1C56">
        <w:rPr>
          <w:sz w:val="24"/>
          <w:szCs w:val="24"/>
        </w:rPr>
        <w:t xml:space="preserve"> 2017.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C1C56" w:rsidP="00404780" w:rsidR="003D1C90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prijavljen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tražbin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 </w:t>
      </w:r>
      <w:r w:rsidR="00404780" w:rsidRPr="00404780">
        <w:rPr>
          <w:sz w:val="24"/>
          <w:szCs w:val="24"/>
        </w:rPr>
        <w:t xml:space="preserve">Hrvatski zavod za mirovinsko osiguranje, OIB:84397956623, A. Mihanovića 3, Zagreb,  u iznosu od 2.644.090,89 kn, </w:t>
      </w:r>
      <w:r w:rsidR="00BF5718">
        <w:rPr>
          <w:sz w:val="24"/>
          <w:szCs w:val="24"/>
        </w:rPr>
        <w:t>iz razloga što</w:t>
      </w:r>
      <w:r w:rsidR="00404780" w:rsidRPr="00404780">
        <w:rPr>
          <w:sz w:val="24"/>
          <w:szCs w:val="24"/>
        </w:rPr>
        <w:t xml:space="preserve"> HZMO u 24 godine nije izvršio prisilnu naplatu putem vrijed</w:t>
      </w:r>
      <w:r w:rsidR="00404780">
        <w:rPr>
          <w:sz w:val="24"/>
          <w:szCs w:val="24"/>
        </w:rPr>
        <w:t>nosnih</w:t>
      </w:r>
      <w:r w:rsidR="00404780" w:rsidRPr="00404780">
        <w:rPr>
          <w:sz w:val="24"/>
          <w:szCs w:val="24"/>
        </w:rPr>
        <w:t xml:space="preserve"> papira niti je</w:t>
      </w:r>
      <w:r w:rsidR="00404780">
        <w:rPr>
          <w:sz w:val="24"/>
          <w:szCs w:val="24"/>
        </w:rPr>
        <w:t xml:space="preserve"> </w:t>
      </w:r>
      <w:r w:rsidR="00404780" w:rsidRPr="00404780">
        <w:rPr>
          <w:sz w:val="24"/>
          <w:szCs w:val="24"/>
        </w:rPr>
        <w:t>proveo hipoteku</w:t>
      </w:r>
      <w:r w:rsidRPr="00FC1C56">
        <w:rPr>
          <w:sz w:val="24"/>
          <w:szCs w:val="24"/>
        </w:rPr>
        <w:t>.</w:t>
      </w:r>
    </w:p>
    <w:p w:rsidRDefault="000243C8" w:rsidP="00404780" w:rsidR="00404780">
      <w:pPr>
        <w:ind w:firstLine="720"/>
        <w:jc w:val="both"/>
        <w:rPr>
          <w:sz w:val="24"/>
          <w:szCs w:val="24"/>
        </w:rPr>
      </w:pPr>
      <w:r w:rsidRPr="000243C8">
        <w:rPr>
          <w:sz w:val="24"/>
          <w:szCs w:val="24"/>
        </w:rPr>
        <w:t>Stečajni upravitelj je osporio prijavljenu tražbinu vjerovniku Hrv</w:t>
      </w:r>
      <w:r w:rsidRPr="000243C8">
        <w:t xml:space="preserve"> </w:t>
      </w:r>
      <w:r w:rsidRPr="000243C8">
        <w:rPr>
          <w:sz w:val="24"/>
          <w:szCs w:val="24"/>
        </w:rPr>
        <w:t>Marijan Tušek, Švaljkovec 56, Švaljkovec, OIB:96106636993 u iznosu od 1.000.000,00 kn</w:t>
      </w:r>
      <w:r w:rsidR="00215AA5">
        <w:rPr>
          <w:sz w:val="24"/>
          <w:szCs w:val="24"/>
        </w:rPr>
        <w:t xml:space="preserve"> na ime naknade štete</w:t>
      </w:r>
      <w:r>
        <w:rPr>
          <w:sz w:val="24"/>
          <w:szCs w:val="24"/>
        </w:rPr>
        <w:t xml:space="preserve"> iz razloga što ista nije utvrđena odlukom suda</w:t>
      </w:r>
      <w:r w:rsidRPr="000243C8">
        <w:rPr>
          <w:sz w:val="24"/>
          <w:szCs w:val="24"/>
        </w:rPr>
        <w:t>.</w:t>
      </w:r>
    </w:p>
    <w:p w:rsidRDefault="00215AA5" w:rsidP="00404780" w:rsidR="00404780">
      <w:pPr>
        <w:ind w:firstLine="720"/>
        <w:jc w:val="both"/>
        <w:rPr>
          <w:sz w:val="24"/>
          <w:szCs w:val="24"/>
        </w:rPr>
      </w:pPr>
      <w:r w:rsidRPr="00215AA5">
        <w:rPr>
          <w:sz w:val="24"/>
          <w:szCs w:val="24"/>
        </w:rPr>
        <w:t xml:space="preserve">Stečajni upravitelj je osporio prijavljenu tražbinu vjerovniku Hrv Marijan Tušek, Švaljkovec 56, Švaljkovec, OIB:96106636993 u iznosu od 8.288,73 kn iz razloga </w:t>
      </w:r>
      <w:r>
        <w:rPr>
          <w:sz w:val="24"/>
          <w:szCs w:val="24"/>
        </w:rPr>
        <w:t>z</w:t>
      </w:r>
      <w:r w:rsidRPr="00215AA5">
        <w:rPr>
          <w:sz w:val="24"/>
          <w:szCs w:val="24"/>
        </w:rPr>
        <w:t>astar</w:t>
      </w:r>
      <w:r>
        <w:rPr>
          <w:sz w:val="24"/>
          <w:szCs w:val="24"/>
        </w:rPr>
        <w:t>e</w:t>
      </w:r>
      <w:r w:rsidRPr="00215AA5">
        <w:rPr>
          <w:sz w:val="24"/>
          <w:szCs w:val="24"/>
        </w:rPr>
        <w:t xml:space="preserve"> potraživanja i neuredni</w:t>
      </w:r>
      <w:r>
        <w:rPr>
          <w:sz w:val="24"/>
          <w:szCs w:val="24"/>
        </w:rPr>
        <w:t>h</w:t>
      </w:r>
      <w:r w:rsidRPr="00215AA5">
        <w:rPr>
          <w:sz w:val="24"/>
          <w:szCs w:val="24"/>
        </w:rPr>
        <w:t xml:space="preserve"> poda</w:t>
      </w:r>
      <w:r>
        <w:rPr>
          <w:sz w:val="24"/>
          <w:szCs w:val="24"/>
        </w:rPr>
        <w:t>taka</w:t>
      </w:r>
      <w:r w:rsidRPr="00215AA5">
        <w:rPr>
          <w:sz w:val="24"/>
          <w:szCs w:val="24"/>
        </w:rPr>
        <w:t>.</w:t>
      </w: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</w:t>
      </w:r>
      <w:r w:rsidRPr="00FC1C56">
        <w:rPr>
          <w:sz w:val="24"/>
          <w:szCs w:val="24"/>
        </w:rPr>
        <w:lastRenderedPageBreak/>
        <w:t>tražbine u roku od 8 dana od dana dostave izvatka iz rješenja kao u točci II do</w:t>
      </w:r>
      <w:r w:rsidR="00215AA5">
        <w:rPr>
          <w:sz w:val="24"/>
          <w:szCs w:val="24"/>
        </w:rPr>
        <w:t xml:space="preserve"> VII</w:t>
      </w:r>
      <w:r w:rsidRPr="00FC1C56">
        <w:rPr>
          <w:sz w:val="24"/>
          <w:szCs w:val="24"/>
        </w:rPr>
        <w:t xml:space="preserve"> izreke rješenja.</w:t>
      </w:r>
    </w:p>
    <w:p w:rsidRDefault="0033398E" w:rsidP="00DE39F1" w:rsidR="0033398E">
      <w:pPr>
        <w:ind w:firstLine="720"/>
        <w:jc w:val="both"/>
        <w:rPr>
          <w:color w:val="FF0000"/>
          <w:sz w:val="24"/>
          <w:szCs w:val="24"/>
        </w:rPr>
      </w:pP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FC1C56">
        <w:rPr>
          <w:sz w:val="24"/>
          <w:szCs w:val="24"/>
        </w:rPr>
        <w:t>6</w:t>
      </w:r>
      <w:r w:rsidR="002B5C8B" w:rsidRPr="002728DE">
        <w:rPr>
          <w:sz w:val="24"/>
          <w:szCs w:val="24"/>
        </w:rPr>
        <w:t xml:space="preserve">. </w:t>
      </w:r>
      <w:r w:rsidR="00FC1C56">
        <w:rPr>
          <w:sz w:val="24"/>
          <w:szCs w:val="24"/>
        </w:rPr>
        <w:t>lipnja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FD0FD6">
        <w:rPr>
          <w:sz w:val="24"/>
          <w:szCs w:val="24"/>
        </w:rPr>
        <w:t>,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FD0FD6" w:rsidP="003D1C90" w:rsidR="00FD0FD6">
      <w:pPr>
        <w:jc w:val="both"/>
        <w:rPr>
          <w:sz w:val="24"/>
          <w:szCs w:val="24"/>
        </w:rPr>
      </w:pPr>
    </w:p>
    <w:p w:rsidRDefault="00FD0FD6" w:rsidP="003D1C90" w:rsidR="00FD0F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 ovlašteni službenik</w:t>
      </w:r>
    </w:p>
    <w:p w:rsidRDefault="00FD0FD6" w:rsidP="003D1C90" w:rsidR="00FD0FD6" w:rsidRPr="002728D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Ivana Štampf</w:t>
      </w:r>
    </w:p>
    <w:p w:rsidRDefault="003D1C90" w:rsidP="003D1C90" w:rsidR="003D1C90" w:rsidRPr="00FD0FD6">
      <w:pPr>
        <w:jc w:val="both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>DNA:</w:t>
      </w:r>
    </w:p>
    <w:p w:rsidRDefault="000A290F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 xml:space="preserve">stečajni upravitelj </w:t>
      </w:r>
    </w:p>
    <w:p w:rsidRDefault="00DE39F1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>e-</w:t>
      </w:r>
      <w:r w:rsidR="003D1C90" w:rsidRPr="00FD0FD6">
        <w:rPr>
          <w:color w:themeColor="background1" w:val="FFFFFF"/>
          <w:sz w:val="24"/>
          <w:szCs w:val="24"/>
        </w:rPr>
        <w:t xml:space="preserve">oglasna ploča suda </w:t>
      </w:r>
      <w:r w:rsidRPr="00FD0FD6">
        <w:rPr>
          <w:color w:themeColor="background1" w:val="FFFFFF"/>
          <w:sz w:val="24"/>
          <w:szCs w:val="24"/>
        </w:rPr>
        <w:t>8</w:t>
      </w:r>
      <w:r w:rsidR="003D1C90" w:rsidRPr="00FD0FD6">
        <w:rPr>
          <w:color w:themeColor="background1" w:val="FFFFFF"/>
          <w:sz w:val="24"/>
          <w:szCs w:val="24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6E7922" w:rsidR="003D1C90" w:rsidRPr="00FD0FD6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5B3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St-6388/16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3C8"/>
    <w:rsid w:val="0006669D"/>
    <w:rsid w:val="00077D88"/>
    <w:rsid w:val="000A28F2"/>
    <w:rsid w:val="000A290F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7303F"/>
    <w:rsid w:val="00696D41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30FB"/>
    <w:rsid w:val="00BB2F60"/>
    <w:rsid w:val="00BF5718"/>
    <w:rsid w:val="00C03133"/>
    <w:rsid w:val="00C147E4"/>
    <w:rsid w:val="00C1782F"/>
    <w:rsid w:val="00C24F31"/>
    <w:rsid w:val="00C65502"/>
    <w:rsid w:val="00C7379C"/>
    <w:rsid w:val="00CA6508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EE45B3"/>
    <w:rsid w:val="00F41F5E"/>
    <w:rsid w:val="00F57865"/>
    <w:rsid w:val="00F6029B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5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5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5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5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5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5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5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5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6388</izvorni_sadrzaj>
    <derivirana_varijabla naziv="DomainObject.Predmet.Broj_1">6388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St-6388/2016</izvorni_sadrzaj>
    <derivirana_varijabla naziv="DomainObject.Predmet.OznakaBroj_1">St-6388/2016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KRIŽ ZAČRETJE poljoprivredna zadruga</izvorni_sadrzaj>
    <derivirana_varijabla naziv="DomainObject.Predmet.ProtustrankaFormated_1">  SVETI KRIŽ ZAČRETJE poljoprivredna zadruga</derivirana_varijabla>
  </DomainObject.Predmet.ProtustrankaFormated>
  <DomainObject.Predmet.ProtustrankaFormatedOIB>
    <izvorni_sadrzaj>  SVETI KRIŽ ZAČRETJE poljoprivredna zadruga, OIB 80898052004</izvorni_sadrzaj>
    <derivirana_varijabla naziv="DomainObject.Predmet.ProtustrankaFormatedOIB_1">  SVETI KRIŽ ZAČRETJE poljoprivredna zadruga, OIB 80898052004</derivirana_varijabla>
  </DomainObject.Predmet.ProtustrankaFormatedOIB>
  <DomainObject.Predmet.ProtustrankaFormatedWithAdress>
    <izvorni_sadrzaj> SVETI KRIŽ ZAČRETJE poljoprivredna zadruga, Ivana Kukuljevića Sakcinskog 29, 49223 Sveti Križ Začretje</izvorni_sadrzaj>
    <derivirana_varijabla naziv="DomainObject.Predmet.ProtustrankaFormatedWithAdress_1"> SVETI KRIŽ ZAČRETJE poljoprivredna zadruga, Ivana Kukuljevića Sakcinskog 29, 49223 Sveti Križ Začretje</derivirana_varijabla>
  </DomainObject.Predmet.ProtustrankaFormatedWithAdress>
  <DomainObject.Predmet.ProtustrankaFormatedWithAdressOIB>
    <izvorni_sadrzaj> SVETI KRIŽ ZAČRETJE poljoprivredna zadruga, OIB 80898052004, Ivana Kukuljevića Sakcinskog 29, 49223 Sveti Križ Začretje</izvorni_sadrzaj>
    <derivirana_varijabla naziv="DomainObject.Predmet.ProtustrankaFormatedWithAdressOIB_1"> SVETI KRIŽ ZAČRETJE poljoprivredna zadruga, OIB 80898052004, Ivana Kukuljevića Sakcinskog 29, 49223 Sveti Križ Začretje</derivirana_varijabla>
  </DomainObject.Predmet.ProtustrankaFormatedWithAdressOIB>
  <DomainObject.Predmet.ProtustrankaWithAdress>
    <izvorni_sadrzaj>SVETI KRIŽ ZAČRETJE poljoprivredna zadruga Ivana Kukuljevića Sakcinskog 29, 49223 Sveti Križ Začretje</izvorni_sadrzaj>
    <derivirana_varijabla naziv="DomainObject.Predmet.ProtustrankaWithAdress_1">SVETI KRIŽ ZAČRETJE poljoprivredna zadruga Ivana Kukuljevića Sakcinskog 29, 49223 Sveti Križ Začretje</derivirana_varijabla>
  </DomainObject.Predmet.ProtustrankaWithAdress>
  <DomainObject.Predmet.ProtustrankaWithAdressOIB>
    <izvorni_sadrzaj>SVETI KRIŽ ZAČRETJE poljoprivredna zadruga, OIB 80898052004, Ivana Kukuljevića Sakcinskog 29, 49223 Sveti Križ Začretje</izvorni_sadrzaj>
    <derivirana_varijabla naziv="DomainObject.Predmet.ProtustrankaWithAdressOIB_1">SVETI KRIŽ ZAČRETJE poljoprivredna zadruga, OIB 80898052004, Ivana Kukuljevića Sakcinskog 29, 49223 Sveti Križ Začretje</derivirana_varijabla>
  </DomainObject.Predmet.ProtustrankaWithAdressOIB>
  <DomainObject.Predmet.ProtustrankaNazivFormated>
    <izvorni_sadrzaj>SVETI KRIŽ ZAČRETJE poljoprivredna zadruga</izvorni_sadrzaj>
    <derivirana_varijabla naziv="DomainObject.Predmet.ProtustrankaNazivFormated_1">SVETI KRIŽ ZAČRETJE poljoprivredna zadruga</derivirana_varijabla>
  </DomainObject.Predmet.ProtustrankaNazivFormated>
  <DomainObject.Predmet.ProtustrankaNazivFormatedOIB>
    <izvorni_sadrzaj>SVETI KRIŽ ZAČRETJE poljoprivredna zadruga, OIB 80898052004</izvorni_sadrzaj>
    <derivirana_varijabla naziv="DomainObject.Predmet.ProtustrankaNazivFormatedOIB_1">SVETI KRIŽ ZAČRETJE poljoprivredna zadruga, OIB 80898052004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SVETI KRIŽ ZAČRETJE poljoprivredna zadruga</izvorni_sadrzaj>
    <derivirana_varijabla naziv="DomainObject.Predmet.StrankaFormated_1">  SVETI KRIŽ ZAČRETJE poljoprivredna zadruga</derivirana_varijabla>
  </DomainObject.Predmet.StrankaFormated>
  <DomainObject.Predmet.StrankaFormatedOIB>
    <izvorni_sadrzaj>  SVETI KRIŽ ZAČRETJE poljoprivredna zadruga, OIB 80898052004</izvorni_sadrzaj>
    <derivirana_varijabla naziv="DomainObject.Predmet.StrankaFormatedOIB_1">  SVETI KRIŽ ZAČRETJE poljoprivredna zadruga, OIB 80898052004</derivirana_varijabla>
  </DomainObject.Predmet.StrankaFormatedOIB>
  <DomainObject.Predmet.StrankaFormatedWithAdress>
    <izvorni_sadrzaj> SVETI KRIŽ ZAČRETJE poljoprivredna zadruga, Ivana Kukuljevića Sakcinskog 29, 49223 Sveti Križ Začretje</izvorni_sadrzaj>
    <derivirana_varijabla naziv="DomainObject.Predmet.StrankaFormatedWithAdress_1"> SVETI KRIŽ ZAČRETJE poljoprivredna zadruga, Ivana Kukuljevića Sakcinskog 29, 49223 Sveti Križ Začretje</derivirana_varijabla>
  </DomainObject.Predmet.StrankaFormatedWithAdress>
  <DomainObject.Predmet.StrankaFormatedWithAdressOIB>
    <izvorni_sadrzaj> SVETI KRIŽ ZAČRETJE poljoprivredna zadruga, OIB 80898052004, Ivana Kukuljevića Sakcinskog 29, 49223 Sveti Križ Začretje</izvorni_sadrzaj>
    <derivirana_varijabla naziv="DomainObject.Predmet.StrankaFormatedWithAdressOIB_1"> SVETI KRIŽ ZAČRETJE poljoprivredna zadruga, OIB 80898052004, Ivana Kukuljevića Sakcinskog 29, 49223 Sveti Križ Začretje</derivirana_varijabla>
  </DomainObject.Predmet.StrankaFormatedWithAdressOIB>
  <DomainObject.Predmet.StrankaWithAdress>
    <izvorni_sadrzaj>SVETI KRIŽ ZAČRETJE poljoprivredna zadruga Ivana Kukuljevića Sakcinskog 29,49223 Sveti Križ Začretje</izvorni_sadrzaj>
    <derivirana_varijabla naziv="DomainObject.Predmet.StrankaWithAdress_1">SVETI KRIŽ ZAČRETJE poljoprivredna zadruga Ivana Kukuljevića Sakcinskog 29,49223 Sveti Križ Začretje</derivirana_varijabla>
  </DomainObject.Predmet.StrankaWithAdress>
  <DomainObject.Predmet.StrankaWithAdressOIB>
    <izvorni_sadrzaj>SVETI KRIŽ ZAČRETJE poljoprivredna zadruga, OIB 80898052004, Ivana Kukuljevića Sakcinskog 29,49223 Sveti Križ Začretje</izvorni_sadrzaj>
    <derivirana_varijabla naziv="DomainObject.Predmet.StrankaWithAdressOIB_1">SVETI KRIŽ ZAČRETJE poljoprivredna zadruga, OIB 80898052004, Ivana Kukuljevića Sakcinskog 29,49223 Sveti Križ Začretje</derivirana_varijabla>
  </DomainObject.Predmet.StrankaWithAdressOIB>
  <DomainObject.Predmet.StrankaNazivFormated>
    <izvorni_sadrzaj>SVETI KRIŽ ZAČRETJE poljoprivredna zadruga</izvorni_sadrzaj>
    <derivirana_varijabla naziv="DomainObject.Predmet.StrankaNazivFormated_1">SVETI KRIŽ ZAČRETJE poljoprivredna zadruga</derivirana_varijabla>
  </DomainObject.Predmet.StrankaNazivFormated>
  <DomainObject.Predmet.StrankaNazivFormatedOIB>
    <izvorni_sadrzaj>SVETI KRIŽ ZAČRETJE poljoprivredna zadruga, OIB 80898052004</izvorni_sadrzaj>
    <derivirana_varijabla naziv="DomainObject.Predmet.StrankaNazivFormatedOIB_1">SVETI KRIŽ ZAČRETJE poljoprivredna zadruga, OIB 80898052004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SVETI KRIŽ ZAČRETJE poljoprivredna zadruga</item>
    </izvorni_sadrzaj>
    <derivirana_varijabla naziv="DomainObject.Predmet.StrankaListFormated_1">
      <item>SVETI KRIŽ ZAČRETJE poljoprivredna zadruga</item>
    </derivirana_varijabla>
  </DomainObject.Predmet.StrankaListFormated>
  <DomainObject.Predmet.StrankaListFormatedOIB>
    <izvorni_sadrzaj>
      <item>SVETI KRIŽ ZAČRETJE poljoprivredna zadruga, OIB 80898052004</item>
    </izvorni_sadrzaj>
    <derivirana_varijabla naziv="DomainObject.Predmet.StrankaListFormatedOIB_1">
      <item>SVETI KRIŽ ZAČRETJE poljoprivredna zadruga, OIB 80898052004</item>
    </derivirana_varijabla>
  </DomainObject.Predmet.StrankaListFormatedOIB>
  <DomainObject.Predmet.StrankaListFormatedWithAdress>
    <izvorni_sadrzaj>
      <item>SVETI KRIŽ ZAČRETJE poljoprivredna zadruga, Ivana Kukuljevića Sakcinskog 29, 49223 Sveti Križ Začretje</item>
    </izvorni_sadrzaj>
    <derivirana_varijabla naziv="DomainObject.Predmet.StrankaListFormatedWithAdress_1">
      <item>SVETI KRIŽ ZAČRETJE poljoprivredna zadruga, Ivana Kukuljevića Sakcinskog 29, 49223 Sveti Križ Začretje</item>
    </derivirana_varijabla>
  </DomainObject.Predmet.StrankaListFormatedWithAdress>
  <DomainObject.Predmet.StrankaListFormatedWithAdressOIB>
    <izvorni_sadrzaj>
      <item>SVETI KRIŽ ZAČRETJE poljoprivredna zadruga, OIB 80898052004, Ivana Kukuljevića Sakcinskog 29, 49223 Sveti Križ Začretje</item>
    </izvorni_sadrzaj>
    <derivirana_varijabla naziv="DomainObject.Predmet.StrankaListFormatedWithAdressOIB_1">
      <item>SVETI KRIŽ ZAČRETJE poljoprivredna zadruga, OIB 80898052004, Ivana Kukuljevića Sakcinskog 29, 49223 Sveti Križ Začretje</item>
    </derivirana_varijabla>
  </DomainObject.Predmet.StrankaListFormatedWithAdressOIB>
  <DomainObject.Predmet.StrankaListNazivFormated>
    <izvorni_sadrzaj>
      <item>SVETI KRIŽ ZAČRETJE poljoprivredna zadruga</item>
    </izvorni_sadrzaj>
    <derivirana_varijabla naziv="DomainObject.Predmet.StrankaListNazivFormated_1">
      <item>SVETI KRIŽ ZAČRETJE poljoprivredna zadruga</item>
    </derivirana_varijabla>
  </DomainObject.Predmet.StrankaListNazivFormated>
  <DomainObject.Predmet.StrankaListNazivFormatedOIB>
    <izvorni_sadrzaj>
      <item>SVETI KRIŽ ZAČRETJE poljoprivredna zadruga, OIB 80898052004</item>
    </izvorni_sadrzaj>
    <derivirana_varijabla naziv="DomainObject.Predmet.StrankaListNazivFormatedOIB_1">
      <item>SVETI KRIŽ ZAČRETJE poljoprivredna zadruga, OIB 80898052004</item>
    </derivirana_varijabla>
  </DomainObject.Predmet.StrankaListNazivFormatedOIB>
  <DomainObject.Predmet.ProtuStrankaListFormated>
    <izvorni_sadrzaj>
      <item>SVETI KRIŽ ZAČRETJE poljoprivredna zadruga</item>
    </izvorni_sadrzaj>
    <derivirana_varijabla naziv="DomainObject.Predmet.ProtuStrankaListFormated_1">
      <item>SVETI KRIŽ ZAČRETJE poljoprivredna zadruga</item>
    </derivirana_varijabla>
  </DomainObject.Predmet.ProtuStrankaListFormated>
  <DomainObject.Predmet.ProtuStrankaListFormatedOIB>
    <izvorni_sadrzaj>
      <item>SVETI KRIŽ ZAČRETJE poljoprivredna zadruga, OIB 80898052004</item>
    </izvorni_sadrzaj>
    <derivirana_varijabla naziv="DomainObject.Predmet.ProtuStrankaListFormatedOIB_1">
      <item>SVETI KRIŽ ZAČRETJE poljoprivredna zadruga, OIB 80898052004</item>
    </derivirana_varijabla>
  </DomainObject.Predmet.ProtuStrankaListFormatedOIB>
  <DomainObject.Predmet.ProtuStrankaListFormatedWithAdress>
    <izvorni_sadrzaj>
      <item>SVETI KRIŽ ZAČRETJE poljoprivredna zadruga, Ivana Kukuljevića Sakcinskog 29, 49223 Sveti Križ Začretje</item>
    </izvorni_sadrzaj>
    <derivirana_varijabla naziv="DomainObject.Predmet.ProtuStrankaListFormatedWithAdress_1">
      <item>SVETI KRIŽ ZAČRETJE poljoprivredna zadruga, Ivana Kukuljevića Sakcinskog 29, 49223 Sveti Križ Začretje</item>
    </derivirana_varijabla>
  </DomainObject.Predmet.ProtuStrankaListFormatedWithAdress>
  <DomainObject.Predmet.ProtuStrankaListFormatedWithAdressOIB>
    <izvorni_sadrzaj>
      <item>SVETI KRIŽ ZAČRETJE poljoprivredna zadruga, OIB 80898052004, Ivana Kukuljevića Sakcinskog 29, 49223 Sveti Križ Začretje</item>
    </izvorni_sadrzaj>
    <derivirana_varijabla naziv="DomainObject.Predmet.ProtuStrankaListFormatedWithAdressOIB_1">
      <item>SVETI KRIŽ ZAČRETJE poljoprivredna zadruga, OIB 80898052004, Ivana Kukuljevića Sakcinskog 29, 49223 Sveti Križ Začretje</item>
    </derivirana_varijabla>
  </DomainObject.Predmet.ProtuStrankaListFormatedWithAdressOIB>
  <DomainObject.Predmet.ProtuStrankaListNazivFormated>
    <izvorni_sadrzaj>
      <item>SVETI KRIŽ ZAČRETJE poljoprivredna zadruga</item>
    </izvorni_sadrzaj>
    <derivirana_varijabla naziv="DomainObject.Predmet.ProtuStrankaListNazivFormated_1">
      <item>SVETI KRIŽ ZAČRETJE poljoprivredna zadruga</item>
    </derivirana_varijabla>
  </DomainObject.Predmet.ProtuStrankaListNazivFormated>
  <DomainObject.Predmet.ProtuStrankaListNazivFormatedOIB>
    <izvorni_sadrzaj>
      <item>SVETI KRIŽ ZAČRETJE poljoprivredna zadruga, OIB 80898052004</item>
    </izvorni_sadrzaj>
    <derivirana_varijabla naziv="DomainObject.Predmet.ProtuStrankaListNazivFormatedOIB_1">
      <item>SVETI KRIŽ ZAČRETJE poljoprivredna zadruga, OIB 80898052004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SVETI KRIŽ ZAČRETJE poljoprivredna zadruga</izvorni_sadrzaj>
    <derivirana_varijabla naziv="DomainObject.Predmet.StrankaIDrugi_1">SVETI KRIŽ ZAČRETJE poljoprivredna zadruga</derivirana_varijabla>
  </DomainObject.Predmet.StrankaIDrugi>
  <DomainObject.Predmet.ProtustrankaIDrugi>
    <izvorni_sadrzaj>SVETI KRIŽ ZAČRETJE poljoprivredna zadruga</izvorni_sadrzaj>
    <derivirana_varijabla naziv="DomainObject.Predmet.ProtustrankaIDrugi_1">SVETI KRIŽ ZAČRETJE poljoprivredna zadruga</derivirana_varijabla>
  </DomainObject.Predmet.ProtustrankaIDrugi>
  <DomainObject.Predmet.StrankaIDrugiAdressOIB>
    <izvorni_sadrzaj>SVETI KRIŽ ZAČRETJE poljoprivredna zadruga, OIB 80898052004, Ivana Kukuljevića Sakcinskog 29, 49223 Sveti Križ Začretje</izvorni_sadrzaj>
    <derivirana_varijabla naziv="DomainObject.Predmet.StrankaIDrugiAdressOIB_1">SVETI KRIŽ ZAČRETJE poljoprivredna zadruga, OIB 80898052004, Ivana Kukuljevića Sakcinskog 29, 49223 Sveti Križ Začretje</derivirana_varijabla>
  </DomainObject.Predmet.StrankaIDrugiAdressOIB>
  <DomainObject.Predmet.ProtustrankaIDrugiAdressOIB>
    <izvorni_sadrzaj>SVETI KRIŽ ZAČRETJE poljoprivredna zadruga, OIB 80898052004, Ivana Kukuljevića Sakcinskog 29, 49223 Sveti Križ Začretje</izvorni_sadrzaj>
    <derivirana_varijabla naziv="DomainObject.Predmet.ProtustrankaIDrugiAdressOIB_1">SVETI KRIŽ ZAČRETJE poljoprivredna zadruga, OIB 80898052004, Ivana Kukuljevića Sakcinskog 29,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KRIŽ ZAČRETJE poljoprivredna zadruga</item>
      <item>SVETI KRIŽ ZAČRETJE poljoprivredna zadruga</item>
      <item>Petar Popović</item>
    </izvorni_sadrzaj>
    <derivirana_varijabla naziv="DomainObject.Predmet.SudioniciListNaziv_1">
      <item>SVETI KRIŽ ZAČRETJE poljoprivredna zadruga</item>
      <item>SVETI KRIŽ ZAČRETJE poljoprivredna zadruga</item>
      <item>Petar Popović</item>
    </derivirana_varijabla>
  </DomainObject.Predmet.SudioniciListNaziv>
  <DomainObject.Predmet.SudioniciListAdressOIB>
    <izvorni_sadrzaj>
      <item>SVETI KRIŽ ZAČRETJE poljoprivredna zadruga, OIB 80898052004, Ivana Kukuljevića Sakcinskog 29,49223 Sveti Križ Začretje</item>
      <item>SVETI KRIŽ ZAČRETJE poljoprivredna zadruga, OIB 80898052004, Ivana Kukuljevića Sakcinskog 29,49223 Sveti Križ Začretje</item>
      <item>Petar Popović, OIB 89375564266, Maksimirska Cesta 88,10000 Zagreb</item>
    </izvorni_sadrzaj>
    <derivirana_varijabla naziv="DomainObject.Predmet.SudioniciListAdressOIB_1">
      <item>SVETI KRIŽ ZAČRETJE poljoprivredna zadruga, OIB 80898052004, Ivana Kukuljevića Sakcinskog 29,49223 Sveti Križ Začretje</item>
      <item>SVETI KRIŽ ZAČRETJE poljoprivredna zadruga, OIB 80898052004, Ivana Kukuljevića Sakcinskog 29,49223 Sveti Križ Začretje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80898052004</item>
      <item>, OIB 80898052004</item>
      <item>, OIB 89375564266</item>
    </izvorni_sadrzaj>
    <derivirana_varijabla naziv="DomainObject.Predmet.SudioniciListNazivOIB_1">
      <item>, OIB 80898052004</item>
      <item>, OIB 80898052004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12</properties:Pages>
  <properties:Words>1895</properties:Words>
  <properties:Characters>12164</properties:Characters>
  <properties:Lines>3596</properties:Lines>
  <properties:Paragraphs>885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2017-05-23T11:16:00Z</dcterms:created>
  <dc:creator>nmarkovic</dc:creator>
  <cp:lastModifiedBy>Ivana Stampf</cp:lastModifiedBy>
  <cp:lastPrinted>2017-06-06T12:03:00Z</cp:lastPrinted>
  <dcterms:modified xmlns:xsi="http://www.w3.org/2001/XMLSchema-instance" xsi:type="dcterms:W3CDTF">2017-06-06T12:05:00Z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