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5e9f" w14:paraId="f865e9f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Pr="00976A50">
        <w:t>1 St-</w:t>
      </w:r>
      <w:r w:rsidR="004F5F34">
        <w:t>82</w:t>
      </w:r>
      <w:r w:rsidR="00EE7AEA">
        <w:t>/1</w:t>
      </w:r>
      <w:r w:rsidR="004F5F34">
        <w:t>6</w:t>
      </w:r>
      <w:r w:rsidR="00EE7AEA">
        <w:t>-</w:t>
      </w:r>
      <w:r w:rsidR="00481AC4">
        <w:t>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</w:t>
      </w:r>
      <w:proofErr w:type="spellStart"/>
      <w:r w:rsidR="00B679DA" w:rsidRPr="00976A50">
        <w:t>Bajlo</w:t>
      </w:r>
      <w:proofErr w:type="spellEnd"/>
      <w:r w:rsidR="00B679DA" w:rsidRPr="00976A50">
        <w:t xml:space="preserve"> kao stečajnom sucu nad stečajnim dužnikom </w:t>
      </w:r>
      <w:r w:rsidR="004F5F34">
        <w:t>SPORTSKI TURIZAM</w:t>
      </w:r>
      <w:r w:rsidR="00481AC4">
        <w:t xml:space="preserve"> j.d.o.o.</w:t>
      </w:r>
      <w:r w:rsidR="004F5F34">
        <w:t xml:space="preserve">, Preko, Ulica Don Vida </w:t>
      </w:r>
      <w:proofErr w:type="spellStart"/>
      <w:r w:rsidR="004F5F34">
        <w:t>Dunatova</w:t>
      </w:r>
      <w:proofErr w:type="spellEnd"/>
      <w:r w:rsidR="004F5F34">
        <w:t xml:space="preserve"> 3, Preko, </w:t>
      </w:r>
      <w:r w:rsidR="00481AC4">
        <w:t xml:space="preserve">OIB: </w:t>
      </w:r>
      <w:r w:rsidR="004F5F34">
        <w:t>95729018191</w:t>
      </w:r>
      <w:r w:rsidR="00E8760C">
        <w:t xml:space="preserve">, </w:t>
      </w:r>
      <w:r w:rsidR="00E17E69" w:rsidRPr="00536426">
        <w:t xml:space="preserve"> </w:t>
      </w:r>
      <w:r w:rsidR="004F5F34">
        <w:t>22. siječnja 2016</w:t>
      </w:r>
      <w:r w:rsidRPr="00976A50">
        <w:t xml:space="preserve">.  </w:t>
      </w:r>
    </w:p>
    <w:p w:rsidRDefault="004F5F34" w:rsidP="00FE3724" w:rsidR="004F5F34" w:rsidRPr="00976A50">
      <w:pPr>
        <w:jc w:val="both"/>
      </w:pP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D015D6">
        <w:t xml:space="preserve">SPORTSKI TURIZAM j.d.o.o., Preko, Ulica Don Vida </w:t>
      </w:r>
      <w:proofErr w:type="spellStart"/>
      <w:r w:rsidR="00D015D6">
        <w:t>Dunatova</w:t>
      </w:r>
      <w:proofErr w:type="spellEnd"/>
      <w:r w:rsidR="00D015D6">
        <w:t xml:space="preserve"> 3, Preko, OIB: 95729018191</w:t>
      </w:r>
      <w:r w:rsidR="00E8760C">
        <w:t xml:space="preserve">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 xml:space="preserve">Fina je dana </w:t>
      </w:r>
      <w:r w:rsidR="00D015D6">
        <w:t>18. siječnja 2016</w:t>
      </w:r>
      <w:r w:rsidR="00EE7AEA">
        <w:t xml:space="preserve">. sudu dostavila prijedlog za otvaranje stečajnog postupka nad dužnikom </w:t>
      </w:r>
      <w:r w:rsidR="00D015D6">
        <w:t>SPORTSKI TURIZAM j.d.o.o., Preko</w:t>
      </w:r>
      <w:r w:rsidR="00EE7AEA">
        <w:t>. U prijedlogu je navela da je dužnik u blokadi</w:t>
      </w:r>
      <w:r w:rsidR="00481AC4">
        <w:t xml:space="preserve"> u neprekidnom razdoblju od 120 dana</w:t>
      </w:r>
      <w:r w:rsidR="00EE7AEA">
        <w:t xml:space="preserve"> i da ima</w:t>
      </w:r>
      <w:r w:rsidR="00E8760C">
        <w:t xml:space="preserve"> dva</w:t>
      </w:r>
      <w:r w:rsidR="00EE7AEA">
        <w:t xml:space="preserve"> zaposlen</w:t>
      </w:r>
      <w:r w:rsidR="00E8760C">
        <w:t>ika</w:t>
      </w:r>
      <w:r w:rsidR="00EE7AEA">
        <w:t>.</w:t>
      </w:r>
    </w:p>
    <w:p w:rsidRDefault="00EE7AEA" w:rsidP="00EE7AEA" w:rsidR="00EE7AEA">
      <w:pPr>
        <w:ind w:firstLine="708"/>
        <w:jc w:val="both"/>
      </w:pPr>
      <w:r>
        <w:t xml:space="preserve">Odredbom članka 444. stavak 2. </w:t>
      </w:r>
      <w:r w:rsidR="00481AC4">
        <w:t xml:space="preserve">alineja 2. </w:t>
      </w:r>
      <w:r>
        <w:t>Stečajnog zakona (</w:t>
      </w:r>
      <w:r w:rsidR="00481AC4">
        <w:t>Narodne novine</w:t>
      </w:r>
      <w:r>
        <w:t xml:space="preserve"> 71/15) propisano je da će Fina u određenim rokovima podnositi prijedloge za otvaranje stečajnog postupka, pa je tako propisano podnošenje prijedloga za otvaranje</w:t>
      </w:r>
      <w:r w:rsidR="006A4AC3">
        <w:t xml:space="preserve"> stečajnog postupka u roku od </w:t>
      </w:r>
      <w:r w:rsidR="00E8760C">
        <w:t>10</w:t>
      </w:r>
      <w:r w:rsidR="006A4AC3">
        <w:t xml:space="preserve"> mjeseci, ali ne ranije od </w:t>
      </w:r>
      <w:r w:rsidR="00E8760C">
        <w:t>8</w:t>
      </w:r>
      <w:r w:rsidR="006A4AC3">
        <w:t xml:space="preserve"> mjeseci </w:t>
      </w:r>
      <w:r w:rsidR="00481AC4">
        <w:t>od dana stupanja na snagu ovog Z</w:t>
      </w:r>
      <w:r w:rsidR="006A4AC3">
        <w:t xml:space="preserve">akona ukoliko pravna osoba pored evidentiranih neizvršenih osnova za plaćanje ima i </w:t>
      </w:r>
      <w:r w:rsidR="00E8760C">
        <w:t>dva</w:t>
      </w:r>
      <w:r w:rsidR="006A4AC3">
        <w:t xml:space="preserve"> zaposlenika. </w:t>
      </w:r>
    </w:p>
    <w:p w:rsidRDefault="006A4AC3" w:rsidP="00EE7AEA" w:rsidR="006A4AC3">
      <w:pPr>
        <w:ind w:firstLine="708"/>
        <w:jc w:val="both"/>
      </w:pPr>
      <w:r>
        <w:t xml:space="preserve">Kako iz samog prijedloga podnositelja proizlazi da </w:t>
      </w:r>
      <w:r w:rsidR="00D015D6">
        <w:t>SPORTSKI TURIZAM j.d.o.o., Preko</w:t>
      </w:r>
      <w:r w:rsidR="00E8760C">
        <w:t xml:space="preserve"> </w:t>
      </w:r>
      <w:r>
        <w:t xml:space="preserve">ima </w:t>
      </w:r>
      <w:r w:rsidR="00E8760C">
        <w:t>dva</w:t>
      </w:r>
      <w:r>
        <w:t xml:space="preserve"> zaposlenika, a Zakon je stupio na snagu 1. rujna 2015. to je očigledno da je prijedlog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F5F34">
        <w:t>22. siječnja 2016</w:t>
      </w:r>
      <w:r w:rsidR="004F5F34" w:rsidRPr="00976A50">
        <w:t xml:space="preserve">.  </w:t>
      </w:r>
    </w:p>
    <w:p w:rsidRDefault="00FE3724" w:rsidP="00FE3724" w:rsidR="00FE3724" w:rsidRPr="00976A50">
      <w:pPr>
        <w:ind w:left="705"/>
        <w:jc w:val="both"/>
      </w:pPr>
    </w:p>
    <w:p w:rsidRDefault="00CA4771" w:rsidP="00481AC4" w:rsidR="00CA4771" w:rsidRPr="00F60CD9">
      <w:pPr>
        <w:jc w:val="right"/>
      </w:pPr>
      <w:r w:rsidRPr="00F60CD9">
        <w:t>S</w:t>
      </w:r>
      <w:r>
        <w:t>udac</w:t>
      </w:r>
    </w:p>
    <w:p w:rsidRDefault="00481AC4" w:rsidP="00481AC4" w:rsidR="00CA4771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05242F" w:rsidP="00FE3724" w:rsidR="0005242F">
      <w:pPr>
        <w:tabs>
          <w:tab w:pos="6840" w:val="left"/>
        </w:tabs>
      </w:pPr>
    </w:p>
    <w:p w:rsidRDefault="00481AC4" w:rsidP="00FE3724" w:rsidR="00481AC4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D015D6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proofErr w:type="spellStart"/>
    <w:r>
      <w:t>Posl</w:t>
    </w:r>
    <w:proofErr w:type="spellEnd"/>
    <w:r>
      <w:t xml:space="preserve">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E13B3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481AC4"/>
    <w:rsid w:val="004F5F34"/>
    <w:rsid w:val="00584805"/>
    <w:rsid w:val="00590AAD"/>
    <w:rsid w:val="005A3323"/>
    <w:rsid w:val="005A50F1"/>
    <w:rsid w:val="006A4AC3"/>
    <w:rsid w:val="006D1765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A4771"/>
    <w:rsid w:val="00CE179D"/>
    <w:rsid w:val="00CE749F"/>
    <w:rsid w:val="00D015D6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1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TURIZAM j.d.o.o. za usluge u turizmu i ugostiteljstvu</izvorni_sadrzaj>
    <derivirana_varijabla naziv="DomainObject.Predmet.ProtustrankaFormated_1">  SPORTSKI TURIZAM j.d.o.o. za usluge u turizmu i ugostiteljstvu</derivirana_varijabla>
  </DomainObject.Predmet.ProtustrankaFormated>
  <DomainObject.Predmet.ProtustrankaFormatedOIB>
    <izvorni_sadrzaj>  SPORTSKI TURIZAM j.d.o.o. za usluge u turizmu i ugostiteljstvu, OIB 95729018191</izvorni_sadrzaj>
    <derivirana_varijabla naziv="DomainObject.Predmet.ProtustrankaFormatedOIB_1">  SPORTSKI TURIZAM j.d.o.o. za usluge u turizmu i ugostiteljstvu, OIB 95729018191</derivirana_varijabla>
  </DomainObject.Predmet.ProtustrankaFormatedOIB>
  <DomainObject.Predmet.ProtustrankaFormatedWithAdress>
    <izvorni_sadrzaj> SPORTSKI TURIZAM j.d.o.o. za usluge u turizmu i ugostiteljstvu, Ulica Don Vida Dunatova 3, 23273 Preko</izvorni_sadrzaj>
    <derivirana_varijabla naziv="DomainObject.Predmet.ProtustrankaFormatedWithAdress_1"> SPORTSKI TURIZAM j.d.o.o. za usluge u turizmu i ugostiteljstvu, Ulica Don Vida Dunatova 3, 23273 Preko</derivirana_varijabla>
  </DomainObject.Predmet.ProtustrankaFormatedWithAdress>
  <DomainObject.Predmet.ProtustrankaFormatedWithAdressOIB>
    <izvorni_sadrzaj> SPORTSKI TURIZAM j.d.o.o. za usluge u turizmu i ugostiteljstvu, OIB 95729018191, Ulica Don Vida Dunatova 3, 23273 Preko</izvorni_sadrzaj>
    <derivirana_varijabla naziv="DomainObject.Predmet.ProtustrankaFormatedWithAdressOIB_1"> SPORTSKI TURIZAM j.d.o.o. za usluge u turizmu i ugostiteljstvu, OIB 95729018191, Ulica Don Vida Dunatova 3, 23273 Preko</derivirana_varijabla>
  </DomainObject.Predmet.ProtustrankaFormatedWithAdressOIB>
  <DomainObject.Predmet.ProtustrankaWithAdress>
    <izvorni_sadrzaj>SPORTSKI TURIZAM j.d.o.o. za usluge u turizmu i ugostiteljstvu Ulica Don Vida Dunatova 3, 23273 Preko</izvorni_sadrzaj>
    <derivirana_varijabla naziv="DomainObject.Predmet.ProtustrankaWithAdress_1">SPORTSKI TURIZAM j.d.o.o. za usluge u turizmu i ugostiteljstvu Ulica Don Vida Dunatova 3, 23273 Preko</derivirana_varijabla>
  </DomainObject.Predmet.ProtustrankaWithAdress>
  <DomainObject.Predmet.ProtustrankaWithAdressOIB>
    <izvorni_sadrzaj>SPORTSKI TURIZAM j.d.o.o. za usluge u turizmu i ugostiteljstvu, OIB 95729018191, Ulica Don Vida Dunatova 3, 23273 Preko</izvorni_sadrzaj>
    <derivirana_varijabla naziv="DomainObject.Predmet.ProtustrankaWithAdressOIB_1">SPORTSKI TURIZAM j.d.o.o. za usluge u turizmu i ugostiteljstvu, OIB 95729018191, Ulica Don Vida Dunatova 3, 23273 Preko</derivirana_varijabla>
  </DomainObject.Predmet.ProtustrankaWithAdressOIB>
  <DomainObject.Predmet.ProtustrankaNazivFormated>
    <izvorni_sadrzaj>SPORTSKI TURIZAM j.d.o.o. za usluge u turizmu i ugostiteljstvu</izvorni_sadrzaj>
    <derivirana_varijabla naziv="DomainObject.Predmet.ProtustrankaNazivFormated_1">SPORTSKI TURIZAM j.d.o.o. za usluge u turizmu i ugostiteljstvu</derivirana_varijabla>
  </DomainObject.Predmet.ProtustrankaNazivFormated>
  <DomainObject.Predmet.ProtustrankaNazivFormatedOIB>
    <izvorni_sadrzaj>SPORTSKI TURIZAM j.d.o.o. za usluge u turizmu i ugostiteljstvu, OIB 95729018191</izvorni_sadrzaj>
    <derivirana_varijabla naziv="DomainObject.Predmet.ProtustrankaNazivFormatedOIB_1">SPORTSKI TURIZAM j.d.o.o. za usluge u turizmu i ugostiteljstvu, OIB 95729018191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110369.58</izvorni_sadrzaj>
    <derivirana_varijabla naziv="DomainObject.Predmet.TrenutnaVrijednost_1">110369.58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TURIZAM j.d.o.o. za usluge u turizmu i ugostiteljstvu</item>
    </izvorni_sadrzaj>
    <derivirana_varijabla naziv="DomainObject.Predmet.ProtuStrankaListFormated_1">
      <item>SPORTSKI TURIZAM j.d.o.o. za usluge u turizmu i ugostiteljstvu</item>
    </derivirana_varijabla>
  </DomainObject.Predmet.ProtuStrankaListFormated>
  <DomainObject.Predmet.ProtuStrankaListFormatedOIB>
    <izvorni_sadrzaj>
      <item>SPORTSKI TURIZAM j.d.o.o. za usluge u turizmu i ugostiteljstvu, OIB 95729018191</item>
    </izvorni_sadrzaj>
    <derivirana_varijabla naziv="DomainObject.Predmet.ProtuStrankaListFormatedOIB_1">
      <item>SPORTSKI TURIZAM j.d.o.o. za usluge u turizmu i ugostiteljstvu, OIB 95729018191</item>
    </derivirana_varijabla>
  </DomainObject.Predmet.ProtuStrankaListFormatedOIB>
  <DomainObject.Predmet.ProtuStrankaListFormatedWithAdress>
    <izvorni_sadrzaj>
      <item>SPORTSKI TURIZAM j.d.o.o. za usluge u turizmu i ugostiteljstvu, Ulica Don Vida Dunatova 3, 23273 Preko</item>
    </izvorni_sadrzaj>
    <derivirana_varijabla naziv="DomainObject.Predmet.ProtuStrankaListFormatedWithAdress_1">
      <item>SPORTSKI TURIZAM j.d.o.o. za usluge u turizmu i ugostiteljstvu, Ulica Don Vida Dunatova 3, 23273 Preko</item>
    </derivirana_varijabla>
  </DomainObject.Predmet.ProtuStrankaListFormatedWithAdress>
  <DomainObject.Predmet.ProtuStrankaListFormatedWithAdressOIB>
    <izvorni_sadrzaj>
      <item>SPORTSKI TURIZAM j.d.o.o. za usluge u turizmu i ugostiteljstvu, OIB 95729018191, Ulica Don Vida Dunatova 3, 23273 Preko</item>
    </izvorni_sadrzaj>
    <derivirana_varijabla naziv="DomainObject.Predmet.ProtuStrankaListFormatedWithAdressOIB_1">
      <item>SPORTSKI TURIZAM j.d.o.o. za usluge u turizmu i ugostiteljstvu, OIB 95729018191, Ulica Don Vida Dunatova 3, 23273 Preko</item>
    </derivirana_varijabla>
  </DomainObject.Predmet.ProtuStrankaListFormatedWithAdressOIB>
  <DomainObject.Predmet.ProtuStrankaListNazivFormated>
    <izvorni_sadrzaj>
      <item>SPORTSKI TURIZAM j.d.o.o. za usluge u turizmu i ugostiteljstvu</item>
    </izvorni_sadrzaj>
    <derivirana_varijabla naziv="DomainObject.Predmet.ProtuStrankaListNazivFormated_1">
      <item>SPORTSKI TURIZAM j.d.o.o. za usluge u turizmu i ugostiteljstvu</item>
    </derivirana_varijabla>
  </DomainObject.Predmet.ProtuStrankaListNazivFormated>
  <DomainObject.Predmet.ProtuStrankaListNazivFormatedOIB>
    <izvorni_sadrzaj>
      <item>SPORTSKI TURIZAM j.d.o.o. za usluge u turizmu i ugostiteljstvu, OIB 95729018191</item>
    </izvorni_sadrzaj>
    <derivirana_varijabla naziv="DomainObject.Predmet.ProtuStrankaListNazivFormatedOIB_1">
      <item>SPORTSKI TURIZAM j.d.o.o. za usluge u turizmu i ugostiteljstvu, OIB 95729018191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TURIZAM j.d.o.o. za usluge u turizmu i ugostiteljstvu</izvorni_sadrzaj>
    <derivirana_varijabla naziv="DomainObject.Predmet.ProtustrankaIDrugi_1">SPORTSKI TURIZAM j.d.o.o. za usluge u turizmu i ugostiteljstvu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SPORTSKI TURIZAM j.d.o.o. za usluge u turizmu i ugostiteljstvu, OIB 95729018191, Ulica Don Vida Dunatova 3, 23273 Preko</izvorni_sadrzaj>
    <derivirana_varijabla naziv="DomainObject.Predmet.ProtustrankaIDrugiAdressOIB_1">SPORTSKI TURIZAM j.d.o.o. za usluge u turizmu i ugostiteljstvu, OIB 95729018191,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TURIZAM j.d.o.o. za usluge u turizmu i ugostiteljstvu</item>
    </izvorni_sadrzaj>
    <derivirana_varijabla naziv="DomainObject.Predmet.SudioniciListNaziv_1">
      <item>Financijska agencija</item>
      <item>SPORTSKI TURIZAM j.d.o.o. za usluge u turizmu i ugostiteljstvu</item>
    </derivirana_varijabla>
  </DomainObject.Predmet.SudioniciListNaziv>
  <DomainObject.Predmet.SudioniciListAdressOIB>
    <izvorni_sadrzaj>
      <item>Financijska agencija, OIB 85821130368, Ivana Danila 4,23000 Zadar</item>
      <item>SPORTSKI TURIZAM j.d.o.o. za usluge u turizmu i ugostiteljstvu, OIB 95729018191, Ulica Don Vida Dunatova 3,23273 Preko</item>
    </izvorni_sadrzaj>
    <derivirana_varijabla naziv="DomainObject.Predmet.SudioniciListAdressOIB_1">
      <item>Financijska agencija, OIB 85821130368, Ivana Danila 4,23000 Zadar</item>
      <item>SPORTSKI TURIZAM j.d.o.o. za usluge u turizmu i ugostiteljstvu, OIB 95729018191, Ulica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95729018191</item>
    </izvorni_sadrzaj>
    <derivirana_varijabla naziv="DomainObject.Predmet.SudioniciListNazivOIB_1">
      <item>, OIB 85821130368</item>
      <item>, OIB 95729018191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302</properties:Words>
  <properties:Characters>1495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2016-01-21T10:49:00Z</dcterms:created>
  <dc:creator>Administrator</dc:creator>
  <cp:lastModifiedBy>wsadmin</cp:lastModifiedBy>
  <cp:lastPrinted>2015-10-16T12:08:00Z</cp:lastPrinted>
  <dcterms:modified xmlns:xsi="http://www.w3.org/2001/XMLSchema-instance" xsi:type="dcterms:W3CDTF">2016-01-25T08:09:00Z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