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c4ef" w14:paraId="80fc4ef" w:rsidRDefault="00744BE6" w:rsidP="00744BE6" w:rsidR="00744BE6">
      <w:pPr>
        <w15:collapsed w:val="false"/>
      </w:pPr>
      <w:bookmarkStart w:name="_GoBack" w:id="0"/>
      <w:bookmarkEnd w:id="0"/>
    </w:p>
    <w:p w:rsidRDefault="00744BE6" w:rsidP="00744BE6" w:rsidR="00744BE6">
      <w:r>
        <w:t xml:space="preserve">                </w:t>
      </w:r>
    </w:p>
    <w:p w:rsidRDefault="001379A7" w:rsidP="00744BE6" w:rsidR="00744BE6"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44BE6" w:rsidP="00744BE6" w:rsidR="00744BE6">
      <w:r>
        <w:t xml:space="preserve">      REPUBLIKA HRVATSKA</w:t>
      </w:r>
    </w:p>
    <w:p w:rsidRDefault="00744BE6" w:rsidP="00744BE6" w:rsidR="00744BE6">
      <w:r>
        <w:t xml:space="preserve">TRGOVAČKI SUD U ZAGREBU                                           </w:t>
      </w:r>
      <w:r w:rsidR="008C6FFA">
        <w:t xml:space="preserve">                        18. St-1284</w:t>
      </w:r>
      <w:r>
        <w:t>/2018</w:t>
      </w:r>
    </w:p>
    <w:p w:rsidRDefault="00744BE6" w:rsidP="00744BE6" w:rsidR="00744BE6"/>
    <w:p w:rsidRDefault="00744BE6" w:rsidP="00744BE6" w:rsidR="00744BE6"/>
    <w:p w:rsidRDefault="00744BE6" w:rsidP="00744BE6" w:rsidR="00744BE6"/>
    <w:p w:rsidRDefault="00744BE6" w:rsidP="0046373D" w:rsidR="00744BE6">
      <w:pPr>
        <w:ind w:firstLine="708" w:left="2124"/>
        <w:jc w:val="both"/>
      </w:pPr>
      <w:r>
        <w:t>R E P U B L I K A  H R V A T S K A</w:t>
      </w:r>
    </w:p>
    <w:p w:rsidRDefault="00744BE6" w:rsidP="0046373D" w:rsidR="00744BE6">
      <w:pPr>
        <w:jc w:val="both"/>
      </w:pPr>
    </w:p>
    <w:p w:rsidRDefault="008C6FFA" w:rsidP="0046373D" w:rsidR="00744BE6">
      <w:pPr>
        <w:jc w:val="both"/>
      </w:pPr>
      <w:r>
        <w:t xml:space="preserve">                                                             </w:t>
      </w:r>
      <w:r w:rsidR="00744BE6">
        <w:t>Z A K LJ U Č A K</w:t>
      </w:r>
    </w:p>
    <w:p w:rsidRDefault="00744BE6" w:rsidP="0046373D" w:rsidR="00744BE6">
      <w:pPr>
        <w:jc w:val="both"/>
      </w:pPr>
    </w:p>
    <w:p w:rsidRDefault="00744BE6" w:rsidP="0046373D" w:rsidR="00744BE6">
      <w:pPr>
        <w:jc w:val="both"/>
      </w:pPr>
    </w:p>
    <w:p w:rsidRDefault="00744BE6" w:rsidP="00747877" w:rsidR="00744BE6">
      <w:pPr>
        <w:jc w:val="both"/>
      </w:pPr>
      <w:r>
        <w:tab/>
        <w:t xml:space="preserve">Trgovački sud u Zagrebu, sudac Danijela Uzelac, u stečajnom postupku u povodu prijedloga likvidatora </w:t>
      </w:r>
      <w:proofErr w:type="spellStart"/>
      <w:r>
        <w:t>Maroj</w:t>
      </w:r>
      <w:r w:rsidR="00E06652">
        <w:t>a</w:t>
      </w:r>
      <w:proofErr w:type="spellEnd"/>
      <w:r>
        <w:t xml:space="preserve"> </w:t>
      </w:r>
      <w:proofErr w:type="spellStart"/>
      <w:r>
        <w:t>Stjepovića</w:t>
      </w:r>
      <w:proofErr w:type="spellEnd"/>
      <w:r w:rsidR="008C6FFA">
        <w:t xml:space="preserve">, </w:t>
      </w:r>
      <w:r w:rsidR="00E06652" w:rsidRPr="00E06652">
        <w:t>OIB 57640555089</w:t>
      </w:r>
      <w:r w:rsidR="00E06652">
        <w:t xml:space="preserve">, </w:t>
      </w:r>
      <w:r w:rsidR="008C6FFA">
        <w:t xml:space="preserve">Zagreb, </w:t>
      </w:r>
      <w:proofErr w:type="spellStart"/>
      <w:r w:rsidR="008C6FFA">
        <w:t>Preradovićeva</w:t>
      </w:r>
      <w:proofErr w:type="spellEnd"/>
      <w:r w:rsidR="008C6FFA">
        <w:t xml:space="preserve"> 25, </w:t>
      </w:r>
      <w:r>
        <w:t xml:space="preserve">, za provođenje stečajnog postupka nad imovinom pravne osobe </w:t>
      </w:r>
      <w:r w:rsidR="008C6FFA">
        <w:t>TEJA</w:t>
      </w:r>
      <w:r>
        <w:t xml:space="preserve"> d.o.o., OIB </w:t>
      </w:r>
      <w:r w:rsidR="0046373D">
        <w:t xml:space="preserve">16511509108, </w:t>
      </w:r>
      <w:r w:rsidR="008C6FFA">
        <w:t xml:space="preserve">Sveti Ivan Zelina, Matije Gupca 24, </w:t>
      </w:r>
      <w:r>
        <w:t xml:space="preserve"> koja je prestala postojati, 12. veljače 2019.</w:t>
      </w:r>
    </w:p>
    <w:p w:rsidRDefault="00744BE6" w:rsidP="00747877" w:rsidR="00744BE6">
      <w:pPr>
        <w:jc w:val="both"/>
      </w:pPr>
    </w:p>
    <w:p w:rsidRDefault="00747877" w:rsidP="00747877" w:rsidR="00744BE6">
      <w:pPr>
        <w:ind w:firstLine="708" w:left="2124"/>
        <w:jc w:val="both"/>
      </w:pPr>
      <w:r>
        <w:t xml:space="preserve">                </w:t>
      </w:r>
      <w:r w:rsidR="00744BE6">
        <w:t>z a k l j u č i o   j e</w:t>
      </w:r>
    </w:p>
    <w:p w:rsidRDefault="00744BE6" w:rsidP="00747877" w:rsidR="00744BE6">
      <w:pPr>
        <w:jc w:val="both"/>
      </w:pPr>
    </w:p>
    <w:p w:rsidRDefault="00744BE6" w:rsidP="00747877" w:rsidR="00744BE6">
      <w:pPr>
        <w:jc w:val="both"/>
      </w:pPr>
      <w:r>
        <w:tab/>
        <w:t>Određuje se ročišta radi rasprave o pretpostavkama za otvaranje stečajnog postupka nad imovinom pravne osobe</w:t>
      </w:r>
      <w:r w:rsidR="00D30B0F" w:rsidRPr="00D30B0F">
        <w:t xml:space="preserve"> TEJA d.o.o.,</w:t>
      </w:r>
      <w:r w:rsidR="00555CC5">
        <w:t xml:space="preserve"> Sveti Ivan Zelina,</w:t>
      </w:r>
      <w:r w:rsidR="00D30B0F" w:rsidRPr="00D30B0F">
        <w:t xml:space="preserve"> </w:t>
      </w:r>
      <w:r w:rsidR="00D30B0F">
        <w:t>koja je prestala postojati:</w:t>
      </w:r>
    </w:p>
    <w:p w:rsidRDefault="00744BE6" w:rsidP="00747877" w:rsidR="00744BE6">
      <w:pPr>
        <w:jc w:val="both"/>
      </w:pPr>
    </w:p>
    <w:p w:rsidRDefault="00744BE6" w:rsidP="00747877" w:rsidR="00744BE6">
      <w:pPr>
        <w:jc w:val="both"/>
      </w:pPr>
      <w:r>
        <w:t xml:space="preserve">                                              </w:t>
      </w:r>
      <w:r w:rsidR="00747877">
        <w:t xml:space="preserve">  </w:t>
      </w:r>
      <w:r>
        <w:t xml:space="preserve">  8. ožujka 2019. u 10</w:t>
      </w:r>
      <w:r w:rsidR="008C6FFA">
        <w:t xml:space="preserve"> sati</w:t>
      </w:r>
      <w:r>
        <w:t xml:space="preserve"> </w:t>
      </w:r>
    </w:p>
    <w:p w:rsidRDefault="00744BE6" w:rsidP="00747877" w:rsidR="00744BE6">
      <w:pPr>
        <w:jc w:val="both"/>
      </w:pPr>
    </w:p>
    <w:p w:rsidRDefault="00744BE6" w:rsidP="00747877" w:rsidR="00744BE6">
      <w:pPr>
        <w:jc w:val="both"/>
      </w:pPr>
      <w:r>
        <w:t>u zgradi Trgovačkog suda u Zagrebu, Petrinjska 8, soba broj 27/I. kat – dvorišna zgrada,</w:t>
      </w:r>
      <w:r w:rsidR="00747877">
        <w:t xml:space="preserve"> </w:t>
      </w:r>
      <w:r>
        <w:t>na koje se dostavom ovog zaključka poziva:</w:t>
      </w:r>
    </w:p>
    <w:p w:rsidRDefault="00744BE6" w:rsidP="00747877" w:rsidR="00744BE6">
      <w:pPr>
        <w:jc w:val="both"/>
      </w:pPr>
      <w:r>
        <w:t>- likvidator.</w:t>
      </w:r>
    </w:p>
    <w:p w:rsidRDefault="00744BE6" w:rsidP="00747877" w:rsidR="00744BE6">
      <w:pPr>
        <w:jc w:val="both"/>
      </w:pPr>
    </w:p>
    <w:p w:rsidRDefault="001937D2" w:rsidP="00747877" w:rsidR="00744BE6">
      <w:pPr>
        <w:ind w:firstLine="708" w:left="2124"/>
        <w:jc w:val="both"/>
      </w:pPr>
      <w:r>
        <w:t>U Zagrebu 12. veljače 2019</w:t>
      </w:r>
      <w:r w:rsidR="00744BE6">
        <w:t>.</w:t>
      </w:r>
    </w:p>
    <w:p w:rsidRDefault="00744BE6" w:rsidP="00747877" w:rsidR="00744BE6">
      <w:pPr>
        <w:jc w:val="both"/>
      </w:pPr>
    </w:p>
    <w:p w:rsidRDefault="00744BE6" w:rsidP="00747877" w:rsidR="00744BE6">
      <w:pPr>
        <w:jc w:val="both"/>
      </w:pPr>
      <w:r>
        <w:t xml:space="preserve">                                                                                                   </w:t>
      </w:r>
    </w:p>
    <w:p w:rsidRDefault="00744BE6" w:rsidP="00747877" w:rsidR="00744BE6">
      <w:pPr>
        <w:jc w:val="both"/>
      </w:pPr>
      <w:r>
        <w:t xml:space="preserve">   </w:t>
      </w:r>
      <w:r w:rsidR="008C6FFA">
        <w:tab/>
      </w:r>
      <w:r w:rsidR="008C6FFA">
        <w:tab/>
      </w:r>
      <w:r w:rsidR="008C6FFA">
        <w:tab/>
      </w:r>
      <w:r w:rsidR="008C6FFA">
        <w:tab/>
      </w:r>
      <w:r w:rsidR="008C6FFA">
        <w:tab/>
      </w:r>
      <w:r w:rsidR="008C6FFA">
        <w:tab/>
      </w:r>
      <w:r w:rsidR="008C6FFA">
        <w:tab/>
      </w:r>
      <w:r w:rsidR="008C6FFA">
        <w:tab/>
      </w:r>
      <w:r w:rsidR="008C6FFA">
        <w:tab/>
        <w:t xml:space="preserve">                    Sudac</w:t>
      </w:r>
    </w:p>
    <w:p w:rsidRDefault="00744BE6" w:rsidP="00747877" w:rsidR="00744BE6">
      <w:pPr>
        <w:ind w:left="7080"/>
        <w:jc w:val="both"/>
      </w:pPr>
      <w:r>
        <w:t>Danijela Uzelac</w:t>
      </w:r>
      <w:r w:rsidR="001379A7">
        <w:t>, v.r.</w:t>
      </w:r>
    </w:p>
    <w:p w:rsidRDefault="00744BE6" w:rsidP="00747877" w:rsidR="00744BE6">
      <w:pPr>
        <w:jc w:val="both"/>
      </w:pPr>
    </w:p>
    <w:p w:rsidRDefault="00744BE6" w:rsidP="0046373D" w:rsidR="00744BE6">
      <w:pPr>
        <w:jc w:val="both"/>
      </w:pPr>
      <w:r>
        <w:t>Uputa o pravnom lijeku:</w:t>
      </w:r>
    </w:p>
    <w:p w:rsidRDefault="00744BE6" w:rsidP="00744BE6" w:rsidR="00744BE6">
      <w:r>
        <w:t>Protiv ovog zaključka nije dopušten pravni lijek (čl. 19. st. 7. Stečajnog zakona („Narodne novine“ broj 71/15 i 104/17)).</w:t>
      </w:r>
    </w:p>
    <w:p w:rsidRDefault="00744BE6" w:rsidP="001379A7" w:rsidR="00744BE6">
      <w:pPr>
        <w:jc w:val="right"/>
      </w:pPr>
    </w:p>
    <w:p w:rsidRDefault="001379A7" w:rsidP="001379A7" w:rsidR="00744BE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1379A7" w:rsidP="001379A7" w:rsidR="001379A7">
      <w:pPr>
        <w:jc w:val="right"/>
      </w:pPr>
      <w:r>
        <w:t>Katarina Franjić</w:t>
      </w:r>
    </w:p>
    <w:p w:rsidRDefault="001379A7" w:rsidP="00744BE6" w:rsidR="001379A7"/>
    <w:p w:rsidRDefault="00744BE6" w:rsidP="00744BE6" w:rsidR="006064AB">
      <w:r>
        <w:t xml:space="preserve"> </w:t>
      </w:r>
    </w:p>
    <w:sectPr w:rsidR="00606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4878"/>
    <w:rsid w:val="001379A7"/>
    <w:rsid w:val="001937D2"/>
    <w:rsid w:val="003B4B84"/>
    <w:rsid w:val="0046373D"/>
    <w:rsid w:val="00555CC5"/>
    <w:rsid w:val="006064AB"/>
    <w:rsid w:val="00744BE6"/>
    <w:rsid w:val="00747877"/>
    <w:rsid w:val="008C6FFA"/>
    <w:rsid w:val="00974878"/>
    <w:rsid w:val="00D30B0F"/>
    <w:rsid w:val="00E0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79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79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B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B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B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B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B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79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79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4B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B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B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B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B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1284</izvorni_sadrzaj>
    <derivirana_varijabla naziv="DomainObject.Predmet.Broj_1">1284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St-1284/2018</izvorni_sadrzaj>
    <derivirana_varijabla naziv="DomainObject.Predmet.OznakaBroj_1">St-1284/2018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TEJA d.o.o.</izvorni_sadrzaj>
    <derivirana_varijabla naziv="DomainObject.Predmet.ProtustrankaFormated_1">  Likvidacijska masa TEJA d.o.o.</derivirana_varijabla>
  </DomainObject.Predmet.ProtustrankaFormated>
  <DomainObject.Predmet.ProtustrankaFormatedOIB>
    <izvorni_sadrzaj>  Likvidacijska masa TEJA d.o.o., OIB 16511509108</izvorni_sadrzaj>
    <derivirana_varijabla naziv="DomainObject.Predmet.ProtustrankaFormatedOIB_1">  Likvidacijska masa TEJA d.o.o., OIB 16511509108</derivirana_varijabla>
  </DomainObject.Predmet.ProtustrankaFormatedOIB>
  <DomainObject.Predmet.ProtustrankaFormatedWithAdress>
    <izvorni_sadrzaj> Likvidacijska masa TEJA d.o.o., M. Gupca 24, 10380 Sveti Ivan Zelina</izvorni_sadrzaj>
    <derivirana_varijabla naziv="DomainObject.Predmet.ProtustrankaFormatedWithAdress_1"> Likvidacijska masa TEJA d.o.o., M. Gupca 24, 10380 Sveti Ivan Zelina</derivirana_varijabla>
  </DomainObject.Predmet.ProtustrankaFormatedWithAdress>
  <DomainObject.Predmet.ProtustrankaFormatedWithAdressOIB>
    <izvorni_sadrzaj> Likvidacijska masa TEJA d.o.o., OIB 16511509108, M. Gupca 24, 10380 Sveti Ivan Zelina</izvorni_sadrzaj>
    <derivirana_varijabla naziv="DomainObject.Predmet.ProtustrankaFormatedWithAdressOIB_1"> Likvidacijska masa TEJA d.o.o., OIB 16511509108, M. Gupca 24, 10380 Sveti Ivan Zelina</derivirana_varijabla>
  </DomainObject.Predmet.ProtustrankaFormatedWithAdressOIB>
  <DomainObject.Predmet.ProtustrankaWithAdress>
    <izvorni_sadrzaj>Likvidacijska masa TEJA d.o.o. M. Gupca 24, 10380 Sveti Ivan Zelina</izvorni_sadrzaj>
    <derivirana_varijabla naziv="DomainObject.Predmet.ProtustrankaWithAdress_1">Likvidacijska masa TEJA d.o.o. M. Gupca 24, 10380 Sveti Ivan Zelina</derivirana_varijabla>
  </DomainObject.Predmet.ProtustrankaWithAdress>
  <DomainObject.Predmet.ProtustrankaWithAdressOIB>
    <izvorni_sadrzaj>Likvidacijska masa TEJA d.o.o., OIB 16511509108, M. Gupca 24, 10380 Sveti Ivan Zelina</izvorni_sadrzaj>
    <derivirana_varijabla naziv="DomainObject.Predmet.ProtustrankaWithAdressOIB_1">Likvidacijska masa TEJA d.o.o., OIB 16511509108, M. Gupca 24, 10380 Sveti Ivan Zelina</derivirana_varijabla>
  </DomainObject.Predmet.ProtustrankaWithAdressOIB>
  <DomainObject.Predmet.ProtustrankaNazivFormated>
    <izvorni_sadrzaj>Likvidacijska masa TEJA d.o.o.</izvorni_sadrzaj>
    <derivirana_varijabla naziv="DomainObject.Predmet.ProtustrankaNazivFormated_1">Likvidacijska masa TEJA d.o.o.</derivirana_varijabla>
  </DomainObject.Predmet.ProtustrankaNazivFormated>
  <DomainObject.Predmet.ProtustrankaNazivFormatedOIB>
    <izvorni_sadrzaj>Likvidacijska masa TEJA d.o.o., OIB 16511509108</izvorni_sadrzaj>
    <derivirana_varijabla naziv="DomainObject.Predmet.ProtustrankaNazivFormatedOIB_1">Likvidacijska masa TEJA d.o.o., OIB 16511509108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TEJA d.o.o.</izvorni_sadrzaj>
    <derivirana_varijabla naziv="DomainObject.Predmet.StrankaFormated_1">  Likvidacijska masa TEJA d.o.o.</derivirana_varijabla>
  </DomainObject.Predmet.StrankaFormated>
  <DomainObject.Predmet.StrankaFormatedOIB>
    <izvorni_sadrzaj>  Likvidacijska masa TEJA d.o.o., OIB 16511509108</izvorni_sadrzaj>
    <derivirana_varijabla naziv="DomainObject.Predmet.StrankaFormatedOIB_1">  Likvidacijska masa TEJA d.o.o., OIB 16511509108</derivirana_varijabla>
  </DomainObject.Predmet.StrankaFormatedOIB>
  <DomainObject.Predmet.StrankaFormatedWithAdress>
    <izvorni_sadrzaj> Likvidacijska masa TEJA d.o.o., M. Gupca 24, 10380 Sveti Ivan Zelina</izvorni_sadrzaj>
    <derivirana_varijabla naziv="DomainObject.Predmet.StrankaFormatedWithAdress_1"> Likvidacijska masa TEJA d.o.o., M. Gupca 24, 10380 Sveti Ivan Zelina</derivirana_varijabla>
  </DomainObject.Predmet.StrankaFormatedWithAdress>
  <DomainObject.Predmet.StrankaFormatedWithAdressOIB>
    <izvorni_sadrzaj> Likvidacijska masa TEJA d.o.o., OIB 16511509108, M. Gupca 24, 10380 Sveti Ivan Zelina</izvorni_sadrzaj>
    <derivirana_varijabla naziv="DomainObject.Predmet.StrankaFormatedWithAdressOIB_1"> Likvidacijska masa TEJA d.o.o., OIB 16511509108, M. Gupca 24, 10380 Sveti Ivan Zelina</derivirana_varijabla>
  </DomainObject.Predmet.StrankaFormatedWithAdressOIB>
  <DomainObject.Predmet.StrankaWithAdress>
    <izvorni_sadrzaj>Likvidacijska masa TEJA d.o.o. M. Gupca 24,10380 Sveti Ivan Zelina</izvorni_sadrzaj>
    <derivirana_varijabla naziv="DomainObject.Predmet.StrankaWithAdress_1">Likvidacijska masa TEJA d.o.o. M. Gupca 24,10380 Sveti Ivan Zelina</derivirana_varijabla>
  </DomainObject.Predmet.StrankaWithAdress>
  <DomainObject.Predmet.StrankaWithAdressOIB>
    <izvorni_sadrzaj>Likvidacijska masa TEJA d.o.o., OIB 16511509108, M. Gupca 24,10380 Sveti Ivan Zelina</izvorni_sadrzaj>
    <derivirana_varijabla naziv="DomainObject.Predmet.StrankaWithAdressOIB_1">Likvidacijska masa TEJA d.o.o., OIB 16511509108, M. Gupca 24,10380 Sveti Ivan Zelina</derivirana_varijabla>
  </DomainObject.Predmet.StrankaWithAdressOIB>
  <DomainObject.Predmet.StrankaNazivFormated>
    <izvorni_sadrzaj>Likvidacijska masa TEJA d.o.o.</izvorni_sadrzaj>
    <derivirana_varijabla naziv="DomainObject.Predmet.StrankaNazivFormated_1">Likvidacijska masa TEJA d.o.o.</derivirana_varijabla>
  </DomainObject.Predmet.StrankaNazivFormated>
  <DomainObject.Predmet.StrankaNazivFormatedOIB>
    <izvorni_sadrzaj>Likvidacijska masa TEJA d.o.o., OIB 16511509108</izvorni_sadrzaj>
    <derivirana_varijabla naziv="DomainObject.Predmet.StrankaNazivFormatedOIB_1">Likvidacijska masa TEJA d.o.o., OIB 16511509108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Likvidacijska masa TEJA d.o.o.</item>
    </izvorni_sadrzaj>
    <derivirana_varijabla naziv="DomainObject.Predmet.StrankaListFormated_1">
      <item>Likvidacijska masa TEJA d.o.o.</item>
    </derivirana_varijabla>
  </DomainObject.Predmet.StrankaListFormated>
  <DomainObject.Predmet.StrankaListFormatedOIB>
    <izvorni_sadrzaj>
      <item>Likvidacijska masa TEJA d.o.o., OIB 16511509108</item>
    </izvorni_sadrzaj>
    <derivirana_varijabla naziv="DomainObject.Predmet.StrankaListFormatedOIB_1">
      <item>Likvidacijska masa TEJA d.o.o., OIB 16511509108</item>
    </derivirana_varijabla>
  </DomainObject.Predmet.StrankaListFormatedOIB>
  <DomainObject.Predmet.StrankaListFormatedWithAdress>
    <izvorni_sadrzaj>
      <item>Likvidacijska masa TEJA d.o.o., M. Gupca 24, 10380 Sveti Ivan Zelina</item>
    </izvorni_sadrzaj>
    <derivirana_varijabla naziv="DomainObject.Predmet.StrankaListFormatedWithAdress_1">
      <item>Likvidacijska masa TEJA d.o.o., M. Gupca 24, 10380 Sveti Ivan Zelina</item>
    </derivirana_varijabla>
  </DomainObject.Predmet.StrankaListFormatedWithAdress>
  <DomainObject.Predmet.StrankaListFormatedWithAdressOIB>
    <izvorni_sadrzaj>
      <item>Likvidacijska masa TEJA d.o.o., OIB 16511509108, M. Gupca 24, 10380 Sveti Ivan Zelina</item>
    </izvorni_sadrzaj>
    <derivirana_varijabla naziv="DomainObject.Predmet.StrankaListFormatedWithAdressOIB_1">
      <item>Likvidacijska masa TEJA d.o.o., OIB 16511509108, M. Gupca 24, 10380 Sveti Ivan Zelina</item>
    </derivirana_varijabla>
  </DomainObject.Predmet.StrankaListFormatedWithAdressOIB>
  <DomainObject.Predmet.StrankaListNazivFormated>
    <izvorni_sadrzaj>
      <item>Likvidacijska masa TEJA d.o.o.</item>
    </izvorni_sadrzaj>
    <derivirana_varijabla naziv="DomainObject.Predmet.StrankaListNazivFormated_1">
      <item>Likvidacijska masa TEJA d.o.o.</item>
    </derivirana_varijabla>
  </DomainObject.Predmet.StrankaListNazivFormated>
  <DomainObject.Predmet.StrankaListNazivFormatedOIB>
    <izvorni_sadrzaj>
      <item>Likvidacijska masa TEJA d.o.o., OIB 16511509108</item>
    </izvorni_sadrzaj>
    <derivirana_varijabla naziv="DomainObject.Predmet.StrankaListNazivFormatedOIB_1">
      <item>Likvidacijska masa TEJA d.o.o., OIB 16511509108</item>
    </derivirana_varijabla>
  </DomainObject.Predmet.StrankaListNazivFormatedOIB>
  <DomainObject.Predmet.ProtuStrankaListFormated>
    <izvorni_sadrzaj>
      <item>Likvidacijska masa TEJA d.o.o.</item>
    </izvorni_sadrzaj>
    <derivirana_varijabla naziv="DomainObject.Predmet.ProtuStrankaListFormated_1">
      <item>Likvidacijska masa TEJA d.o.o.</item>
    </derivirana_varijabla>
  </DomainObject.Predmet.ProtuStrankaListFormated>
  <DomainObject.Predmet.ProtuStrankaListFormatedOIB>
    <izvorni_sadrzaj>
      <item>Likvidacijska masa TEJA d.o.o., OIB 16511509108</item>
    </izvorni_sadrzaj>
    <derivirana_varijabla naziv="DomainObject.Predmet.ProtuStrankaListFormatedOIB_1">
      <item>Likvidacijska masa TEJA d.o.o., OIB 16511509108</item>
    </derivirana_varijabla>
  </DomainObject.Predmet.ProtuStrankaListFormatedOIB>
  <DomainObject.Predmet.ProtuStrankaListFormatedWithAdress>
    <izvorni_sadrzaj>
      <item>Likvidacijska masa TEJA d.o.o., M. Gupca 24, 10380 Sveti Ivan Zelina</item>
    </izvorni_sadrzaj>
    <derivirana_varijabla naziv="DomainObject.Predmet.ProtuStrankaListFormatedWithAdress_1">
      <item>Likvidacijska masa TEJA d.o.o., M. Gupca 24, 10380 Sveti Ivan Zelina</item>
    </derivirana_varijabla>
  </DomainObject.Predmet.ProtuStrankaListFormatedWithAdress>
  <DomainObject.Predmet.ProtuStrankaListFormatedWithAdressOIB>
    <izvorni_sadrzaj>
      <item>Likvidacijska masa TEJA d.o.o., OIB 16511509108, M. Gupca 24, 10380 Sveti Ivan Zelina</item>
    </izvorni_sadrzaj>
    <derivirana_varijabla naziv="DomainObject.Predmet.ProtuStrankaListFormatedWithAdressOIB_1">
      <item>Likvidacijska masa TEJA d.o.o., OIB 16511509108, M. Gupca 24, 10380 Sveti Ivan Zelina</item>
    </derivirana_varijabla>
  </DomainObject.Predmet.ProtuStrankaListFormatedWithAdressOIB>
  <DomainObject.Predmet.ProtuStrankaListNazivFormated>
    <izvorni_sadrzaj>
      <item>Likvidacijska masa TEJA d.o.o.</item>
    </izvorni_sadrzaj>
    <derivirana_varijabla naziv="DomainObject.Predmet.ProtuStrankaListNazivFormated_1">
      <item>Likvidacijska masa TEJA d.o.o.</item>
    </derivirana_varijabla>
  </DomainObject.Predmet.ProtuStrankaListNazivFormated>
  <DomainObject.Predmet.ProtuStrankaListNazivFormatedOIB>
    <izvorni_sadrzaj>
      <item>Likvidacijska masa TEJA d.o.o., OIB 16511509108</item>
    </izvorni_sadrzaj>
    <derivirana_varijabla naziv="DomainObject.Predmet.ProtuStrankaListNazivFormatedOIB_1">
      <item>Likvidacijska masa TEJA d.o.o., OIB 16511509108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Preradovićeva 25, 10000 Zagreb</item>
    </izvorni_sadrzaj>
    <derivirana_varijabla naziv="DomainObject.Predmet.OstaliListFormatedWithAdress_1">
      <item>Maroje Stjepović, Preradovićeva 25, 10000 Zagreb</item>
    </derivirana_varijabla>
  </DomainObject.Predmet.OstaliListFormatedWithAdress>
  <DomainObject.Predmet.OstaliListFormatedWithAdressOIB>
    <izvorni_sadrzaj>
      <item>Maroje Stjepović, OIB 57640555089, Preradovićeva 25, 10000 Zagreb</item>
    </izvorni_sadrzaj>
    <derivirana_varijabla naziv="DomainObject.Predmet.OstaliListFormatedWithAdressOIB_1">
      <item>Maroje Stjepović, OIB 57640555089, Preradovićeva 25,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Likvidacijska masa TEJA d.o.o.</izvorni_sadrzaj>
    <derivirana_varijabla naziv="DomainObject.Predmet.StrankaIDrugi_1">Likvidacijska masa TEJA d.o.o.</derivirana_varijabla>
  </DomainObject.Predmet.StrankaIDrugi>
  <DomainObject.Predmet.ProtustrankaIDrugi>
    <izvorni_sadrzaj>Likvidacijska masa TEJA d.o.o.</izvorni_sadrzaj>
    <derivirana_varijabla naziv="DomainObject.Predmet.ProtustrankaIDrugi_1">Likvidacijska masa TEJA d.o.o.</derivirana_varijabla>
  </DomainObject.Predmet.ProtustrankaIDrugi>
  <DomainObject.Predmet.StrankaIDrugiAdressOIB>
    <izvorni_sadrzaj>Likvidacijska masa TEJA d.o.o., OIB 16511509108, M. Gupca 24, 10380 Sveti Ivan Zelina</izvorni_sadrzaj>
    <derivirana_varijabla naziv="DomainObject.Predmet.StrankaIDrugiAdressOIB_1">Likvidacijska masa TEJA d.o.o., OIB 16511509108, M. Gupca 24, 10380 Sveti Ivan Zelina</derivirana_varijabla>
  </DomainObject.Predmet.StrankaIDrugiAdressOIB>
  <DomainObject.Predmet.ProtustrankaIDrugiAdressOIB>
    <izvorni_sadrzaj>Likvidacijska masa TEJA d.o.o., OIB 16511509108, M. Gupca 24, 10380 Sveti Ivan Zelina</izvorni_sadrzaj>
    <derivirana_varijabla naziv="DomainObject.Predmet.ProtustrankaIDrugiAdressOIB_1">Likvidacijska masa TEJA d.o.o., OIB 16511509108, M. Gupca 24,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TEJA d.o.o.</item>
      <item>Likvidacijska masa TEJA d.o.o.</item>
      <item>Maroje Stjepović</item>
    </izvorni_sadrzaj>
    <derivirana_varijabla naziv="DomainObject.Predmet.SudioniciListNaziv_1">
      <item>Likvidacijska masa TEJA d.o.o.</item>
      <item>Likvidacijska masa TEJA d.o.o.</item>
      <item>Maroje Stjepović</item>
    </derivirana_varijabla>
  </DomainObject.Predmet.SudioniciListNaziv>
  <DomainObject.Predmet.SudioniciListAdressOIB>
    <izvorni_sadrzaj>
      <item>Likvidacijska masa TEJA d.o.o., OIB 16511509108, M. Gupca 24,10380 Sveti Ivan Zelina</item>
      <item>Likvidacijska masa TEJA d.o.o., OIB 16511509108, M. Gupca 24,10380 Sveti Ivan Zelina</item>
      <item>Maroje Stjepović, OIB 57640555089, Preradovićeva 25,10000 Zagreb</item>
    </izvorni_sadrzaj>
    <derivirana_varijabla naziv="DomainObject.Predmet.SudioniciListAdressOIB_1">
      <item>Likvidacijska masa TEJA d.o.o., OIB 16511509108, M. Gupca 24,10380 Sveti Ivan Zelina</item>
      <item>Likvidacijska masa TEJA d.o.o., OIB 16511509108, M. Gupca 24,10380 Sveti Ivan Zelina</item>
      <item>Maroje Stjepović, OIB 57640555089, Preradovićeva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16511509108</item>
      <item>, OIB 16511509108</item>
      <item>, OIB 57640555089</item>
    </izvorni_sadrzaj>
    <derivirana_varijabla naziv="DomainObject.Predmet.SudioniciListNazivOIB_1">
      <item>, OIB 16511509108</item>
      <item>, OIB 16511509108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181</properties:Words>
  <properties:Characters>869</properties:Characters>
  <properties:Lines>43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2019-02-11T11:32:00Z</dcterms:created>
  <dc:creator>Danijela Uzelac</dc:creator>
  <dc:description/>
  <cp:keywords/>
  <cp:lastModifiedBy>Katarina Franjić</cp:lastModifiedBy>
  <cp:lastPrinted>2019-02-12T12:08:00Z</cp:lastPrinted>
  <dcterms:modified xmlns:xsi="http://www.w3.org/2001/XMLSchema-instance" xsi:type="dcterms:W3CDTF">2019-02-12T12:11:00Z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(st-1284-18 zaključak ročište očitovanje o pretpostavkama za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