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2cb0" w14:paraId="e2c2cb0" w:rsidRDefault="00ED43DE" w:rsidP="00ED43DE" w:rsidR="00ED43DE" w:rsidRPr="00305AF7">
      <w:pPr>
        <w15:collapsed w:val="false"/>
      </w:pPr>
      <w:bookmarkStart w:name="_GoBack" w:id="0"/>
      <w:bookmarkEnd w:id="0"/>
    </w:p>
    <w:p w:rsidRDefault="00ED43DE" w:rsidP="00ED43DE" w:rsidR="00ED43DE" w:rsidRPr="00305AF7">
      <w:pPr>
        <w:ind w:firstLine="708"/>
      </w:pPr>
      <w:r w:rsidRPr="00305AF7">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D43DE" w:rsidP="00305AF7" w:rsidR="00305AF7" w:rsidRPr="00305AF7">
      <w:pPr>
        <w:rPr>
          <w:b/>
        </w:rPr>
      </w:pPr>
      <w:r w:rsidRPr="00305AF7">
        <w:rPr>
          <w:b/>
        </w:rPr>
        <w:t>REPUBLIKA HRVATSKA</w:t>
      </w:r>
      <w:r w:rsidR="00305AF7" w:rsidRPr="00305AF7">
        <w:rPr>
          <w:b/>
        </w:rPr>
        <w:t xml:space="preserve"> </w:t>
      </w:r>
      <w:r w:rsidR="00305AF7">
        <w:rPr>
          <w:b/>
        </w:rPr>
        <w:tab/>
      </w:r>
      <w:r w:rsidR="00305AF7">
        <w:rPr>
          <w:b/>
        </w:rPr>
        <w:tab/>
      </w:r>
      <w:r w:rsidR="00305AF7">
        <w:rPr>
          <w:b/>
        </w:rPr>
        <w:tab/>
      </w:r>
      <w:r w:rsidR="00305AF7">
        <w:rPr>
          <w:b/>
        </w:rPr>
        <w:tab/>
      </w:r>
      <w:r w:rsidR="00305AF7">
        <w:rPr>
          <w:b/>
        </w:rPr>
        <w:tab/>
      </w:r>
      <w:r w:rsidR="005D6551">
        <w:rPr>
          <w:b/>
        </w:rPr>
        <w:t>Posl. br.7-St.1810/16</w:t>
      </w:r>
    </w:p>
    <w:p w:rsidRDefault="00ED43DE" w:rsidP="00ED43DE" w:rsidR="00ED43DE" w:rsidRPr="00305AF7">
      <w:pPr>
        <w:rPr>
          <w:b/>
        </w:rPr>
      </w:pPr>
      <w:r w:rsidRPr="00305AF7">
        <w:rPr>
          <w:b/>
        </w:rPr>
        <w:t>TRGOVAČKI SUD U SPLITU</w:t>
      </w:r>
    </w:p>
    <w:p w:rsidRDefault="00305AF7" w:rsidP="00ED43DE" w:rsidR="00305AF7" w:rsidRPr="00305AF7">
      <w:pPr>
        <w:rPr>
          <w:b/>
        </w:rPr>
      </w:pPr>
      <w:r w:rsidRPr="00305AF7">
        <w:rPr>
          <w:b/>
        </w:rPr>
        <w:t>Sukoišanska 6, Split</w:t>
      </w:r>
    </w:p>
    <w:p w:rsidRDefault="00305AF7" w:rsidP="00ED43DE" w:rsidR="00305AF7"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keepNext/>
        <w:jc w:val="center"/>
        <w:outlineLvl w:val="1"/>
        <w:rPr>
          <w:b/>
        </w:rPr>
      </w:pPr>
      <w:r w:rsidRPr="00305AF7">
        <w:rPr>
          <w:b/>
        </w:rPr>
        <w:t>R E P U B L I K A    H R V A T S K A</w:t>
      </w:r>
    </w:p>
    <w:p w:rsidRDefault="00ED43DE" w:rsidP="00ED43DE" w:rsidR="00ED43DE" w:rsidRPr="00305AF7">
      <w:pPr>
        <w:keepNext/>
        <w:jc w:val="center"/>
        <w:outlineLvl w:val="1"/>
        <w:rPr>
          <w:b/>
        </w:rPr>
      </w:pPr>
      <w:r w:rsidRPr="00305AF7">
        <w:rPr>
          <w:b/>
        </w:rPr>
        <w:t>R J E Š E N J E</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305AF7" w:rsidRPr="00305AF7">
      <w:pPr>
        <w:jc w:val="both"/>
      </w:pPr>
      <w:r w:rsidRPr="00305AF7">
        <w:tab/>
        <w:t xml:space="preserve">Trgovački sud u Splitu,  po sucu tog suda Diani Butigan Granić, kao sucu pojedincu, odlučujući o prijedlogu predlagatelja </w:t>
      </w:r>
      <w:r w:rsidR="00774A24">
        <w:t xml:space="preserve">Republika Hrvatska, Županijsko državno odvjetništvo Split, </w:t>
      </w:r>
      <w:r w:rsidRPr="00305AF7">
        <w:t xml:space="preserve">za otvaranje stečajnog postupka nad </w:t>
      </w:r>
      <w:r w:rsidR="00774A24">
        <w:t xml:space="preserve">SMALL HILL j.d.o.o., Split, Kralja Zvonimira 19, OIB: 59916609891, </w:t>
      </w:r>
      <w:r w:rsidR="00305AF7" w:rsidRPr="00305AF7">
        <w:t xml:space="preserve"> dana </w:t>
      </w:r>
      <w:r w:rsidR="00774A24">
        <w:t>14</w:t>
      </w:r>
      <w:r w:rsidR="00305AF7" w:rsidRPr="00305AF7">
        <w:t>. studenog 2017.g.</w:t>
      </w:r>
    </w:p>
    <w:p w:rsidRDefault="00ED43DE" w:rsidP="00ED43DE" w:rsidR="00ED43DE" w:rsidRPr="00305AF7">
      <w:pPr>
        <w:jc w:val="both"/>
      </w:pPr>
    </w:p>
    <w:p w:rsidRDefault="00ED43DE" w:rsidP="00ED43DE" w:rsidR="00ED43DE" w:rsidRPr="00305AF7">
      <w:pPr>
        <w:jc w:val="center"/>
        <w:rPr>
          <w:b/>
        </w:rPr>
      </w:pPr>
      <w:r w:rsidRPr="00305AF7">
        <w:rPr>
          <w:b/>
        </w:rPr>
        <w:t>r i j e š i o    j e</w:t>
      </w:r>
    </w:p>
    <w:p w:rsidRDefault="00ED43DE" w:rsidP="00ED43DE" w:rsidR="00ED43DE" w:rsidRPr="00305AF7">
      <w:pPr>
        <w:rPr>
          <w:b/>
        </w:rPr>
      </w:pPr>
    </w:p>
    <w:p w:rsidRDefault="00ED43DE" w:rsidP="00ED43DE" w:rsidR="00ED43DE" w:rsidRPr="00305AF7">
      <w:pPr>
        <w:ind w:hanging="705" w:left="705"/>
        <w:jc w:val="both"/>
      </w:pPr>
      <w:r w:rsidRPr="00305AF7">
        <w:rPr>
          <w:b/>
        </w:rPr>
        <w:t>I.</w:t>
      </w:r>
      <w:r w:rsidRPr="00305AF7">
        <w:rPr>
          <w:b/>
        </w:rPr>
        <w:tab/>
      </w:r>
      <w:r w:rsidRPr="00305AF7">
        <w:t xml:space="preserve">Pokreće se postupak radi utvrđenja pretpostavki za otvaranje stečajnog postupka (prethodni postupak) nad dužnikom </w:t>
      </w:r>
      <w:r w:rsidR="00774A24">
        <w:t>SMALL HILL j.d.o.o., Split, Kralja Zvonimira 19, OIB: 59916609891</w:t>
      </w:r>
      <w:r w:rsidRPr="00305AF7">
        <w:t>.</w:t>
      </w:r>
    </w:p>
    <w:p w:rsidRDefault="00ED43DE" w:rsidP="00ED43DE" w:rsidR="00ED43DE" w:rsidRPr="00305AF7">
      <w:pPr>
        <w:jc w:val="both"/>
      </w:pPr>
    </w:p>
    <w:p w:rsidRDefault="00ED43DE" w:rsidP="00ED43DE" w:rsidR="00ED43DE" w:rsidRPr="00305AF7">
      <w:pPr>
        <w:ind w:hanging="705" w:left="705"/>
        <w:jc w:val="both"/>
      </w:pPr>
      <w:r w:rsidRPr="00305AF7">
        <w:rPr>
          <w:b/>
        </w:rPr>
        <w:t>II.</w:t>
      </w:r>
      <w:r w:rsidRPr="00305AF7">
        <w:rPr>
          <w:b/>
        </w:rPr>
        <w:tab/>
      </w:r>
      <w:r w:rsidRPr="00305AF7">
        <w:t xml:space="preserve">Ročište radi očitovanju o prijedlogu za otvaranje stečajnog postupka određuje se u prostorijama ovog suda na adresi </w:t>
      </w:r>
      <w:r w:rsidR="00305AF7" w:rsidRPr="00305AF7">
        <w:t xml:space="preserve"> Sukoišanska 6,  Split</w:t>
      </w:r>
      <w:r w:rsidRPr="00305AF7">
        <w:t xml:space="preserve">, sudnica br. </w:t>
      </w:r>
      <w:r w:rsidR="00E33C4A">
        <w:t>2</w:t>
      </w:r>
      <w:r w:rsidRPr="00305AF7">
        <w:t>2, za dan</w:t>
      </w:r>
    </w:p>
    <w:p w:rsidRDefault="00ED43DE" w:rsidP="00ED43DE" w:rsidR="00ED43DE" w:rsidRPr="00305AF7">
      <w:pPr>
        <w:jc w:val="both"/>
      </w:pPr>
    </w:p>
    <w:p w:rsidRDefault="00C90D3A" w:rsidP="00ED43DE" w:rsidR="00ED43DE" w:rsidRPr="00305AF7">
      <w:pPr>
        <w:jc w:val="center"/>
        <w:rPr>
          <w:b/>
          <w:u w:val="single"/>
        </w:rPr>
      </w:pPr>
      <w:r w:rsidRPr="00305AF7">
        <w:rPr>
          <w:b/>
          <w:u w:val="single"/>
        </w:rPr>
        <w:t>11</w:t>
      </w:r>
      <w:r w:rsidR="00ED43DE" w:rsidRPr="00305AF7">
        <w:rPr>
          <w:b/>
          <w:u w:val="single"/>
        </w:rPr>
        <w:t xml:space="preserve">. </w:t>
      </w:r>
      <w:r w:rsidRPr="00305AF7">
        <w:rPr>
          <w:b/>
          <w:u w:val="single"/>
        </w:rPr>
        <w:t>pro</w:t>
      </w:r>
      <w:r w:rsidR="00ED43DE" w:rsidRPr="00305AF7">
        <w:rPr>
          <w:b/>
          <w:u w:val="single"/>
        </w:rPr>
        <w:t>si</w:t>
      </w:r>
      <w:r w:rsidRPr="00305AF7">
        <w:rPr>
          <w:b/>
          <w:u w:val="single"/>
        </w:rPr>
        <w:t>nca</w:t>
      </w:r>
      <w:r w:rsidR="00ED43DE" w:rsidRPr="00305AF7">
        <w:rPr>
          <w:b/>
          <w:u w:val="single"/>
        </w:rPr>
        <w:t xml:space="preserve"> 201</w:t>
      </w:r>
      <w:r w:rsidR="006457C6" w:rsidRPr="00305AF7">
        <w:rPr>
          <w:b/>
          <w:u w:val="single"/>
        </w:rPr>
        <w:t xml:space="preserve">7. godine u </w:t>
      </w:r>
      <w:r w:rsidR="00BE7653">
        <w:rPr>
          <w:b/>
          <w:u w:val="single"/>
        </w:rPr>
        <w:t>13</w:t>
      </w:r>
      <w:r w:rsidR="00ED43DE" w:rsidRPr="00305AF7">
        <w:rPr>
          <w:b/>
          <w:u w:val="single"/>
        </w:rPr>
        <w:t>,</w:t>
      </w:r>
      <w:r w:rsidR="00BE7653">
        <w:rPr>
          <w:b/>
          <w:u w:val="single"/>
        </w:rPr>
        <w:t>40</w:t>
      </w:r>
      <w:r w:rsidR="00ED43DE" w:rsidRPr="00305AF7">
        <w:rPr>
          <w:b/>
          <w:u w:val="single"/>
        </w:rPr>
        <w:t xml:space="preserve"> sati.</w:t>
      </w:r>
    </w:p>
    <w:p w:rsidRDefault="00ED43DE" w:rsidP="00ED43DE" w:rsidR="00ED43DE" w:rsidRPr="00305AF7">
      <w:pPr>
        <w:jc w:val="center"/>
        <w:rPr>
          <w:b/>
        </w:rPr>
      </w:pPr>
    </w:p>
    <w:p w:rsidRDefault="00ED43DE" w:rsidP="00ED43DE" w:rsidR="00ED43DE" w:rsidRPr="00305AF7">
      <w:pPr>
        <w:ind w:hanging="705" w:left="705"/>
        <w:jc w:val="both"/>
      </w:pPr>
      <w:r w:rsidRPr="00305AF7">
        <w:rPr>
          <w:b/>
        </w:rPr>
        <w:t>III.</w:t>
      </w:r>
      <w:r w:rsidRPr="00305AF7">
        <w:rPr>
          <w:b/>
        </w:rPr>
        <w:tab/>
      </w:r>
      <w:r w:rsidRPr="00305AF7">
        <w:t xml:space="preserve">Pozivaju se zakonski zastupnik dužnika </w:t>
      </w:r>
      <w:r w:rsidR="005D6551">
        <w:t>Marija Gabrić</w:t>
      </w:r>
      <w:r w:rsidRPr="00305AF7">
        <w:t>, predlagatelj, te osoba ovlaštena za zastupanje pravne osobe koja za dužnika obavlja poslove platnog prometa,  pristupiti na zakazano ročište.</w:t>
      </w:r>
    </w:p>
    <w:p w:rsidRDefault="00ED43DE" w:rsidP="00ED43DE" w:rsidR="00ED43DE" w:rsidRPr="00305AF7">
      <w:pPr>
        <w:jc w:val="both"/>
      </w:pPr>
    </w:p>
    <w:p w:rsidRDefault="00ED43DE" w:rsidP="00ED43DE" w:rsidR="00ED43DE" w:rsidRPr="00305AF7">
      <w:pPr>
        <w:ind w:hanging="705" w:left="705"/>
        <w:jc w:val="both"/>
      </w:pPr>
      <w:r w:rsidRPr="00305AF7">
        <w:rPr>
          <w:b/>
          <w:bCs/>
        </w:rPr>
        <w:t>IV.</w:t>
      </w:r>
      <w:r w:rsidRPr="00305AF7">
        <w:t xml:space="preserve"> </w:t>
      </w:r>
      <w:r w:rsidRPr="00305AF7">
        <w:tab/>
        <w:t xml:space="preserve">Naređuje se zakonskom zastupniku dužnika </w:t>
      </w:r>
      <w:r w:rsidR="005D6551">
        <w:t>Mariji Gabrić</w:t>
      </w:r>
      <w:r w:rsidRPr="00305AF7">
        <w:t xml:space="preserve"> u roku od osam (8) dana dostaviti sudu pozivom na gornji poslovni broj:</w:t>
      </w:r>
    </w:p>
    <w:p w:rsidRDefault="00ED43DE" w:rsidP="00ED43DE" w:rsidR="00ED43DE" w:rsidRPr="00305AF7">
      <w:pPr>
        <w:numPr>
          <w:ilvl w:val="0"/>
          <w:numId w:val="1"/>
        </w:numPr>
        <w:jc w:val="both"/>
      </w:pPr>
      <w:r w:rsidRPr="00305AF7">
        <w:t>pisano izvješće o financijsko-gospodarskom stanju dužnika u dva primjerka,</w:t>
      </w:r>
    </w:p>
    <w:p w:rsidRDefault="00ED43DE" w:rsidP="00ED43DE" w:rsidR="00ED43DE" w:rsidRPr="00305AF7">
      <w:pPr>
        <w:numPr>
          <w:ilvl w:val="0"/>
          <w:numId w:val="1"/>
        </w:numPr>
        <w:jc w:val="both"/>
      </w:pPr>
      <w:r w:rsidRPr="00305AF7">
        <w:t>popis imovine i obveza prema čl. 16. i 17. Stečajnog zakona (NN 71/15, dalje u tekstu: SZ), u dva primjerka.</w:t>
      </w:r>
    </w:p>
    <w:p w:rsidRDefault="00ED43DE" w:rsidP="00ED43DE" w:rsidR="00ED43DE" w:rsidRPr="00305AF7">
      <w:pPr>
        <w:ind w:left="705"/>
        <w:jc w:val="both"/>
      </w:pPr>
      <w:r w:rsidRPr="00305AF7">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D43DE" w:rsidP="00ED43DE" w:rsidR="00ED43DE" w:rsidRPr="00305AF7">
      <w:pPr>
        <w:ind w:left="705"/>
        <w:jc w:val="both"/>
      </w:pPr>
      <w:r w:rsidRPr="00305AF7">
        <w:t>Upozorava se zakonski zastupnik dužnika da odgovara vjerovnicima osobno za naknadu štete koju im prouzroči uskratom davanja ili davanjem netočnih ili nepotpunih podataka, obavijesti i izvješća.</w:t>
      </w:r>
    </w:p>
    <w:p w:rsidRDefault="00ED43DE" w:rsidP="00ED43DE" w:rsidR="00ED43DE" w:rsidRPr="00305AF7">
      <w:pPr>
        <w:ind w:left="705"/>
        <w:jc w:val="both"/>
      </w:pPr>
    </w:p>
    <w:p w:rsidRDefault="00ED43DE" w:rsidP="00ED43DE" w:rsidR="00ED43DE" w:rsidRPr="00305AF7">
      <w:pPr>
        <w:ind w:left="705"/>
        <w:jc w:val="both"/>
      </w:pPr>
      <w:r w:rsidRPr="00305AF7">
        <w:t>Zakonski zastupnik dužnika dužan je sudu dati sve potrebne obavijesti u svako doba i ako ne ispuni svoju dužnost sud može zakonskog zastupnika dužnika novčano kazniti i odrediti prisilno dovođenje, ako se ne odazove saslušanju.</w:t>
      </w:r>
    </w:p>
    <w:p w:rsidRDefault="00ED43DE" w:rsidP="00ED43DE" w:rsidR="00ED43DE" w:rsidRPr="00305AF7">
      <w:pPr>
        <w:ind w:left="705"/>
        <w:jc w:val="both"/>
      </w:pPr>
      <w:r w:rsidRPr="00305AF7">
        <w:t xml:space="preserve"> </w:t>
      </w:r>
    </w:p>
    <w:p w:rsidRDefault="00ED43DE" w:rsidP="00ED43DE" w:rsidR="00ED43DE" w:rsidRPr="00305AF7">
      <w:pPr>
        <w:ind w:hanging="705" w:left="705"/>
        <w:jc w:val="both"/>
      </w:pPr>
      <w:r w:rsidRPr="00305AF7">
        <w:rPr>
          <w:b/>
        </w:rPr>
        <w:t>V.</w:t>
      </w:r>
      <w:r w:rsidRPr="00305AF7">
        <w:rPr>
          <w:b/>
        </w:rPr>
        <w:tab/>
      </w:r>
      <w:r w:rsidRPr="00305AF7">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ED43DE" w:rsidP="00ED43DE" w:rsidR="00ED43DE" w:rsidRPr="00305AF7">
      <w:pPr>
        <w:ind w:hanging="705" w:left="705"/>
        <w:jc w:val="both"/>
      </w:pPr>
    </w:p>
    <w:p w:rsidRDefault="00ED43DE" w:rsidP="00ED43DE" w:rsidR="00ED43DE" w:rsidRPr="00305AF7">
      <w:pPr>
        <w:ind w:hanging="15" w:left="720"/>
        <w:jc w:val="both"/>
      </w:pPr>
      <w:r w:rsidRPr="00305AF7">
        <w:t>Radi sprečavanja nastupanja promjena u imovinskom položaju dužnika koje bi za vjerovnike mogle biti nepovoljne određuje se mjera osiguranja kojom se:</w:t>
      </w:r>
    </w:p>
    <w:p w:rsidRDefault="00ED43DE" w:rsidP="00ED43DE" w:rsidR="00ED43DE" w:rsidRPr="00305AF7">
      <w:pPr>
        <w:ind w:hanging="720" w:left="720"/>
        <w:jc w:val="both"/>
      </w:pP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dužniku </w:t>
      </w:r>
      <w:r w:rsidR="00774A24">
        <w:t xml:space="preserve">SMALL HILL j.d.o.o., Split, Kralja Zvonimira 19, OIB: 59916609891, </w:t>
      </w:r>
      <w:r w:rsidR="00774A24" w:rsidRPr="00305AF7">
        <w:t xml:space="preserve"> </w:t>
      </w:r>
      <w:r w:rsidRPr="00305AF7">
        <w:t xml:space="preserve"> postavlja privremeni stečajni upravitelj u osobi</w:t>
      </w:r>
      <w:r w:rsidR="00C90D3A" w:rsidRPr="00305AF7">
        <w:t xml:space="preserve"> </w:t>
      </w:r>
      <w:r w:rsidR="005D6551">
        <w:t>Frano Krišto</w:t>
      </w:r>
      <w:r w:rsidR="000D2EC4" w:rsidRPr="0097630A">
        <w:t>,</w:t>
      </w:r>
      <w:r w:rsidR="000D2EC4">
        <w:t xml:space="preserve"> </w:t>
      </w:r>
      <w:r w:rsidR="005D6551">
        <w:t>Dubrovačka 3A</w:t>
      </w:r>
      <w:r w:rsidR="000D2EC4">
        <w:t xml:space="preserve">., </w:t>
      </w:r>
      <w:r w:rsidR="005D6551">
        <w:t>Split</w:t>
      </w:r>
      <w:r w:rsidR="000D2EC4">
        <w:t xml:space="preserve">, OIB: </w:t>
      </w:r>
      <w:r w:rsidR="005D6551">
        <w:t>65197867391</w:t>
      </w:r>
      <w:r w:rsidRPr="00305AF7">
        <w:t xml:space="preserve">,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dužniku se zabranjuje raspolaganje svojom imovinom bez prethodne suglasnosti privremenog stečajnog upravitelja.</w:t>
      </w:r>
    </w:p>
    <w:p w:rsidRDefault="00ED43DE" w:rsidP="00ED43DE" w:rsidR="00ED43DE" w:rsidRPr="00305AF7">
      <w:pPr>
        <w:jc w:val="both"/>
      </w:pPr>
    </w:p>
    <w:p w:rsidRDefault="00ED43DE" w:rsidP="00ED43DE" w:rsidR="00ED43DE" w:rsidRPr="00305AF7">
      <w:pPr>
        <w:numPr>
          <w:ilvl w:val="12"/>
          <w:numId w:val="0"/>
        </w:numPr>
        <w:ind w:left="708"/>
        <w:jc w:val="both"/>
      </w:pPr>
      <w:r w:rsidRPr="00305AF7">
        <w:t>Mjere osiguranja iz ove točke traju do donošenja odluke o prijedlogu za otvaranje stečajnog postupka.</w:t>
      </w:r>
    </w:p>
    <w:p w:rsidRDefault="00ED43DE" w:rsidP="00ED43DE" w:rsidR="00ED43DE" w:rsidRPr="00305AF7">
      <w:pPr>
        <w:numPr>
          <w:ilvl w:val="12"/>
          <w:numId w:val="0"/>
        </w:numPr>
        <w:jc w:val="both"/>
      </w:pPr>
    </w:p>
    <w:p w:rsidRDefault="00ED43DE" w:rsidP="00ED43DE" w:rsidR="00ED43DE" w:rsidRPr="00305AF7">
      <w:pPr>
        <w:numPr>
          <w:ilvl w:val="12"/>
          <w:numId w:val="0"/>
        </w:numPr>
        <w:ind w:hanging="12" w:left="720"/>
        <w:jc w:val="both"/>
      </w:pPr>
      <w:r w:rsidRPr="00305AF7">
        <w:t>Danom postavljanja privremenog stečajnog upravitelja, ovlast za raspolaganje imovinom prelazi na privremenog stečajnog upravitelja koji je dužan:</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zaštititi i održavati imovinu dužnika,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nastaviti s vođenjem poslova dužnika sve do odluke o otvaranju stečajnog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ispitati mogu li se imovinom dužnika pokriti troškovi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ispitati postoji li razlog za otvaranje stečajnog postupka, kakvi su izgledi nastavka poslovanja dužnika, te da li je dužnik nesposoban za plaćanje ili prezadužen.</w:t>
      </w:r>
    </w:p>
    <w:p w:rsidRDefault="00ED43DE" w:rsidP="00ED43DE" w:rsidR="00ED43DE" w:rsidRPr="00305AF7">
      <w:pPr>
        <w:jc w:val="both"/>
      </w:pPr>
    </w:p>
    <w:p w:rsidRDefault="00ED43DE" w:rsidP="00ED43DE" w:rsidR="00ED43DE" w:rsidRPr="00305AF7">
      <w:pPr>
        <w:ind w:hanging="720" w:left="720"/>
        <w:jc w:val="both"/>
      </w:pPr>
      <w:r w:rsidRPr="00305AF7">
        <w:rPr>
          <w:b/>
        </w:rPr>
        <w:tab/>
      </w:r>
      <w:r w:rsidRPr="00305AF7">
        <w:t>Dužnik je dužan privremenom stečajnom upravitelju dopustiti uvid u knjige i poslovnu dokumentaciju dužnika, dostaviti im popis sve imovine.</w:t>
      </w:r>
    </w:p>
    <w:p w:rsidRDefault="00ED43DE" w:rsidP="00ED43DE" w:rsidR="00ED43DE" w:rsidRPr="00305AF7">
      <w:pPr>
        <w:ind w:hanging="720" w:left="720"/>
        <w:jc w:val="both"/>
      </w:pPr>
    </w:p>
    <w:p w:rsidRDefault="00ED43DE" w:rsidP="00ED43DE" w:rsidR="00ED43DE" w:rsidRPr="00305AF7">
      <w:pPr>
        <w:ind w:hanging="720" w:left="720"/>
        <w:jc w:val="both"/>
      </w:pPr>
      <w:r w:rsidRPr="00305AF7">
        <w:tab/>
        <w:t>Privremeni stečajni upravitelj ovlašten je stupiti u poslovne prostorije dužnika i ondje provesti potrebne radnje.</w:t>
      </w:r>
    </w:p>
    <w:p w:rsidRDefault="00ED43DE" w:rsidP="00ED43DE" w:rsidR="00ED43DE" w:rsidRPr="00305AF7">
      <w:pPr>
        <w:ind w:hanging="720" w:left="720"/>
        <w:jc w:val="both"/>
      </w:pPr>
    </w:p>
    <w:p w:rsidRDefault="00ED43DE" w:rsidP="00ED43DE" w:rsidR="00ED43DE" w:rsidRPr="00305AF7">
      <w:pPr>
        <w:ind w:hanging="12" w:left="720"/>
        <w:jc w:val="both"/>
      </w:pPr>
      <w:r w:rsidRPr="00305AF7">
        <w:tab/>
        <w:t>Rješenje kojim se određuju ograničenja raspolaganja predviđena člankom 118. st.2. toč.2. Stečajnog zakona i kojim se imenuje privremeni stečajni upravitelj javno će se objaviti.</w:t>
      </w:r>
    </w:p>
    <w:p w:rsidRDefault="00ED43DE" w:rsidP="00ED43DE" w:rsidR="00ED43DE" w:rsidRPr="00305AF7">
      <w:pPr>
        <w:jc w:val="both"/>
      </w:pPr>
    </w:p>
    <w:p w:rsidRDefault="00ED43DE" w:rsidP="00ED43DE" w:rsidR="00ED43DE" w:rsidRPr="00305AF7">
      <w:pPr>
        <w:ind w:hanging="705" w:left="705"/>
        <w:jc w:val="both"/>
      </w:pPr>
      <w:r w:rsidRPr="00305AF7">
        <w:rPr>
          <w:b/>
        </w:rPr>
        <w:t xml:space="preserve">VI. </w:t>
      </w:r>
      <w:r w:rsidRPr="00305AF7">
        <w:rPr>
          <w:b/>
        </w:rPr>
        <w:tab/>
      </w:r>
      <w:r w:rsidRPr="00305AF7">
        <w:t>Određuje se upis postavljanja privremenog stečajnog upravitelja u registru Trgovačkog suda u Sp</w:t>
      </w:r>
      <w:r w:rsidR="00C90D3A" w:rsidRPr="00305AF7">
        <w:t>litu</w:t>
      </w:r>
      <w:r w:rsidRPr="00305AF7">
        <w:t>, te upis zabilježbe ograničenja raspolaganja na nekretninama upisanih na dužnika</w:t>
      </w:r>
      <w:r w:rsidR="00D70C41" w:rsidRPr="00305AF7">
        <w:t xml:space="preserve"> </w:t>
      </w:r>
      <w:r w:rsidRPr="00305AF7">
        <w:t xml:space="preserve">u zemljišnim knjigama koje se vode kod Općinskog suda u </w:t>
      </w:r>
      <w:r w:rsidR="00416E9B" w:rsidRPr="00305AF7">
        <w:t>Split</w:t>
      </w:r>
      <w:r w:rsidR="00BE07FF">
        <w:t>u, Zemljišnoknjižni odjel.</w:t>
      </w:r>
    </w:p>
    <w:p w:rsidRDefault="00ED43DE" w:rsidP="00ED43DE" w:rsidR="00ED43DE" w:rsidRPr="00305AF7">
      <w:pPr>
        <w:ind w:hanging="705" w:left="705"/>
        <w:jc w:val="both"/>
        <w:rPr>
          <w:b/>
        </w:rPr>
      </w:pPr>
    </w:p>
    <w:p w:rsidRDefault="00ED43DE" w:rsidP="00ED43DE" w:rsidR="00ED43DE">
      <w:pPr>
        <w:jc w:val="center"/>
        <w:rPr>
          <w:b/>
        </w:rPr>
      </w:pPr>
    </w:p>
    <w:p w:rsidRDefault="00305AF7" w:rsidP="00ED43DE" w:rsidR="00305AF7" w:rsidRPr="00305AF7">
      <w:pPr>
        <w:jc w:val="center"/>
        <w:rPr>
          <w:b/>
        </w:rPr>
      </w:pPr>
    </w:p>
    <w:p w:rsidRDefault="00ED43DE" w:rsidP="00ED43DE" w:rsidR="00ED43DE" w:rsidRPr="00305AF7">
      <w:pPr>
        <w:jc w:val="center"/>
        <w:rPr>
          <w:b/>
        </w:rPr>
      </w:pPr>
      <w:r w:rsidRPr="00305AF7">
        <w:rPr>
          <w:b/>
        </w:rPr>
        <w:lastRenderedPageBreak/>
        <w:t>Obrazloženje</w:t>
      </w:r>
    </w:p>
    <w:p w:rsidRDefault="00ED43DE" w:rsidP="00ED43DE" w:rsidR="00ED43DE" w:rsidRPr="00305AF7">
      <w:pPr>
        <w:jc w:val="center"/>
        <w:rPr>
          <w:b/>
        </w:rPr>
      </w:pPr>
    </w:p>
    <w:p w:rsidRDefault="00ED43DE" w:rsidP="00ED43DE" w:rsidR="00B71086">
      <w:pPr>
        <w:jc w:val="both"/>
      </w:pPr>
      <w:r w:rsidRPr="00305AF7">
        <w:tab/>
      </w:r>
      <w:r w:rsidR="00D70C41" w:rsidRPr="00305AF7">
        <w:t xml:space="preserve">Vjerovnik </w:t>
      </w:r>
      <w:r w:rsidR="00B71086">
        <w:t>Republika Hrvatska, ministarstvo financija</w:t>
      </w:r>
      <w:r w:rsidR="00D70C41" w:rsidRPr="00305AF7">
        <w:t xml:space="preserve"> </w:t>
      </w:r>
      <w:r w:rsidRPr="00305AF7">
        <w:t xml:space="preserve"> je podnijela ovom sudu dana </w:t>
      </w:r>
      <w:r w:rsidR="005D6551">
        <w:t>2</w:t>
      </w:r>
      <w:r w:rsidRPr="00305AF7">
        <w:t xml:space="preserve">. </w:t>
      </w:r>
      <w:r w:rsidR="005D6551">
        <w:t>lipnja</w:t>
      </w:r>
      <w:r w:rsidR="00B71086">
        <w:t xml:space="preserve"> 2016</w:t>
      </w:r>
      <w:r w:rsidRPr="00305AF7">
        <w:t xml:space="preserve">. godine prijedlog za pokretanje stečajnog postupka nad dužnikom </w:t>
      </w:r>
      <w:r w:rsidR="00774A24">
        <w:t>SMALL HILL j.d.o.o., Split, Kralja Zvonimira 19, OIB: 59916609891</w:t>
      </w:r>
      <w:r w:rsidR="00305AF7" w:rsidRPr="00305AF7">
        <w:t xml:space="preserve">. </w:t>
      </w:r>
      <w:r w:rsidRPr="00305AF7">
        <w:t>U prijedlogu se u bitnome navo</w:t>
      </w:r>
      <w:r w:rsidR="00416E9B" w:rsidRPr="00305AF7">
        <w:t xml:space="preserve">di da je račun dužnika blokiran, te da vjerovnik ima tražbinu prema dužniku u iznosu od </w:t>
      </w:r>
      <w:r w:rsidR="005D6551">
        <w:t>60</w:t>
      </w:r>
      <w:r w:rsidR="00B71086">
        <w:t>.</w:t>
      </w:r>
      <w:r w:rsidR="005D6551">
        <w:t>280</w:t>
      </w:r>
      <w:r w:rsidR="00B71086">
        <w:t>,</w:t>
      </w:r>
      <w:r w:rsidR="005D6551">
        <w:t>58</w:t>
      </w:r>
      <w:r w:rsidR="00416E9B" w:rsidRPr="00305AF7">
        <w:t xml:space="preserve"> kn</w:t>
      </w:r>
      <w:r w:rsidR="00B71086">
        <w:t xml:space="preserve">, te da je </w:t>
      </w:r>
      <w:r w:rsidR="00774A24">
        <w:t>iz fina</w:t>
      </w:r>
      <w:r w:rsidR="005D6551">
        <w:t>ncijskog izvješća za 2013</w:t>
      </w:r>
      <w:r w:rsidR="00B71086">
        <w:t>, godinu razvidno da dužnik ima imovinu koja je dostatna za pokriće troškova stečajnog postupka.</w:t>
      </w:r>
    </w:p>
    <w:p w:rsidRDefault="00B71086" w:rsidP="00ED43DE" w:rsidR="00ED43DE" w:rsidRPr="00305AF7">
      <w:pPr>
        <w:jc w:val="both"/>
      </w:pPr>
      <w:r w:rsidRPr="00305AF7">
        <w:t xml:space="preserve"> </w:t>
      </w:r>
    </w:p>
    <w:p w:rsidRDefault="00ED43DE" w:rsidP="00ED43DE" w:rsidR="00ED43DE" w:rsidRPr="00305AF7">
      <w:pPr>
        <w:jc w:val="both"/>
      </w:pPr>
      <w:r w:rsidRPr="00305AF7">
        <w:tab/>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D43DE" w:rsidP="00ED43DE" w:rsidR="00ED43DE" w:rsidRPr="00305AF7">
      <w:pPr>
        <w:ind w:firstLine="708"/>
        <w:jc w:val="both"/>
      </w:pPr>
    </w:p>
    <w:p w:rsidRDefault="00ED43DE" w:rsidP="00ED43DE" w:rsidR="00ED43DE" w:rsidRPr="00305AF7">
      <w:pPr>
        <w:ind w:firstLine="708"/>
        <w:jc w:val="both"/>
      </w:pPr>
      <w:r w:rsidRPr="00305AF7">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D43DE" w:rsidP="00ED43DE" w:rsidR="00ED43DE" w:rsidRPr="00305AF7">
      <w:pPr>
        <w:ind w:firstLine="708"/>
        <w:jc w:val="both"/>
      </w:pPr>
    </w:p>
    <w:p w:rsidRDefault="00ED43DE" w:rsidP="00ED43DE" w:rsidR="00ED43DE" w:rsidRPr="00305AF7">
      <w:pPr>
        <w:ind w:firstLine="708"/>
        <w:jc w:val="both"/>
      </w:pPr>
      <w:r w:rsidRPr="00305AF7">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D43DE" w:rsidP="00ED43DE" w:rsidR="00ED43DE" w:rsidRPr="00305AF7">
      <w:pPr>
        <w:ind w:firstLine="708"/>
        <w:jc w:val="both"/>
      </w:pPr>
    </w:p>
    <w:p w:rsidRDefault="00ED43DE" w:rsidP="00ED43DE" w:rsidR="00ED43DE" w:rsidRPr="00305AF7">
      <w:pPr>
        <w:ind w:firstLine="708"/>
        <w:jc w:val="both"/>
      </w:pPr>
      <w:r w:rsidRPr="00305AF7">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ED43DE" w:rsidP="00ED43DE" w:rsidR="00ED43DE" w:rsidRPr="00305AF7">
      <w:pPr>
        <w:ind w:firstLine="708"/>
        <w:jc w:val="both"/>
      </w:pPr>
    </w:p>
    <w:p w:rsidRDefault="00416E9B" w:rsidP="00ED43DE" w:rsidR="00ED43DE" w:rsidRPr="00305AF7">
      <w:pPr>
        <w:jc w:val="both"/>
      </w:pPr>
      <w:r w:rsidRPr="00305AF7">
        <w:t xml:space="preserve">             </w:t>
      </w:r>
      <w:r w:rsidR="00ED43DE" w:rsidRPr="00305AF7">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ED43DE" w:rsidP="00ED43DE" w:rsidR="00ED43DE" w:rsidRPr="00305AF7">
      <w:pPr>
        <w:jc w:val="both"/>
      </w:pPr>
    </w:p>
    <w:p w:rsidRDefault="00ED43DE" w:rsidP="00ED43DE" w:rsidR="00ED43DE" w:rsidRPr="00305AF7">
      <w:pPr>
        <w:ind w:firstLine="720"/>
        <w:jc w:val="both"/>
      </w:pPr>
      <w:r w:rsidRPr="00305AF7">
        <w:lastRenderedPageBreak/>
        <w:t xml:space="preserve">Trajanje mjere osiguranja iz čl. 118. st. 2. SZ-a ograničeno je samim Stečajnim zakonom odnosno u smislu čl. 118. st. 1. SZ-a do donošenja odluke o prijedlogu za otvaranje stečajnog postupka. </w:t>
      </w:r>
    </w:p>
    <w:p w:rsidRDefault="00ED43DE" w:rsidP="00ED43DE" w:rsidR="00ED43DE" w:rsidRPr="00305AF7">
      <w:pPr>
        <w:jc w:val="both"/>
      </w:pPr>
    </w:p>
    <w:p w:rsidRDefault="00ED43DE" w:rsidP="00ED43DE" w:rsidR="00ED43DE" w:rsidRPr="00305AF7">
      <w:pPr>
        <w:numPr>
          <w:ilvl w:val="12"/>
          <w:numId w:val="0"/>
        </w:numPr>
        <w:jc w:val="both"/>
      </w:pPr>
      <w:r w:rsidRPr="00305AF7">
        <w:tab/>
        <w:t>U smislu čl. 118 st. 1. SZ-a i čl. 119. st. 1. SZ-a, ovlast za raspolaganje imovinom prenesena je i na privremenog stečajnog upravitelja koji je dužan obavljati poslove kako je navedeno u točki V izreke.</w:t>
      </w:r>
    </w:p>
    <w:p w:rsidRDefault="00ED43DE" w:rsidP="00ED43DE" w:rsidR="00ED43DE" w:rsidRPr="00305AF7">
      <w:pPr>
        <w:numPr>
          <w:ilvl w:val="12"/>
          <w:numId w:val="0"/>
        </w:numPr>
        <w:jc w:val="both"/>
      </w:pPr>
    </w:p>
    <w:p w:rsidRDefault="00ED43DE" w:rsidP="00ED43DE" w:rsidR="00ED43DE" w:rsidRPr="00305AF7">
      <w:pPr>
        <w:numPr>
          <w:ilvl w:val="12"/>
          <w:numId w:val="0"/>
        </w:numPr>
        <w:jc w:val="both"/>
      </w:pPr>
      <w:r w:rsidRPr="00305AF7">
        <w:tab/>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ED43DE" w:rsidP="00ED43DE" w:rsidR="00ED43DE" w:rsidRPr="00305AF7">
      <w:pPr>
        <w:jc w:val="both"/>
      </w:pPr>
    </w:p>
    <w:p w:rsidRDefault="00ED43DE" w:rsidP="00ED43DE" w:rsidR="00ED43DE" w:rsidRPr="00305AF7">
      <w:pPr>
        <w:ind w:firstLine="708"/>
        <w:jc w:val="both"/>
      </w:pPr>
      <w:r w:rsidRPr="00305AF7">
        <w:t xml:space="preserve">Temeljem čl. 120. SZ-a u vezi sa čl. 118. st. 2. toč. 2. SZ-a, odluka o imenovanju privremenog stečajnog upravitelja javno će se objaviti, a u smislu čl. </w:t>
      </w:r>
      <w:smartTag w:element="metricconverter" w:uri="urn:schemas-microsoft-com:office:smarttags">
        <w:smartTagPr>
          <w:attr w:val="46. st" w:name="ProductID"/>
        </w:smartTagPr>
        <w:r w:rsidRPr="00305AF7">
          <w:t>46. st</w:t>
        </w:r>
      </w:smartTag>
      <w:r w:rsidRPr="00305AF7">
        <w:t>. 3. SZ-a dostavit će se zemljišnoknjižnom odjelu koji vodi upis za nekretnine radi upisa ograničenja raspolaganja. S obzirom na sjedište dužnika, sud će odluku dostaviti i zemljišnoknjižnom odjelu Općinskog s</w:t>
      </w:r>
      <w:r w:rsidR="00416E9B" w:rsidRPr="00305AF7">
        <w:t>uda u Splitu, ZK- odjel Trogir</w:t>
      </w:r>
      <w:r w:rsidRPr="00305AF7">
        <w:t>.</w:t>
      </w:r>
    </w:p>
    <w:p w:rsidRDefault="00ED43DE" w:rsidP="00ED43DE" w:rsidR="00ED43DE" w:rsidRPr="00305AF7">
      <w:pPr>
        <w:ind w:firstLine="708"/>
        <w:jc w:val="both"/>
      </w:pPr>
    </w:p>
    <w:p w:rsidRDefault="00ED43DE" w:rsidP="00ED43DE" w:rsidR="00ED43DE" w:rsidRPr="00305AF7">
      <w:pPr>
        <w:ind w:firstLine="708"/>
        <w:jc w:val="both"/>
      </w:pPr>
      <w:r w:rsidRPr="00305AF7">
        <w:t xml:space="preserve">Zbog navedenog, na temelju navedenih propisa, odlučeno je kao u izreci. </w:t>
      </w:r>
    </w:p>
    <w:p w:rsidRDefault="00ED43DE" w:rsidP="00ED43DE" w:rsidR="00ED43DE" w:rsidRPr="00305AF7">
      <w:pPr>
        <w:ind w:firstLine="708"/>
        <w:jc w:val="both"/>
      </w:pPr>
    </w:p>
    <w:p w:rsidRDefault="00ED43DE" w:rsidP="00ED43DE" w:rsidR="00ED43DE" w:rsidRPr="00305AF7">
      <w:pPr>
        <w:ind w:firstLine="708"/>
        <w:jc w:val="both"/>
      </w:pPr>
    </w:p>
    <w:p w:rsidRDefault="00305AF7" w:rsidP="00ED43DE" w:rsidR="00305AF7">
      <w:pPr>
        <w:jc w:val="center"/>
        <w:rPr>
          <w:b/>
        </w:rPr>
      </w:pPr>
      <w:r>
        <w:rPr>
          <w:b/>
        </w:rPr>
        <w:t xml:space="preserve">U Splitu, </w:t>
      </w:r>
      <w:r w:rsidR="00774A24">
        <w:rPr>
          <w:b/>
        </w:rPr>
        <w:t>14</w:t>
      </w:r>
      <w:r>
        <w:rPr>
          <w:b/>
        </w:rPr>
        <w:t>. studenog 2017.g.</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t>Stečajni sudac:</w:t>
      </w: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00305AF7">
        <w:rPr>
          <w:b/>
        </w:rPr>
        <w:tab/>
      </w:r>
      <w:r w:rsidR="00305AF7">
        <w:rPr>
          <w:b/>
        </w:rPr>
        <w:tab/>
      </w:r>
      <w:r w:rsidR="00305AF7">
        <w:rPr>
          <w:b/>
        </w:rPr>
        <w:tab/>
      </w:r>
      <w:r w:rsidR="00305AF7">
        <w:rPr>
          <w:b/>
        </w:rPr>
        <w:tab/>
      </w:r>
      <w:r w:rsidR="00305AF7">
        <w:rPr>
          <w:b/>
        </w:rPr>
        <w:tab/>
      </w:r>
      <w:r w:rsidR="00305AF7">
        <w:rPr>
          <w:b/>
        </w:rPr>
        <w:tab/>
        <w:t>Diana Butigan Granić</w:t>
      </w: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r w:rsidRPr="00305AF7">
        <w:rPr>
          <w:b/>
        </w:rPr>
        <w:t>POUKA O PRAVNOM LIJEKU</w:t>
      </w:r>
    </w:p>
    <w:p w:rsidRDefault="00ED43DE" w:rsidP="00ED43DE" w:rsidR="00ED43DE" w:rsidRPr="00305AF7">
      <w:pPr>
        <w:jc w:val="both"/>
      </w:pPr>
      <w:r w:rsidRPr="00305AF7">
        <w:t>Protiv ovog rješenja posebna žalba nije dopuštena (čl. 115. st. 1. SZ).</w:t>
      </w:r>
    </w:p>
    <w:p w:rsidRDefault="00ED43DE" w:rsidP="00ED43DE" w:rsidR="00ED43DE" w:rsidRPr="00305AF7">
      <w:pPr>
        <w:jc w:val="both"/>
        <w:rPr>
          <w:b/>
        </w:rPr>
      </w:pPr>
    </w:p>
    <w:p w:rsidRDefault="00ED43DE" w:rsidP="00ED43DE" w:rsidR="00ED43DE" w:rsidRPr="00305AF7">
      <w:pPr>
        <w:jc w:val="both"/>
        <w:rPr>
          <w:b/>
        </w:rPr>
      </w:pPr>
      <w:r w:rsidRPr="00305AF7">
        <w:rPr>
          <w:b/>
        </w:rPr>
        <w:t>DN-a:</w:t>
      </w:r>
    </w:p>
    <w:p w:rsidRDefault="00ED43DE" w:rsidP="00ED43DE" w:rsidR="00ED43DE" w:rsidRPr="00305AF7">
      <w:pPr>
        <w:numPr>
          <w:ilvl w:val="0"/>
          <w:numId w:val="3"/>
        </w:numPr>
        <w:jc w:val="both"/>
      </w:pPr>
      <w:r w:rsidRPr="00305AF7">
        <w:t>predlagatelju – e-oglasna ploča</w:t>
      </w:r>
    </w:p>
    <w:p w:rsidRDefault="00ED43DE" w:rsidP="00ED43DE" w:rsidR="00ED43DE" w:rsidRPr="00305AF7">
      <w:pPr>
        <w:numPr>
          <w:ilvl w:val="0"/>
          <w:numId w:val="3"/>
        </w:numPr>
        <w:jc w:val="both"/>
      </w:pPr>
      <w:r w:rsidRPr="00305AF7">
        <w:t>privremeni stečajni upravitelj</w:t>
      </w:r>
    </w:p>
    <w:p w:rsidRDefault="00ED43DE" w:rsidP="00ED43DE" w:rsidR="00ED43DE" w:rsidRPr="00305AF7">
      <w:pPr>
        <w:numPr>
          <w:ilvl w:val="0"/>
          <w:numId w:val="3"/>
        </w:numPr>
        <w:jc w:val="both"/>
      </w:pPr>
      <w:r w:rsidRPr="00305AF7">
        <w:t xml:space="preserve">dužniku </w:t>
      </w:r>
    </w:p>
    <w:p w:rsidRDefault="00ED43DE" w:rsidP="00ED43DE" w:rsidR="00ED43DE" w:rsidRPr="00305AF7">
      <w:pPr>
        <w:numPr>
          <w:ilvl w:val="0"/>
          <w:numId w:val="3"/>
        </w:numPr>
        <w:jc w:val="both"/>
      </w:pPr>
      <w:r w:rsidRPr="00305AF7">
        <w:t>zakonskom zastupniku dužnika</w:t>
      </w:r>
    </w:p>
    <w:p w:rsidRDefault="00ED43DE" w:rsidP="00ED43DE" w:rsidR="00ED43DE" w:rsidRPr="00305AF7">
      <w:pPr>
        <w:numPr>
          <w:ilvl w:val="0"/>
          <w:numId w:val="3"/>
        </w:numPr>
        <w:jc w:val="both"/>
      </w:pPr>
      <w:r w:rsidRPr="00305AF7">
        <w:t>FINA – e-oglasna ploča</w:t>
      </w:r>
    </w:p>
    <w:p w:rsidRDefault="00ED43DE" w:rsidP="00ED43DE" w:rsidR="00ED43DE" w:rsidRPr="00305AF7">
      <w:pPr>
        <w:numPr>
          <w:ilvl w:val="0"/>
          <w:numId w:val="3"/>
        </w:numPr>
        <w:jc w:val="both"/>
      </w:pPr>
      <w:r w:rsidRPr="00305AF7">
        <w:t xml:space="preserve">sudski registar </w:t>
      </w:r>
    </w:p>
    <w:p w:rsidRDefault="00ED43DE" w:rsidP="00ED43DE" w:rsidR="00ED43DE" w:rsidRPr="00305AF7">
      <w:pPr>
        <w:numPr>
          <w:ilvl w:val="0"/>
          <w:numId w:val="3"/>
        </w:numPr>
        <w:jc w:val="both"/>
      </w:pPr>
      <w:r w:rsidRPr="00305AF7">
        <w:t xml:space="preserve">Općinski sud u </w:t>
      </w:r>
      <w:r w:rsidR="00BE07FF">
        <w:t>Splitu,</w:t>
      </w:r>
      <w:r w:rsidRPr="00305AF7">
        <w:t xml:space="preserve"> ZK odjel </w:t>
      </w:r>
    </w:p>
    <w:p w:rsidRDefault="00ED43DE" w:rsidP="00ED43DE" w:rsidR="00ED43DE" w:rsidRPr="00305AF7">
      <w:pPr>
        <w:numPr>
          <w:ilvl w:val="0"/>
          <w:numId w:val="3"/>
        </w:numPr>
        <w:jc w:val="both"/>
      </w:pPr>
      <w:r w:rsidRPr="00305AF7">
        <w:t>e-oglasna ploča</w:t>
      </w:r>
    </w:p>
    <w:p w:rsidRDefault="009C0917" w:rsidR="009C0917" w:rsidRPr="00305AF7"/>
    <w:sectPr w:rsidSect="00305AF7" w:rsidR="009C0917" w:rsidRPr="00305AF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46FE" w:rsidP="00305AF7" w:rsidR="008F46FE">
      <w:r>
        <w:separator/>
      </w:r>
    </w:p>
  </w:endnote>
  <w:endnote w:id="0" w:type="continuationSeparator">
    <w:p w:rsidRDefault="008F46FE" w:rsidP="00305AF7" w:rsidR="008F46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46FE" w:rsidP="00305AF7" w:rsidR="008F46FE">
      <w:r>
        <w:separator/>
      </w:r>
    </w:p>
  </w:footnote>
  <w:footnote w:id="0" w:type="continuationSeparator">
    <w:p w:rsidRDefault="008F46FE" w:rsidP="00305AF7" w:rsidR="008F46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237084"/>
      <w:docPartObj>
        <w:docPartGallery w:val="Page Numbers (Top of Page)"/>
        <w:docPartUnique/>
      </w:docPartObj>
    </w:sdtPr>
    <w:sdtEndPr/>
    <w:sdtContent>
      <w:p w:rsidRDefault="00305AF7" w:rsidP="00305AF7" w:rsidR="00305AF7">
        <w:pPr>
          <w:pStyle w:val="Zaglavlje"/>
          <w:ind w:firstLine="4248"/>
          <w:jc w:val="center"/>
        </w:pPr>
        <w:r>
          <w:fldChar w:fldCharType="begin"/>
        </w:r>
        <w:r>
          <w:instrText>PAGE   \* MERGEFORMAT</w:instrText>
        </w:r>
        <w:r>
          <w:fldChar w:fldCharType="separate"/>
        </w:r>
        <w:r w:rsidR="0093522D">
          <w:rPr>
            <w:noProof/>
          </w:rPr>
          <w:t>4</w:t>
        </w:r>
        <w:r>
          <w:fldChar w:fldCharType="end"/>
        </w:r>
        <w:r w:rsidR="00B71086">
          <w:t xml:space="preserve"> </w:t>
        </w:r>
        <w:r w:rsidR="00B71086">
          <w:tab/>
        </w:r>
        <w:r w:rsidR="00B71086">
          <w:tab/>
          <w:t>Posl.br. 7.St-1</w:t>
        </w:r>
        <w:r w:rsidR="005D6551">
          <w:t>810/16</w:t>
        </w:r>
      </w:p>
    </w:sdtContent>
  </w:sdt>
  <w:p w:rsidRDefault="00305AF7" w:rsidR="00305A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3DE"/>
    <w:rsid w:val="00046A0F"/>
    <w:rsid w:val="000D2EC4"/>
    <w:rsid w:val="00305AF7"/>
    <w:rsid w:val="00416E9B"/>
    <w:rsid w:val="00542B26"/>
    <w:rsid w:val="005B6254"/>
    <w:rsid w:val="005D6551"/>
    <w:rsid w:val="006457C6"/>
    <w:rsid w:val="00774A24"/>
    <w:rsid w:val="008F46FE"/>
    <w:rsid w:val="0093522D"/>
    <w:rsid w:val="009C0917"/>
    <w:rsid w:val="00A54AD5"/>
    <w:rsid w:val="00B71086"/>
    <w:rsid w:val="00BE07FF"/>
    <w:rsid w:val="00BE7653"/>
    <w:rsid w:val="00C90D3A"/>
    <w:rsid w:val="00CE7610"/>
    <w:rsid w:val="00D70C41"/>
    <w:rsid w:val="00E33C4A"/>
    <w:rsid w:val="00ED43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3D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3D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true" w:styleId="ZaglavljeChar" w:type="character">
    <w:name w:val="Zaglavlje Char"/>
    <w:basedOn w:val="Zadanifontodlomka"/>
    <w:link w:val="Zaglavlje"/>
    <w:uiPriority w:val="99"/>
    <w:rsid w:val="00305A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true" w:styleId="PodnojeChar" w:type="character">
    <w:name w:val="Podnožje Char"/>
    <w:basedOn w:val="Zadanifontodlomka"/>
    <w:link w:val="Podnoje"/>
    <w:uiPriority w:val="99"/>
    <w:rsid w:val="00305AF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46A0F"/>
    <w:rPr>
      <w:color w:val="808080"/>
      <w:bdr w:space="0" w:sz="0" w:color="auto" w:val="none"/>
      <w:shd w:fill="auto" w:color="auto" w:val="clear"/>
    </w:rPr>
  </w:style>
  <w:style w:customStyle="true" w:styleId="eSPISCCParagraphDefaultFont" w:type="character">
    <w:name w:val="eSPIS_CC_Paragraph Default Font"/>
    <w:basedOn w:val="Zadanifontodlomka"/>
    <w:rsid w:val="00046A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A0F"/>
    <w:rPr>
      <w:bdr w:space="0" w:sz="0" w:color="auto" w:val="none"/>
      <w:shd w:fill="FFFFCC" w:color="auto" w:val="clear"/>
      <w:lang w:val="hr-HR"/>
    </w:rPr>
  </w:style>
  <w:style w:customStyle="true" w:styleId="PozadinaSvijetloCrvena" w:type="character">
    <w:name w:val="Pozadina_SvijetloCrvena"/>
    <w:basedOn w:val="eSPISCCParagraphDefaultFont"/>
    <w:rsid w:val="00046A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A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3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3D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1" w:styleId="ZaglavljeChar" w:type="character">
    <w:name w:val="Zaglavlje Char"/>
    <w:basedOn w:val="Zadanifontodlomka"/>
    <w:link w:val="Zaglavlje"/>
    <w:uiPriority w:val="99"/>
    <w:rsid w:val="00305A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1" w:styleId="PodnojeChar" w:type="character">
    <w:name w:val="Podnožje Char"/>
    <w:basedOn w:val="Zadanifontodlomka"/>
    <w:link w:val="Podnoje"/>
    <w:uiPriority w:val="99"/>
    <w:rsid w:val="00305AF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46A0F"/>
    <w:rPr>
      <w:color w:val="808080"/>
      <w:bdr w:color="auto" w:space="0" w:sz="0" w:val="none"/>
      <w:shd w:color="auto" w:fill="auto" w:val="clear"/>
    </w:rPr>
  </w:style>
  <w:style w:customStyle="1" w:styleId="eSPISCCParagraphDefaultFont" w:type="character">
    <w:name w:val="eSPIS_CC_Paragraph Default Font"/>
    <w:basedOn w:val="Zadanifontodlomka"/>
    <w:rsid w:val="00046A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A0F"/>
    <w:rPr>
      <w:bdr w:color="auto" w:space="0" w:sz="0" w:val="none"/>
      <w:shd w:color="auto" w:fill="FFFFCC" w:val="clear"/>
      <w:lang w:val="hr-HR"/>
    </w:rPr>
  </w:style>
  <w:style w:customStyle="1" w:styleId="PozadinaSvijetloCrvena" w:type="character">
    <w:name w:val="Pozadina_SvijetloCrvena"/>
    <w:basedOn w:val="eSPISCCParagraphDefaultFont"/>
    <w:rsid w:val="00046A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A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018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St-1810/2016-6</izvorni_sadrzaj>
    <derivirana_varijabla naziv="DomainObject.Oznaka_1">St-1810/2016-6</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1810</izvorni_sadrzaj>
    <derivirana_varijabla naziv="DomainObject.Predmet.Broj_1">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St-1810/2016</izvorni_sadrzaj>
    <derivirana_varijabla naziv="DomainObject.Predmet.OznakaBroj_1">St-1810/2016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SMALL HILL jednostavno društvo s ograničenom odgovornošću za trgovinu i turizam</izvorni_sadrzaj>
    <derivirana_varijabla naziv="DomainObject.Predmet.ProtustrankaFormated_1">  SMALL HILL jednostavno društvo s ograničenom odgovornošću za trgovinu i turizam</derivirana_varijabla>
  </DomainObject.Predmet.ProtustrankaFormated>
  <DomainObject.Predmet.ProtustrankaFormatedOIB>
    <izvorni_sadrzaj>  SMALL HILL jednostavno društvo s ograničenom odgovornošću za trgovinu i turizam, OIB 59916609891</izvorni_sadrzaj>
    <derivirana_varijabla naziv="DomainObject.Predmet.ProtustrankaFormatedOIB_1">  SMALL HILL jednostavno društvo s ograničenom odgovornošću za trgovinu i turizam, OIB 59916609891</derivirana_varijabla>
  </DomainObject.Predmet.ProtustrankaFormatedOIB>
  <DomainObject.Predmet.ProtustrankaFormatedWithAdress>
    <izvorni_sadrzaj> SMALL HILL jednostavno društvo s ograničenom odgovornošću za trgovinu i turizam, Kralja Zvonimira 19, 21000 Split</izvorni_sadrzaj>
    <derivirana_varijabla naziv="DomainObject.Predmet.ProtustrankaFormatedWithAdress_1"> SMALL HILL jednostavno društvo s ograničenom odgovornošću za trgovinu i turizam, Kralja Zvonimira 19, 21000 Split</derivirana_varijabla>
  </DomainObject.Predmet.ProtustrankaFormatedWithAdress>
  <DomainObject.Predmet.ProtustrankaFormatedWithAdressOIB>
    <izvorni_sadrzaj> SMALL HILL jednostavno društvo s ograničenom odgovornošću za trgovinu i turizam, OIB 59916609891, Kralja Zvonimira 19, 21000 Split</izvorni_sadrzaj>
    <derivirana_varijabla naziv="DomainObject.Predmet.ProtustrankaFormatedWithAdressOIB_1"> SMALL HILL jednostavno društvo s ograničenom odgovornošću za trgovinu i turizam, OIB 59916609891, Kralja Zvonimira 19, 21000 Split</derivirana_varijabla>
  </DomainObject.Predmet.ProtustrankaFormatedWithAdressOIB>
  <DomainObject.Predmet.ProtustrankaWithAdress>
    <izvorni_sadrzaj>SMALL HILL jednostavno društvo s ograničenom odgovornošću za trgovinu i turizam Kralja Zvonimira 19, 21000 Split</izvorni_sadrzaj>
    <derivirana_varijabla naziv="DomainObject.Predmet.ProtustrankaWithAdress_1">SMALL HILL jednostavno društvo s ograničenom odgovornošću za trgovinu i turizam Kralja Zvonimira 19, 21000 Split</derivirana_varijabla>
  </DomainObject.Predmet.ProtustrankaWithAdress>
  <DomainObject.Predmet.ProtustrankaWithAdressOIB>
    <izvorni_sadrzaj>SMALL HILL jednostavno društvo s ograničenom odgovornošću za trgovinu i turizam, OIB 59916609891, Kralja Zvonimira 19, 21000 Split</izvorni_sadrzaj>
    <derivirana_varijabla naziv="DomainObject.Predmet.ProtustrankaWithAdressOIB_1">SMALL HILL jednostavno društvo s ograničenom odgovornošću za trgovinu i turizam, OIB 59916609891, Kralja Zvonimira 19, 21000 Split</derivirana_varijabla>
  </DomainObject.Predmet.ProtustrankaWithAdressOIB>
  <DomainObject.Predmet.ProtustrankaNazivFormated>
    <izvorni_sadrzaj>SMALL HILL jednostavno društvo s ograničenom odgovornošću za trgovinu i turizam</izvorni_sadrzaj>
    <derivirana_varijabla naziv="DomainObject.Predmet.ProtustrankaNazivFormated_1">SMALL HILL jednostavno društvo s ograničenom odgovornošću za trgovinu i turizam</derivirana_varijabla>
  </DomainObject.Predmet.ProtustrankaNazivFormated>
  <DomainObject.Predmet.ProtustrankaNazivFormatedOIB>
    <izvorni_sadrzaj>SMALL HILL jednostavno društvo s ograničenom odgovornošću za trgovinu i turizam, OIB 59916609891</izvorni_sadrzaj>
    <derivirana_varijabla naziv="DomainObject.Predmet.ProtustrankaNazivFormatedOIB_1">SMALL HILL jednostavno društvo s ograničenom odgovornošću za trgovinu i turizam, OIB 59916609891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39174.95</izvorni_sadrzaj>
    <derivirana_varijabla naziv="DomainObject.Predmet.TrenutnaVrijednost_1">39174.95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SMALL HILL jednostavno društvo s ograničenom odgovornošću za trgovinu i turizam</item>
    </izvorni_sadrzaj>
    <derivirana_varijabla naziv="DomainObject.Predmet.ProtuStrankaListFormated_1">
      <item>SMALL HILL jednostavno društvo s ograničenom odgovornošću za trgovinu i turizam</item>
    </derivirana_varijabla>
  </DomainObject.Predmet.ProtuStrankaListFormated>
  <DomainObject.Predmet.ProtuStrankaListFormatedOIB>
    <izvorni_sadrzaj>
      <item>SMALL HILL jednostavno društvo s ograničenom odgovornošću za trgovinu i turizam, OIB 59916609891</item>
    </izvorni_sadrzaj>
    <derivirana_varijabla naziv="DomainObject.Predmet.ProtuStrankaListFormatedOIB_1">
      <item>SMALL HILL jednostavno društvo s ograničenom odgovornošću za trgovinu i turizam, OIB 59916609891</item>
    </derivirana_varijabla>
  </DomainObject.Predmet.ProtuStrankaListFormatedOIB>
  <DomainObject.Predmet.ProtuStrankaListFormatedWithAdress>
    <izvorni_sadrzaj>
      <item>SMALL HILL jednostavno društvo s ograničenom odgovornošću za trgovinu i turizam, Kralja Zvonimira 19, 21000 Split</item>
    </izvorni_sadrzaj>
    <derivirana_varijabla naziv="DomainObject.Predmet.ProtuStrankaListFormatedWithAdress_1">
      <item>SMALL HILL jednostavno društvo s ograničenom odgovornošću za trgovinu i turizam, Kralja Zvonimira 19, 21000 Split</item>
    </derivirana_varijabla>
  </DomainObject.Predmet.ProtuStrankaListFormatedWithAdress>
  <DomainObject.Predmet.ProtuStrankaListFormatedWithAdressOIB>
    <izvorni_sadrzaj>
      <item>SMALL HILL jednostavno društvo s ograničenom odgovornošću za trgovinu i turizam, OIB 59916609891, Kralja Zvonimira 19, 21000 Split</item>
    </izvorni_sadrzaj>
    <derivirana_varijabla naziv="DomainObject.Predmet.ProtuStrankaListFormatedWithAdressOIB_1">
      <item>SMALL HILL jednostavno društvo s ograničenom odgovornošću za trgovinu i turizam, OIB 59916609891, Kralja Zvonimira 19, 21000 Split</item>
    </derivirana_varijabla>
  </DomainObject.Predmet.ProtuStrankaListFormatedWithAdressOIB>
  <DomainObject.Predmet.ProtuStrankaListNazivFormated>
    <izvorni_sadrzaj>
      <item>SMALL HILL jednostavno društvo s ograničenom odgovornošću za trgovinu i turizam</item>
    </izvorni_sadrzaj>
    <derivirana_varijabla naziv="DomainObject.Predmet.ProtuStrankaListNazivFormated_1">
      <item>SMALL HILL jednostavno društvo s ograničenom odgovornošću za trgovinu i turizam</item>
    </derivirana_varijabla>
  </DomainObject.Predmet.ProtuStrankaListNazivFormated>
  <DomainObject.Predmet.ProtuStrankaListNazivFormatedOIB>
    <izvorni_sadrzaj>
      <item>SMALL HILL jednostavno društvo s ograničenom odgovornošću za trgovinu i turizam, OIB 59916609891</item>
    </izvorni_sadrzaj>
    <derivirana_varijabla naziv="DomainObject.Predmet.ProtuStrankaListNazivFormatedOIB_1">
      <item>SMALL HILL jednostavno društvo s ograničenom odgovornošću za trgovinu i turizam, OIB 59916609891</item>
    </derivirana_varijabla>
  </DomainObject.Predmet.ProtuStrankaListNazivFormatedOIB>
  <DomainObject.Predmet.OstaliListFormated>
    <izvorni_sadrzaj>
      <item>Županijsko državno odvjetništvo punomoćnik sudionika u postupku RH, Ministarstvo financija</item>
      <item>Marija Grabić</item>
    </izvorni_sadrzaj>
    <derivirana_varijabla naziv="DomainObject.Predmet.OstaliListFormated_1">
      <item>Županijsko državno odvjetništvo punomoćnik sudionika u postupku RH, Ministarstvo financija</item>
      <item>Marija Grabić</item>
    </derivirana_varijabla>
  </DomainObject.Predmet.OstaliListFormated>
  <DomainObject.Predmet.OstaliListFormatedOIB>
    <izvorni_sadrzaj>
      <item>Županijsko državno odvjetništvo, OIB 70793241859 punomoćnik sudionika u postupku RH, Ministarstvo financija</item>
      <item>Marija Grabić, OIB 32663337887</item>
    </izvorni_sadrzaj>
    <derivirana_varijabla naziv="DomainObject.Predmet.OstaliListFormatedOIB_1">
      <item>Županijsko državno odvjetništvo, OIB 70793241859 punomoćnik sudionika u postupku RH, Ministarstvo financija</item>
      <item>Marija Grabić, OIB 32663337887</item>
    </derivirana_varijabla>
  </DomainObject.Predmet.OstaliListFormatedOIB>
  <DomainObject.Predmet.OstaliListFormatedWithAdress>
    <izvorni_sadrzaj>
      <item>Županijsko državno odvjetništvo, Gundulićeva 29a, 21000 Split punomoćnik sudionika u postupku RH, Ministarstvo financija</item>
      <item>Marija Grabić, Podosoje 109, 21236 Podosoje</item>
    </izvorni_sadrzaj>
    <derivirana_varijabla naziv="DomainObject.Predmet.OstaliListFormatedWithAdress_1">
      <item>Županijsko državno odvjetništvo, Gundulićeva 29a, 21000 Split punomoćnik sudionika u postupku RH, Ministarstvo financija</item>
      <item>Marija Grabić, Podosoje 109, 21236 Podosoje</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Marija Grabić, OIB 32663337887, Podosoje 109, 21236 Podosoje</item>
    </izvorni_sadrzaj>
    <derivirana_varijabla naziv="DomainObject.Predmet.OstaliListFormatedWithAdressOIB_1">
      <item>Županijsko državno odvjetništvo, OIB 70793241859, Gundulićeva 29a, 21000 Split punomoćnik sudionika u postupku RH, Ministarstvo financija</item>
      <item>Marija Grabić, OIB 32663337887, Podosoje 109, 21236 Podosoje</item>
    </derivirana_varijabla>
  </DomainObject.Predmet.OstaliListFormatedWithAdressOIB>
  <DomainObject.Predmet.OstaliListNazivFormated>
    <izvorni_sadrzaj>
      <item>Županijsko državno odvjetništvo</item>
      <item>Marija Grabić</item>
    </izvorni_sadrzaj>
    <derivirana_varijabla naziv="DomainObject.Predmet.OstaliListNazivFormated_1">
      <item>Županijsko državno odvjetništvo</item>
      <item>Marija Grabić</item>
    </derivirana_varijabla>
  </DomainObject.Predmet.OstaliListNazivFormated>
  <DomainObject.Predmet.OstaliListNazivFormatedOIB>
    <izvorni_sadrzaj>
      <item>Županijsko državno odvjetništvo, OIB 70793241859</item>
      <item>Marija Grabić, OIB 32663337887</item>
    </izvorni_sadrzaj>
    <derivirana_varijabla naziv="DomainObject.Predmet.OstaliListNazivFormatedOIB_1">
      <item>Županijsko državno odvjetništvo, OIB 70793241859</item>
      <item>Marija Grabić, OIB 32663337887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St-1810/2016-6</izvorni_sadrzaj>
    <derivirana_varijabla naziv="DomainObject.PoslovniBrojDokumenta_1">St-1810/2016-6</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SMALL HILL jednostavno društvo s ograničenom odgovornošću za trgovinu i turizam</izvorni_sadrzaj>
    <derivirana_varijabla naziv="DomainObject.Predmet.ProtustrankaIDrugi_1">SMALL HILL jednostavno društvo s ograničenom odgovornošću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SMALL HILL jednostavno društvo s ograničenom odgovornošću za trgovinu i turizam, OIB 59916609891, Kralja Zvonimira 19, 21000 Split</izvorni_sadrzaj>
    <derivirana_varijabla naziv="DomainObject.Predmet.ProtustrankaIDrugiAdressOIB_1">SMALL HILL jednostavno društvo s ograničenom odgovornošću za trgovinu i turizam, OIB 59916609891, Kralja Zvonimira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SMALL HILL jednostavno društvo s ograničenom odgovornošću za trgovinu i turizam</item>
      <item>RH, Ministarstvo financija</item>
      <item>Županijsko državno odvjetništvo</item>
      <item>Marija Grabić</item>
    </izvorni_sadrzaj>
    <derivirana_varijabla naziv="DomainObject.Predmet.SudioniciListNaziv_1">
      <item>SMALL HILL jednostavno društvo s ograničenom odgovornošću za trgovinu i turizam</item>
      <item>RH, Ministarstvo financija</item>
      <item>Županijsko državno odvjetništvo</item>
      <item>Marija Grabić</item>
    </derivirana_varijabla>
  </DomainObject.Predmet.SudioniciListNaziv>
  <DomainObject.Predmet.SudioniciListAdressOIB>
    <izvorni_sadrzaj>
      <item>SMALL HILL jednostavno društvo s ograničenom odgovornošću za trgovinu i turizam, OIB 59916609891, Kralja Zvonimira 19,21000 Split</item>
      <item>RH, Ministarstvo financija, OIB 18683136487</item>
      <item>Županijsko državno odvjetništvo, OIB 70793241859, Gundulićeva 29a,21000 Split</item>
      <item>Marija Grabić, OIB 32663337887, Podosoje 109,21236 Podosoje</item>
    </izvorni_sadrzaj>
    <derivirana_varijabla naziv="DomainObject.Predmet.SudioniciListAdressOIB_1">
      <item>SMALL HILL jednostavno društvo s ograničenom odgovornošću za trgovinu i turizam, OIB 59916609891, Kralja Zvonimira 19,21000 Split</item>
      <item>RH, Ministarstvo financija, OIB 18683136487</item>
      <item>Županijsko državno odvjetništvo, OIB 70793241859, Gundulićeva 29a,21000 Split</item>
      <item>Marija Grabić, OIB 32663337887, Podosoje 109,21236 Podosoje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59916609891</item>
      <item>, OIB 18683136487</item>
      <item>, OIB 70793241859</item>
      <item>, OIB 32663337887</item>
    </izvorni_sadrzaj>
    <derivirana_varijabla naziv="DomainObject.Predmet.SudioniciListNazivOIB_1">
      <item>, OIB 59916609891</item>
      <item>, OIB 18683136487</item>
      <item>, OIB 70793241859</item>
      <item>, OIB 32663337887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1455</properties:Words>
  <properties:Characters>8215</properties:Characters>
  <properties:Lines>192</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2017-11-13T12:54:00Z</dcterms:created>
  <dc:creator>Diana Butigan Granić</dc:creator>
  <cp:lastModifiedBy>Mara Marčinko</cp:lastModifiedBy>
  <cp:lastPrinted>2017-11-14T08:52:00Z</cp:lastPrinted>
  <dcterms:modified xmlns:xsi="http://www.w3.org/2001/XMLSchema-instance" xsi:type="dcterms:W3CDTF">2017-11-14T13:36:00Z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St-1810/2016-6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4</vt:i4>
  </prop:property>
</prop:Properties>
</file>