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50e5" w14:paraId="71350e5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016750">
        <w:rPr>
          <w:lang w:val="hr-HR"/>
        </w:rPr>
        <w:t>231</w:t>
      </w:r>
      <w:r w:rsidR="00C2378B">
        <w:rPr>
          <w:lang w:val="hr-HR"/>
        </w:rPr>
        <w:t>/</w:t>
      </w:r>
      <w:r w:rsidRPr="00F20BF1">
        <w:rPr>
          <w:lang w:val="hr-HR"/>
        </w:rPr>
        <w:t>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</w:t>
      </w:r>
      <w:r w:rsidR="00016750">
        <w:t xml:space="preserve">rotiv dužnika PILANA FLIČ </w:t>
      </w:r>
      <w:r w:rsidR="004018F3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016750">
        <w:t>69977044894</w:t>
      </w:r>
      <w:r w:rsidR="00D07ECC">
        <w:t xml:space="preserve"> s</w:t>
      </w:r>
      <w:r w:rsidR="00B71B33">
        <w:t>a sjedišt</w:t>
      </w:r>
      <w:r w:rsidR="00016750">
        <w:t>em u Kolodvorska 15, 48000 Koprivnica</w:t>
      </w:r>
      <w:r w:rsidR="00247894">
        <w:t>,</w:t>
      </w:r>
      <w:r w:rsidR="00016750">
        <w:t xml:space="preserve"> dana 23</w:t>
      </w:r>
      <w:r w:rsidR="00C00E26">
        <w:t>. veljače</w:t>
      </w:r>
      <w:r w:rsidR="00A27B3C">
        <w:t xml:space="preserve"> 2016</w:t>
      </w:r>
      <w:r w:rsidR="00920620">
        <w:t>. godine temeljem čl. 430. Stečajnog zakona ("Narodne novine" 71/15, u da</w:t>
      </w:r>
      <w:r w:rsidR="00C00E26">
        <w:t>ljnjem tekstu SZ) objavljuje sl</w:t>
      </w:r>
      <w:r w:rsidR="00920620">
        <w:t>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016750" w:rsidRPr="00016750">
        <w:t xml:space="preserve"> </w:t>
      </w:r>
      <w:r w:rsidR="00016750">
        <w:t>PILANA FLIČ d.o.o., OIB: 69977044894 sa sjedištem u Kolodvorska 15, 48000 Koprivnica</w:t>
      </w:r>
      <w:r w:rsidR="00552216">
        <w:t>,</w:t>
      </w:r>
      <w:r w:rsidR="002E00D7">
        <w:t xml:space="preserve"> </w:t>
      </w:r>
      <w:r w:rsidR="00B82432">
        <w:t>iznosi</w:t>
      </w:r>
      <w:r w:rsidR="00016750">
        <w:t xml:space="preserve"> 24.263,12 </w:t>
      </w:r>
      <w:r w:rsidR="00023A53">
        <w:t xml:space="preserve"> </w:t>
      </w:r>
      <w:r w:rsidR="00345657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>II/ Poziva</w:t>
      </w:r>
      <w:r w:rsidR="00016750">
        <w:t>ju</w:t>
      </w:r>
      <w:r>
        <w:t xml:space="preserve"> se direktor </w:t>
      </w:r>
      <w:r w:rsidR="002E00D7">
        <w:t>dužnika</w:t>
      </w:r>
      <w:r w:rsidR="00016750">
        <w:t xml:space="preserve"> Nevenka Brunec, Đelekovec, Mihovila Pavleka Miškine 1/a, OIB: 41243201909 i član uprave dužnika Siniša Šafar, Koprivnica, Kolodvorska 15</w:t>
      </w:r>
      <w:r w:rsidR="00BC0702">
        <w:t>,</w:t>
      </w:r>
      <w:r w:rsidR="00FC6F90">
        <w:t xml:space="preserve"> </w:t>
      </w:r>
      <w:r w:rsidR="00016750">
        <w:t xml:space="preserve">OIB: 52415013634 </w:t>
      </w:r>
      <w:r w:rsidR="00E05A30">
        <w:t>da</w:t>
      </w:r>
      <w:r w:rsidR="00247894">
        <w:t xml:space="preserve"> </w:t>
      </w:r>
      <w:r w:rsidR="0020506B">
        <w:t xml:space="preserve">u roku od petnaest dana od dana objave ovog oglasa </w:t>
      </w:r>
      <w:r w:rsidR="006B16BD">
        <w:t>na e-oglasnoj ploči suda podnesu</w:t>
      </w:r>
      <w:r w:rsidR="0020506B">
        <w:t xml:space="preserve">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>III/ Upozorava</w:t>
      </w:r>
      <w:r w:rsidR="00016750">
        <w:t>ju</w:t>
      </w:r>
      <w:r>
        <w:t xml:space="preserve"> se direktor </w:t>
      </w:r>
      <w:r w:rsidR="00016750">
        <w:t>i član uprave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</w:t>
      </w:r>
      <w:r w:rsidR="006B16BD">
        <w:t>e-oglasnoj ploči suda ne podnesu</w:t>
      </w:r>
      <w:r w:rsidR="0020506B">
        <w:t xml:space="preserve">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016750">
        <w:rPr>
          <w:lang w:val="hr-HR"/>
        </w:rPr>
        <w:t>Dana 12</w:t>
      </w:r>
      <w:r w:rsidR="004018F3">
        <w:rPr>
          <w:lang w:val="hr-HR"/>
        </w:rPr>
        <w:t>.</w:t>
      </w:r>
      <w:r w:rsidR="00023A53">
        <w:rPr>
          <w:lang w:val="hr-HR"/>
        </w:rPr>
        <w:t xml:space="preserve"> veljače</w:t>
      </w:r>
      <w:r w:rsidR="00BC0702">
        <w:rPr>
          <w:lang w:val="hr-HR"/>
        </w:rPr>
        <w:t xml:space="preserve">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016750" w:rsidRPr="00016750">
        <w:t xml:space="preserve"> </w:t>
      </w:r>
      <w:r w:rsidR="00016750">
        <w:t>PILANA FLIČ d.o.o., OIB: 69977044894 sa sjedištem u Kolodvorska 15, 48000 Koprivnica</w:t>
      </w:r>
      <w:r w:rsidR="0089065E">
        <w:t xml:space="preserve">, </w:t>
      </w:r>
      <w:r>
        <w:t>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023A53">
        <w:t xml:space="preserve">e u ukupnom </w:t>
      </w:r>
      <w:r w:rsidR="00016750">
        <w:t>iznosu 24.263,12</w:t>
      </w:r>
      <w:r w:rsidR="004018F3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16750">
        <w:rPr>
          <w:lang w:val="hr-HR"/>
        </w:rPr>
        <w:t>23</w:t>
      </w:r>
      <w:r w:rsidR="002E00D7">
        <w:rPr>
          <w:lang w:val="hr-HR"/>
        </w:rPr>
        <w:t>.</w:t>
      </w:r>
      <w:r w:rsidR="00C00E26">
        <w:rPr>
          <w:lang w:val="hr-HR"/>
        </w:rPr>
        <w:t xml:space="preserve"> veljače</w:t>
      </w:r>
      <w:r w:rsidR="00A27B3C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sectPr w:rsidSect="005B2D24" w:rsidR="005B010B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21A" w:rsidP="007F64E0" w:rsidR="00E0721A">
      <w:r>
        <w:separator/>
      </w:r>
    </w:p>
  </w:endnote>
  <w:endnote w:id="0" w:type="continuationSeparator">
    <w:p w:rsidRDefault="00E0721A" w:rsidP="007F64E0" w:rsidR="00E07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21A" w:rsidP="007F64E0" w:rsidR="00E0721A">
      <w:r>
        <w:separator/>
      </w:r>
    </w:p>
  </w:footnote>
  <w:footnote w:id="0" w:type="continuationSeparator">
    <w:p w:rsidRDefault="00E0721A" w:rsidP="007F64E0" w:rsidR="00E07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016750">
      <w:rPr>
        <w:lang w:val="hr-HR"/>
      </w:rPr>
      <w:t>231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16862" w:rsidRPr="00616862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6750"/>
    <w:rsid w:val="00017184"/>
    <w:rsid w:val="00023A53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1AC7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0C4B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45E8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5657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5582A"/>
    <w:rsid w:val="00460EE0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4DB7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D24"/>
    <w:rsid w:val="005B2F25"/>
    <w:rsid w:val="005B773A"/>
    <w:rsid w:val="005C0132"/>
    <w:rsid w:val="005C3D07"/>
    <w:rsid w:val="005C45AF"/>
    <w:rsid w:val="005C5AF6"/>
    <w:rsid w:val="005D3262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16862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3E15"/>
    <w:rsid w:val="0068053D"/>
    <w:rsid w:val="00681416"/>
    <w:rsid w:val="0069084E"/>
    <w:rsid w:val="00692BF3"/>
    <w:rsid w:val="006A2451"/>
    <w:rsid w:val="006A6246"/>
    <w:rsid w:val="006A727E"/>
    <w:rsid w:val="006A7FA4"/>
    <w:rsid w:val="006B1282"/>
    <w:rsid w:val="006B16BD"/>
    <w:rsid w:val="006D1255"/>
    <w:rsid w:val="006D27A2"/>
    <w:rsid w:val="006E1ADD"/>
    <w:rsid w:val="006E1C76"/>
    <w:rsid w:val="006E20C7"/>
    <w:rsid w:val="006E47DF"/>
    <w:rsid w:val="006E5537"/>
    <w:rsid w:val="006F6223"/>
    <w:rsid w:val="00703140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2FA5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6F16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BB4"/>
    <w:rsid w:val="00836F30"/>
    <w:rsid w:val="008374EE"/>
    <w:rsid w:val="0083759D"/>
    <w:rsid w:val="00837D5B"/>
    <w:rsid w:val="00854F65"/>
    <w:rsid w:val="00864126"/>
    <w:rsid w:val="00864DE5"/>
    <w:rsid w:val="00865A52"/>
    <w:rsid w:val="00870D5A"/>
    <w:rsid w:val="0087591F"/>
    <w:rsid w:val="00880E4A"/>
    <w:rsid w:val="008824FC"/>
    <w:rsid w:val="0088252E"/>
    <w:rsid w:val="00882E55"/>
    <w:rsid w:val="0088422A"/>
    <w:rsid w:val="00887C57"/>
    <w:rsid w:val="0089065E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E74BF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0A22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334D6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0DA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0702"/>
    <w:rsid w:val="00BC350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BF4AB1"/>
    <w:rsid w:val="00C00E26"/>
    <w:rsid w:val="00C020D8"/>
    <w:rsid w:val="00C0397A"/>
    <w:rsid w:val="00C06769"/>
    <w:rsid w:val="00C07CFF"/>
    <w:rsid w:val="00C1016E"/>
    <w:rsid w:val="00C10D1B"/>
    <w:rsid w:val="00C12F55"/>
    <w:rsid w:val="00C17D2F"/>
    <w:rsid w:val="00C2378B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16072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28ED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21A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05568"/>
    <w:rsid w:val="00F1002E"/>
    <w:rsid w:val="00F11670"/>
    <w:rsid w:val="00F138C4"/>
    <w:rsid w:val="00F20BF1"/>
    <w:rsid w:val="00F23525"/>
    <w:rsid w:val="00F27478"/>
    <w:rsid w:val="00F304B7"/>
    <w:rsid w:val="00F309D9"/>
    <w:rsid w:val="00F34EC9"/>
    <w:rsid w:val="00F35046"/>
    <w:rsid w:val="00F37373"/>
    <w:rsid w:val="00F37D1D"/>
    <w:rsid w:val="00F43D61"/>
    <w:rsid w:val="00F5025F"/>
    <w:rsid w:val="00F57996"/>
    <w:rsid w:val="00F57A4A"/>
    <w:rsid w:val="00F61790"/>
    <w:rsid w:val="00F6516D"/>
    <w:rsid w:val="00F67A4F"/>
    <w:rsid w:val="00F70D41"/>
    <w:rsid w:val="00F71BB3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4375"/>
    <w:rsid w:val="00FC6C6C"/>
    <w:rsid w:val="00FC6F90"/>
    <w:rsid w:val="00FC78BD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16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8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8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8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8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16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8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8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8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8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St-231/2016</izvorni_sadrzaj>
    <derivirana_varijabla naziv="DomainObject.Predmet.OznakaBroj_1">St-231/2016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PILANA FLIČ društvo s ograničenom odgovornošću za šumarstvo, preradu drva, trgovinu i usluge</izvorni_sadrzaj>
    <derivirana_varijabla naziv="DomainObject.Predmet.ProtustrankaFormated_1">  PILANA FLIČ društvo s ograničenom odgovornošću za šumarstvo, preradu drva, trgovinu i usluge</derivirana_varijabla>
  </DomainObject.Predmet.ProtustrankaFormated>
  <DomainObject.Predmet.ProtustrankaFormatedOIB>
    <izvorni_sadrzaj>  PILANA FLIČ društvo s ograničenom odgovornošću za šumarstvo, preradu drva, trgovinu i usluge, OIB 69977044894</izvorni_sadrzaj>
    <derivirana_varijabla naziv="DomainObject.Predmet.ProtustrankaFormatedOIB_1">  PILANA FLIČ društvo s ograničenom odgovornošću za šumarstvo, preradu drva, trgovinu i usluge, OIB 69977044894</derivirana_varijabla>
  </DomainObject.Predmet.ProtustrankaFormatedOIB>
  <DomainObject.Predmet.ProtustrankaFormatedWithAdress>
    <izvorni_sadrzaj> PILANA FLIČ društvo s ograničenom odgovornošću za šumarstvo, preradu drva, trgovinu i usluge, Kolodvorska 15, 48000 Koprivnica</izvorni_sadrzaj>
    <derivirana_varijabla naziv="DomainObject.Predmet.ProtustrankaFormatedWithAdress_1"> PILANA FLIČ društvo s ograničenom odgovornošću za šumarstvo, preradu drva, trgovinu i usluge, Kolodvorska 15, 48000 Koprivnica</derivirana_varijabla>
  </DomainObject.Predmet.ProtustrankaFormatedWithAdress>
  <DomainObject.Predmet.ProtustrankaFormatedWithAdressOIB>
    <izvorni_sadrzaj> PILANA FLIČ društvo s ograničenom odgovornošću za šumarstvo, preradu drva, trgovinu i usluge, OIB 69977044894, Kolodvorska 15, 48000 Koprivnica</izvorni_sadrzaj>
    <derivirana_varijabla naziv="DomainObject.Predmet.ProtustrankaFormatedWithAdressOIB_1"> PILANA FLIČ društvo s ograničenom odgovornošću za šumarstvo, preradu drva, trgovinu i usluge, OIB 69977044894, Kolodvorska 15, 48000 Koprivnica</derivirana_varijabla>
  </DomainObject.Predmet.ProtustrankaFormatedWithAdressOIB>
  <DomainObject.Predmet.ProtustrankaWithAdress>
    <izvorni_sadrzaj>PILANA FLIČ društvo s ograničenom odgovornošću za šumarstvo, preradu drva, trgovinu i usluge Kolodvorska 15, 48000 Koprivnica</izvorni_sadrzaj>
    <derivirana_varijabla naziv="DomainObject.Predmet.ProtustrankaWithAdress_1">PILANA FLIČ društvo s ograničenom odgovornošću za šumarstvo, preradu drva, trgovinu i usluge Kolodvorska 15, 48000 Koprivnica</derivirana_varijabla>
  </DomainObject.Predmet.ProtustrankaWithAdress>
  <DomainObject.Predmet.ProtustrankaWithAdressOIB>
    <izvorni_sadrzaj>PILANA FLIČ društvo s ograničenom odgovornošću za šumarstvo, preradu drva, trgovinu i usluge, OIB 69977044894, Kolodvorska 15, 48000 Koprivnica</izvorni_sadrzaj>
    <derivirana_varijabla naziv="DomainObject.Predmet.ProtustrankaWithAdressOIB_1">PILANA FLIČ društvo s ograničenom odgovornošću za šumarstvo, preradu drva, trgovinu i usluge, OIB 69977044894, Kolodvorska 15, 48000 Koprivnica</derivirana_varijabla>
  </DomainObject.Predmet.ProtustrankaWithAdressOIB>
  <DomainObject.Predmet.ProtustrankaNazivFormated>
    <izvorni_sadrzaj>PILANA FLIČ društvo s ograničenom odgovornošću za šumarstvo, preradu drva, trgovinu i usluge</izvorni_sadrzaj>
    <derivirana_varijabla naziv="DomainObject.Predmet.ProtustrankaNazivFormated_1">PILANA FLIČ društvo s ograničenom odgovornošću za šumarstvo, preradu drva, trgovinu i usluge</derivirana_varijabla>
  </DomainObject.Predmet.ProtustrankaNazivFormated>
  <DomainObject.Predmet.ProtustrankaNazivFormatedOIB>
    <izvorni_sadrzaj>PILANA FLIČ društvo s ograničenom odgovornošću za šumarstvo, preradu drva, trgovinu i usluge, OIB 69977044894</izvorni_sadrzaj>
    <derivirana_varijabla naziv="DomainObject.Predmet.ProtustrankaNazivFormatedOIB_1">PILANA FLIČ društvo s ograničenom odgovornošću za šumarstvo, preradu drva, trgovinu i usluge, OIB 69977044894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24263.12</izvorni_sadrzaj>
    <derivirana_varijabla naziv="DomainObject.Predmet.TrenutnaVrijednost_1">24263.12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FLIČ društvo s ograničenom odgovornošću za šumarstvo, preradu drva, trgovinu i usluge</item>
    </izvorni_sadrzaj>
    <derivirana_varijabla naziv="DomainObject.Predmet.ProtuStrankaListFormated_1">
      <item>PILANA FLIČ društvo s ograničenom odgovornošću za šumarstvo, preradu drva, trgovinu i usluge</item>
    </derivirana_varijabla>
  </DomainObject.Predmet.ProtuStrankaListFormated>
  <DomainObject.Predmet.ProtuStrankaListFormatedOIB>
    <izvorni_sadrzaj>
      <item>PILANA FLIČ društvo s ograničenom odgovornošću za šumarstvo, preradu drva, trgovinu i usluge, OIB 69977044894</item>
    </izvorni_sadrzaj>
    <derivirana_varijabla naziv="DomainObject.Predmet.ProtuStrankaListFormatedOIB_1">
      <item>PILANA FLIČ društvo s ograničenom odgovornošću za šumarstvo, preradu drva, trgovinu i usluge, OIB 69977044894</item>
    </derivirana_varijabla>
  </DomainObject.Predmet.ProtuStrankaListFormatedOIB>
  <DomainObject.Predmet.ProtuStrankaListFormatedWithAdress>
    <izvorni_sadrzaj>
      <item>PILANA FLIČ društvo s ograničenom odgovornošću za šumarstvo, preradu drva, trgovinu i usluge, Kolodvorska 15, 48000 Koprivnica</item>
    </izvorni_sadrzaj>
    <derivirana_varijabla naziv="DomainObject.Predmet.ProtuStrankaListFormatedWithAdress_1">
      <item>PILANA FLIČ društvo s ograničenom odgovornošću za šumarstvo, preradu drva, trgovinu i usluge, Kolodvorska 15, 48000 Koprivnica</item>
    </derivirana_varijabla>
  </DomainObject.Predmet.ProtuStrankaListFormatedWithAdress>
  <DomainObject.Predmet.ProtuStrankaListFormatedWithAdressOIB>
    <izvorni_sadrzaj>
      <item>PILANA FLIČ društvo s ograničenom odgovornošću za šumarstvo, preradu drva, trgovinu i usluge, OIB 69977044894, Kolodvorska 15, 48000 Koprivnica</item>
    </izvorni_sadrzaj>
    <derivirana_varijabla naziv="DomainObject.Predmet.ProtuStrankaListFormatedWithAdressOIB_1">
      <item>PILANA FLIČ društvo s ograničenom odgovornošću za šumarstvo, preradu drva, trgovinu i usluge, OIB 69977044894, Kolodvorska 15, 48000 Koprivnica</item>
    </derivirana_varijabla>
  </DomainObject.Predmet.ProtuStrankaListFormatedWithAdressOIB>
  <DomainObject.Predmet.ProtuStrankaListNazivFormated>
    <izvorni_sadrzaj>
      <item>PILANA FLIČ društvo s ograničenom odgovornošću za šumarstvo, preradu drva, trgovinu i usluge</item>
    </izvorni_sadrzaj>
    <derivirana_varijabla naziv="DomainObject.Predmet.ProtuStrankaListNazivFormated_1">
      <item>PILANA FLIČ društvo s ograničenom odgovornošću za šumarstvo, preradu drva, trgovinu i usluge</item>
    </derivirana_varijabla>
  </DomainObject.Predmet.ProtuStrankaListNazivFormated>
  <DomainObject.Predmet.ProtuStrankaListNazivFormatedOIB>
    <izvorni_sadrzaj>
      <item>PILANA FLIČ društvo s ograničenom odgovornošću za šumarstvo, preradu drva, trgovinu i usluge, OIB 69977044894</item>
    </izvorni_sadrzaj>
    <derivirana_varijabla naziv="DomainObject.Predmet.ProtuStrankaListNazivFormatedOIB_1">
      <item>PILANA FLIČ društvo s ograničenom odgovornošću za šumarstvo, preradu drva, trgovinu i usluge, OIB 69977044894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FLIČ društvo s ograničenom odgovornošću za šumarstvo, preradu drva, trgovinu i usluge</izvorni_sadrzaj>
    <derivirana_varijabla naziv="DomainObject.Predmet.ProtustrankaIDrugi_1">PILANA FLIČ društvo s ograničenom odgovornošću za šumarstvo, preradu drva,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PILANA FLIČ društvo s ograničenom odgovornošću za šumarstvo, preradu drva, trgovinu i usluge, OIB 69977044894, Kolodvorska 15, 48000 Koprivnica</izvorni_sadrzaj>
    <derivirana_varijabla naziv="DomainObject.Predmet.ProtustrankaIDrugiAdressOIB_1">PILANA FLIČ društvo s ograničenom odgovornošću za šumarstvo, preradu drva, trgovinu i usluge, OIB 69977044894, Kolodvorska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FLIČ društvo s ograničenom odgovornošću za šumarstvo, preradu drva, trgovinu i usluge</item>
      <item>Sudski registar</item>
    </izvorni_sadrzaj>
    <derivirana_varijabla naziv="DomainObject.Predmet.SudioniciListNaziv_1">
      <item>Financijska agencija</item>
      <item>PILANA FLIČ društvo s ograničenom odgovornošću za šumarstvo, preradu drva,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PILANA FLIČ društvo s ograničenom odgovornošću za šumarstvo, preradu drva, trgovinu i usluge, OIB 69977044894, Kolodvorska 15,48000 Koprivnica</item>
      <item>Sudski registar</item>
    </izvorni_sadrzaj>
    <derivirana_varijabla naziv="DomainObject.Predmet.SudioniciListAdressOIB_1">
      <item>Financijska agencija, OIB 85821130368, A. Cesarca 2,42000 Varaždin</item>
      <item>PILANA FLIČ društvo s ograničenom odgovornošću za šumarstvo, preradu drva, trgovinu i usluge, OIB 69977044894, Kolodvorska 15,48000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69977044894</item>
      <item>, OIB null</item>
    </izvorni_sadrzaj>
    <derivirana_varijabla naziv="DomainObject.Predmet.SudioniciListNazivOIB_1">
      <item>, OIB 85821130368</item>
      <item>, OIB 69977044894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D448CD-932D-436B-B53C-EA7D62A7E7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479</properties:Words>
  <properties:Characters>2587</properties:Characters>
  <properties:Lines>71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2016-02-22T12:19:00Z</dcterms:created>
  <dc:creator>user</dc:creator>
  <cp:lastModifiedBy>Maja Marčec</cp:lastModifiedBy>
  <cp:lastPrinted>2016-02-23T07:16:00Z</cp:lastPrinted>
  <dcterms:modified xmlns:xsi="http://www.w3.org/2001/XMLSchema-instance" xsi:type="dcterms:W3CDTF">2016-02-23T07:18:00Z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