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279a" w14:paraId="80b279a" w:rsidRDefault="00D93F34" w:rsidP="00D40DEE" w:rsidR="00D93F34">
      <w:pPr>
        <w:pStyle w:val="Tijeloteksta"/>
        <w:jc w:val="right"/>
        <w15:collapsed w:val="false"/>
      </w:pPr>
    </w:p>
    <w:p w:rsidRDefault="00F21AFD" w:rsidP="00F21AFD" w:rsidR="00F21AFD">
      <w:pPr>
        <w:pStyle w:val="Tijeloteksta"/>
        <w:jc w:val="right"/>
      </w:pPr>
      <w:r>
        <w:t>6 St-</w:t>
      </w:r>
      <w:r w:rsidR="009332B0">
        <w:t>497/17-4</w:t>
      </w:r>
    </w:p>
    <w:p w:rsidRDefault="00F21AFD" w:rsidP="00F21AFD" w:rsidR="00F21AFD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AFD" w:rsidP="00F21AFD" w:rsidR="00F21AFD"/>
    <w:p w:rsidRDefault="00F21AFD" w:rsidP="00F21AFD" w:rsidR="00F21AF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21AFD" w:rsidP="00F21AFD" w:rsidR="00F21A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66479" w:rsidP="00F21AFD" w:rsidR="00366479">
      <w:pPr>
        <w:ind w:hanging="720" w:left="360"/>
        <w:rPr>
          <w:sz w:val="22"/>
          <w:szCs w:val="22"/>
        </w:rPr>
      </w:pPr>
    </w:p>
    <w:p w:rsidRDefault="00F21AFD" w:rsidP="00F21AFD" w:rsidR="00F21AFD">
      <w:pPr>
        <w:pStyle w:val="Tijeloteksta"/>
      </w:pPr>
      <w:r>
        <w:t xml:space="preserve">     </w:t>
      </w:r>
    </w:p>
    <w:p w:rsidRDefault="00F21AFD" w:rsidP="00F21AFD" w:rsidR="00F21AFD">
      <w:pPr>
        <w:pStyle w:val="Tijeloteksta"/>
        <w:jc w:val="center"/>
      </w:pPr>
      <w:r>
        <w:t>REPUBLIKA HRVATKSA</w:t>
      </w:r>
    </w:p>
    <w:p w:rsidRDefault="00F21AFD" w:rsidP="00F21AFD" w:rsidR="00F21AFD">
      <w:pPr>
        <w:pStyle w:val="Tijeloteksta"/>
        <w:jc w:val="center"/>
      </w:pPr>
    </w:p>
    <w:p w:rsidRDefault="00F21AFD" w:rsidP="00F21AFD" w:rsidR="00F21AFD">
      <w:pPr>
        <w:pStyle w:val="Tijeloteksta"/>
        <w:jc w:val="center"/>
      </w:pPr>
      <w:r>
        <w:t>Z A K L J U Č A K</w:t>
      </w:r>
    </w:p>
    <w:p w:rsidRDefault="00F21AFD" w:rsidP="00F21AFD" w:rsidR="00F21AFD">
      <w:pPr>
        <w:pStyle w:val="Tijeloteksta"/>
      </w:pPr>
    </w:p>
    <w:p w:rsidRDefault="00F21AFD" w:rsidP="00F21AFD" w:rsidR="00F21AFD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9332B0">
        <w:rPr>
          <w:b/>
        </w:rPr>
        <w:t xml:space="preserve">ISOLIERUNG-CRO j.d.o.o. za termoizolaciju i ostale građevinske usluge, OSIJEK, Zeleno polje 27, OIB: 32673619087, MBS: 030162963 </w:t>
      </w:r>
      <w:r>
        <w:t xml:space="preserve">dana </w:t>
      </w:r>
      <w:r w:rsidR="009332B0">
        <w:t>9</w:t>
      </w:r>
      <w:r w:rsidR="001627B3">
        <w:t>. lipnja</w:t>
      </w:r>
      <w:r>
        <w:t xml:space="preserve"> 2017. g., </w:t>
      </w:r>
    </w:p>
    <w:p w:rsidRDefault="004D0E3D" w:rsidP="004D0E3D" w:rsidR="004D0E3D">
      <w:pPr>
        <w:pStyle w:val="Tijeloteksta"/>
      </w:pPr>
    </w:p>
    <w:p w:rsidRDefault="00D40DEE" w:rsidP="00D40DEE" w:rsidR="00D40DEE">
      <w:pPr>
        <w:pStyle w:val="Tijeloteksta"/>
      </w:pPr>
    </w:p>
    <w:p w:rsidRDefault="00496BF1" w:rsidP="00D40DEE" w:rsidR="00496BF1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496BF1" w:rsidP="00495812" w:rsidR="00495812" w:rsidRPr="00596B1D">
      <w:pPr>
        <w:pStyle w:val="Odlomakpopisa"/>
        <w:numPr>
          <w:ilvl w:val="0"/>
          <w:numId w:val="7"/>
        </w:numPr>
        <w:spacing w:after="240"/>
        <w:jc w:val="both"/>
      </w:pPr>
      <w:r>
        <w:t>Nalaže se FINI da sukladno čl. 112 st. 5 SZ (NN br. 71/15) obavijesti sud na gornji broj spisa o osiguranju sredstava za namirenje troškova stečajnog postupka.</w:t>
      </w:r>
    </w:p>
    <w:p w:rsidRDefault="00496BF1" w:rsidP="00D40DEE" w:rsidR="00496BF1">
      <w:pPr>
        <w:pStyle w:val="Tijeloteksta"/>
        <w:jc w:val="center"/>
      </w:pPr>
    </w:p>
    <w:p w:rsidRDefault="00496BF1" w:rsidP="00D40DEE" w:rsidR="00496BF1">
      <w:pPr>
        <w:pStyle w:val="Tijeloteksta"/>
        <w:jc w:val="center"/>
      </w:pPr>
    </w:p>
    <w:p w:rsidRDefault="00D40DEE" w:rsidP="00D40DEE" w:rsidR="00D40DEE">
      <w:pPr>
        <w:pStyle w:val="Tijeloteksta"/>
        <w:jc w:val="center"/>
      </w:pPr>
      <w:r>
        <w:t xml:space="preserve">U Osijeku </w:t>
      </w:r>
      <w:r w:rsidR="009332B0">
        <w:t>9</w:t>
      </w:r>
      <w:r w:rsidR="001627B3">
        <w:t>. lipnja</w:t>
      </w:r>
      <w:r w:rsidR="006A4475">
        <w:t xml:space="preserve"> 201</w:t>
      </w:r>
      <w:r w:rsidR="00496A68">
        <w:t>7</w:t>
      </w:r>
      <w:r w:rsidR="006A4475">
        <w:t>. g.</w:t>
      </w:r>
    </w:p>
    <w:p w:rsidRDefault="00496BF1" w:rsidP="00D40DEE" w:rsidR="00496BF1">
      <w:pPr>
        <w:pStyle w:val="Tijeloteksta"/>
        <w:jc w:val="center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STEČAJN</w:t>
      </w:r>
      <w:r w:rsidR="008161A8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</w:t>
      </w:r>
      <w:r w:rsidR="00237BF3">
        <w:t xml:space="preserve">                  </w:t>
      </w:r>
      <w:r>
        <w:t>Nada Roso</w:t>
      </w:r>
    </w:p>
    <w:p w:rsidRDefault="00496BF1" w:rsidP="00D40DEE" w:rsidR="00496BF1">
      <w:pPr>
        <w:pStyle w:val="Tijeloteksta"/>
      </w:pPr>
    </w:p>
    <w:p w:rsidRDefault="00496BF1" w:rsidP="00D40DEE" w:rsidR="00496BF1">
      <w:pPr>
        <w:pStyle w:val="Tijeloteksta"/>
      </w:pP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>Protiv zaključka nije dopušten pravni lijek.(čl. 11. st. 9. Stečajnog zakona)</w:t>
      </w:r>
    </w:p>
    <w:p w:rsidRDefault="00D40DEE" w:rsidP="00D40DEE" w:rsidR="00D40DEE">
      <w:pPr>
        <w:pStyle w:val="Tijeloteksta"/>
      </w:pPr>
    </w:p>
    <w:p w:rsidRDefault="00496BF1" w:rsidP="00D40DEE" w:rsidR="00496BF1">
      <w:pPr>
        <w:pStyle w:val="Tijeloteksta"/>
      </w:pPr>
    </w:p>
    <w:p w:rsidRDefault="00496BF1" w:rsidP="00D40DEE" w:rsidR="00496BF1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D40DEE" w:rsidP="00D40DEE" w:rsidR="00C1622F">
      <w:pPr>
        <w:pStyle w:val="Tijeloteksta"/>
      </w:pPr>
      <w:r>
        <w:t>1.</w:t>
      </w:r>
      <w:r w:rsidR="00596B1D">
        <w:t xml:space="preserve"> FINA</w:t>
      </w:r>
    </w:p>
    <w:p w:rsidRDefault="00D93F34" w:rsidP="00D40DEE" w:rsidR="00D40DEE">
      <w:pPr>
        <w:pStyle w:val="Tijeloteksta"/>
      </w:pPr>
      <w:r>
        <w:t>2.</w:t>
      </w:r>
      <w:r w:rsidR="006140A8">
        <w:t xml:space="preserve"> </w:t>
      </w:r>
      <w:r w:rsidR="00002100">
        <w:t>K-</w:t>
      </w:r>
      <w:r w:rsidR="009332B0">
        <w:t>9</w:t>
      </w:r>
      <w:r w:rsidR="001627B3">
        <w:t>.7.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2100"/>
    <w:rsid w:val="00003C87"/>
    <w:rsid w:val="00020263"/>
    <w:rsid w:val="0002430D"/>
    <w:rsid w:val="00035ACA"/>
    <w:rsid w:val="0004597F"/>
    <w:rsid w:val="000632E2"/>
    <w:rsid w:val="0008295F"/>
    <w:rsid w:val="0008411E"/>
    <w:rsid w:val="00092D87"/>
    <w:rsid w:val="00137863"/>
    <w:rsid w:val="00157286"/>
    <w:rsid w:val="001627B3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8124D"/>
    <w:rsid w:val="00297D28"/>
    <w:rsid w:val="002A77C2"/>
    <w:rsid w:val="002C2752"/>
    <w:rsid w:val="00321B11"/>
    <w:rsid w:val="0032250B"/>
    <w:rsid w:val="00322B6B"/>
    <w:rsid w:val="0033269D"/>
    <w:rsid w:val="00366479"/>
    <w:rsid w:val="0038380B"/>
    <w:rsid w:val="00395932"/>
    <w:rsid w:val="003B6B24"/>
    <w:rsid w:val="003C1A32"/>
    <w:rsid w:val="003E41B7"/>
    <w:rsid w:val="003E6A42"/>
    <w:rsid w:val="003F5BB4"/>
    <w:rsid w:val="00416271"/>
    <w:rsid w:val="0042787A"/>
    <w:rsid w:val="004569C8"/>
    <w:rsid w:val="00473EC1"/>
    <w:rsid w:val="004909AC"/>
    <w:rsid w:val="0049290D"/>
    <w:rsid w:val="00495812"/>
    <w:rsid w:val="00496A68"/>
    <w:rsid w:val="00496BF1"/>
    <w:rsid w:val="004D0E3D"/>
    <w:rsid w:val="004D1B08"/>
    <w:rsid w:val="00513652"/>
    <w:rsid w:val="00520114"/>
    <w:rsid w:val="00544009"/>
    <w:rsid w:val="005709F5"/>
    <w:rsid w:val="00596B1D"/>
    <w:rsid w:val="005A4A48"/>
    <w:rsid w:val="005C5406"/>
    <w:rsid w:val="005E3291"/>
    <w:rsid w:val="006127EF"/>
    <w:rsid w:val="006140A8"/>
    <w:rsid w:val="00614B56"/>
    <w:rsid w:val="0062505C"/>
    <w:rsid w:val="0062791E"/>
    <w:rsid w:val="00636F03"/>
    <w:rsid w:val="00665EDE"/>
    <w:rsid w:val="006A4475"/>
    <w:rsid w:val="006B2DEC"/>
    <w:rsid w:val="0071540A"/>
    <w:rsid w:val="00726738"/>
    <w:rsid w:val="00755DC7"/>
    <w:rsid w:val="00762D6C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B56EE"/>
    <w:rsid w:val="007D2538"/>
    <w:rsid w:val="008161A8"/>
    <w:rsid w:val="008505E0"/>
    <w:rsid w:val="00884167"/>
    <w:rsid w:val="00890E27"/>
    <w:rsid w:val="008A3183"/>
    <w:rsid w:val="008A7160"/>
    <w:rsid w:val="008C16A1"/>
    <w:rsid w:val="009332B0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767D2"/>
    <w:rsid w:val="00AA2CB1"/>
    <w:rsid w:val="00AA50F1"/>
    <w:rsid w:val="00B13F91"/>
    <w:rsid w:val="00B205CA"/>
    <w:rsid w:val="00B655F7"/>
    <w:rsid w:val="00B7669F"/>
    <w:rsid w:val="00B8085C"/>
    <w:rsid w:val="00BA45E2"/>
    <w:rsid w:val="00BA4A30"/>
    <w:rsid w:val="00BB210D"/>
    <w:rsid w:val="00BC21E8"/>
    <w:rsid w:val="00BD54E6"/>
    <w:rsid w:val="00BF61F7"/>
    <w:rsid w:val="00C1622F"/>
    <w:rsid w:val="00C21D09"/>
    <w:rsid w:val="00C64FE8"/>
    <w:rsid w:val="00C72FD4"/>
    <w:rsid w:val="00CB1949"/>
    <w:rsid w:val="00CC0325"/>
    <w:rsid w:val="00CC484C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1AFD"/>
    <w:rsid w:val="00F25898"/>
    <w:rsid w:val="00F30441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1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4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41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4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02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793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Adrijana Kereši</item>
    </izvorni_sadrzaj>
    <derivirana_varijabla naziv="DomainObject.Predmet.OstaliListFormated_1">
      <item>Adrijana Kereši</item>
    </derivirana_varijabla>
  </DomainObject.Predmet.OstaliListFormated>
  <DomainObject.Predmet.OstaliListFormatedOIB>
    <izvorni_sadrzaj>
      <item>Adrijana Kereši, OIB 31284681064</item>
    </izvorni_sadrzaj>
    <derivirana_varijabla naziv="DomainObject.Predmet.OstaliListFormatedOIB_1">
      <item>Adrijana Kereši, OIB 31284681064</item>
    </derivirana_varijabla>
  </DomainObject.Predmet.OstaliListFormatedOIB>
  <DomainObject.Predmet.OstaliListFormatedWithAdress>
    <izvorni_sadrzaj>
      <item>Adrijana Kereši, Sarajevska 7, 31000 Osijek</item>
    </izvorni_sadrzaj>
    <derivirana_varijabla naziv="DomainObject.Predmet.OstaliListFormatedWithAdress_1">
      <item>Adrijana Kereši, Sarajevska 7, 31000 Osijek</item>
    </derivirana_varijabla>
  </DomainObject.Predmet.OstaliListFormatedWithAdress>
  <DomainObject.Predmet.OstaliListFormatedWithAdressOIB>
    <izvorni_sadrzaj>
      <item>Adrijana Kereši, OIB 31284681064, Sarajevska 7, 31000 Osijek</item>
    </izvorni_sadrzaj>
    <derivirana_varijabla naziv="DomainObject.Predmet.OstaliListFormatedWithAdressOIB_1">
      <item>Adrijana Kereši, OIB 31284681064, Sarajevska 7, 31000 Osijek</item>
    </derivirana_varijabla>
  </DomainObject.Predmet.OstaliListFormatedWithAdressOIB>
  <DomainObject.Predmet.OstaliListNazivFormated>
    <izvorni_sadrzaj>
      <item>Adrijana Kereši</item>
    </izvorni_sadrzaj>
    <derivirana_varijabla naziv="DomainObject.Predmet.OstaliListNazivFormated_1">
      <item>Adrijana Kereši</item>
    </derivirana_varijabla>
  </DomainObject.Predmet.OstaliListNazivFormated>
  <DomainObject.Predmet.OstaliListNazivFormatedOIB>
    <izvorni_sadrzaj>
      <item>Adrijana Kereši, OIB 31284681064</item>
    </izvorni_sadrzaj>
    <derivirana_varijabla naziv="DomainObject.Predmet.OstaliListNazivFormatedOIB_1">
      <item>Adrijana Kereši, OIB 31284681064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Adrijana Kereši</item>
    </izvorni_sadrzaj>
    <derivirana_varijabla naziv="DomainObject.Predmet.SudioniciListNaziv_1">
      <item>FINA RC OSIJEK</item>
      <item>ISOLIERUNG-CRO j.d.o.o. za termoizolaciju i ostale građevinske usluge</item>
      <item>Adrijana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Adrijana Kereši, OIB 31284681064, Sarajevska 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Adrijana Kereši, OIB 31284681064, Sarajevska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31284681064</item>
    </izvorni_sadrzaj>
    <derivirana_varijabla naziv="DomainObject.Predmet.SudioniciListNazivOIB_1">
      <item>, OIB 85821130368</item>
      <item>, OIB 32673619087</item>
      <item>, OIB 31284681064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99736-26A3-43D7-846A-9BBB663386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608</properties:Characters>
  <properties:Lines>55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2017-04-12T10:12:00Z</dcterms:created>
  <dc:creator>..</dc:creator>
  <cp:lastModifiedBy>Danijela Sekulić</cp:lastModifiedBy>
  <cp:lastPrinted>2017-06-09T06:15:00Z</cp:lastPrinted>
  <dcterms:modified xmlns:xsi="http://www.w3.org/2001/XMLSchema-instance" xsi:type="dcterms:W3CDTF">2017-06-09T06:17:00Z</dcterms:modified>
  <cp:revision>21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