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78be6" w14:paraId="7078be6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4AFB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9B604F"/>
    <w:rsid w:val="00B37282"/>
    <w:rsid w:val="00D22C65"/>
    <w:rsid w:val="00D4457F"/>
    <w:rsid w:val="00F71110"/>
    <w:rsid w:val="00F74AFB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</izvorni_sadrzaj>
    <derivirana_varijabla naziv="DomainObject.Predmet.Broj_1">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St-451/2016</izvorni_sadrzaj>
    <derivirana_varijabla naziv="DomainObject.Predmet.OznakaBroj_1">St-451/2016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UBP GRUPA društvo s ograničenom odgovornošću za poslovne usluge</izvorni_sadrzaj>
    <derivirana_varijabla naziv="DomainObject.Predmet.ProtustrankaFormated_1">  UBP GRUPA društvo s ograničenom odgovornošću za poslovne usluge</derivirana_varijabla>
  </DomainObject.Predmet.ProtustrankaFormated>
  <DomainObject.Predmet.ProtustrankaFormatedOIB>
    <izvorni_sadrzaj>  UBP GRUPA društvo s ograničenom odgovornošću za poslovne usluge, OIB 99719464674</izvorni_sadrzaj>
    <derivirana_varijabla naziv="DomainObject.Predmet.ProtustrankaFormatedOIB_1">  UBP GRUPA društvo s ograničenom odgovornošću za poslovne usluge, OIB 99719464674</derivirana_varijabla>
  </DomainObject.Predmet.ProtustrankaFormatedOIB>
  <DomainObject.Predmet.ProtustrankaFormatedWithAdress>
    <izvorni_sadrzaj> UBP GRUPA društvo s ograničenom odgovornošću za poslovne usluge, Preloška 143/A, 40000 Čakovec</izvorni_sadrzaj>
    <derivirana_varijabla naziv="DomainObject.Predmet.ProtustrankaFormatedWithAdress_1"> UBP GRUPA društvo s ograničenom odgovornošću za poslovne usluge, Preloška 143/A, 40000 Čakovec</derivirana_varijabla>
  </DomainObject.Predmet.ProtustrankaFormatedWithAdress>
  <DomainObject.Predmet.ProtustrankaFormatedWithAdressOIB>
    <izvorni_sadrzaj> UBP GRUPA društvo s ograničenom odgovornošću za poslovne usluge, OIB 99719464674, Preloška 143/A, 40000 Čakovec</izvorni_sadrzaj>
    <derivirana_varijabla naziv="DomainObject.Predmet.ProtustrankaFormatedWithAdressOIB_1"> UBP GRUPA društvo s ograničenom odgovornošću za poslovne usluge, OIB 99719464674, Preloška 143/A, 40000 Čakovec</derivirana_varijabla>
  </DomainObject.Predmet.ProtustrankaFormatedWithAdressOIB>
  <DomainObject.Predmet.ProtustrankaWithAdress>
    <izvorni_sadrzaj>UBP GRUPA društvo s ograničenom odgovornošću za poslovne usluge Preloška 143/A, 40000 Čakovec</izvorni_sadrzaj>
    <derivirana_varijabla naziv="DomainObject.Predmet.ProtustrankaWithAdress_1">UBP GRUPA društvo s ograničenom odgovornošću za poslovne usluge Preloška 143/A, 40000 Čakovec</derivirana_varijabla>
  </DomainObject.Predmet.ProtustrankaWithAdress>
  <DomainObject.Predmet.ProtustrankaWithAdressOIB>
    <izvorni_sadrzaj>UBP GRUPA društvo s ograničenom odgovornošću za poslovne usluge, OIB 99719464674, Preloška 143/A, 40000 Čakovec</izvorni_sadrzaj>
    <derivirana_varijabla naziv="DomainObject.Predmet.ProtustrankaWithAdressOIB_1">UBP GRUPA društvo s ograničenom odgovornošću za poslovne usluge, OIB 99719464674, Preloška 143/A, 40000 Čakovec</derivirana_varijabla>
  </DomainObject.Predmet.ProtustrankaWithAdressOIB>
  <DomainObject.Predmet.ProtustrankaNazivFormated>
    <izvorni_sadrzaj>UBP GRUPA društvo s ograničenom odgovornošću za poslovne usluge</izvorni_sadrzaj>
    <derivirana_varijabla naziv="DomainObject.Predmet.ProtustrankaNazivFormated_1">UBP GRUPA društvo s ograničenom odgovornošću za poslovne usluge</derivirana_varijabla>
  </DomainObject.Predmet.ProtustrankaNazivFormated>
  <DomainObject.Predmet.ProtustrankaNazivFormatedOIB>
    <izvorni_sadrzaj>UBP GRUPA društvo s ograničenom odgovornošću za poslovne usluge, OIB 99719464674</izvorni_sadrzaj>
    <derivirana_varijabla naziv="DomainObject.Predmet.ProtustrankaNazivFormatedOIB_1">UBP GRUPA društvo s ograničenom odgovornošću za poslovne usluge, OIB 99719464674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88568.98</izvorni_sadrzaj>
    <derivirana_varijabla naziv="DomainObject.Predmet.TrenutnaVrijednost_1">88568.98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UBP GRUPA društvo s ograničenom odgovornošću za poslovne usluge</item>
    </izvorni_sadrzaj>
    <derivirana_varijabla naziv="DomainObject.Predmet.ProtuStrankaListFormated_1">
      <item>UBP GRUPA društvo s ograničenom odgovornošću za poslovne usluge</item>
    </derivirana_varijabla>
  </DomainObject.Predmet.ProtuStrankaListFormated>
  <DomainObject.Predmet.ProtuStrankaListFormatedOIB>
    <izvorni_sadrzaj>
      <item>UBP GRUPA društvo s ograničenom odgovornošću za poslovne usluge, OIB 99719464674</item>
    </izvorni_sadrzaj>
    <derivirana_varijabla naziv="DomainObject.Predmet.ProtuStrankaListFormatedOIB_1">
      <item>UBP GRUPA društvo s ograničenom odgovornošću za poslovne usluge, OIB 99719464674</item>
    </derivirana_varijabla>
  </DomainObject.Predmet.ProtuStrankaListFormatedOIB>
  <DomainObject.Predmet.ProtuStrankaListFormatedWithAdress>
    <izvorni_sadrzaj>
      <item>UBP GRUPA društvo s ograničenom odgovornošću za poslovne usluge, Preloška 143/A, 40000 Čakovec</item>
    </izvorni_sadrzaj>
    <derivirana_varijabla naziv="DomainObject.Predmet.ProtuStrankaListFormatedWithAdress_1">
      <item>UBP GRUPA društvo s ograničenom odgovornošću za poslovne usluge, Preloška 143/A, 40000 Čakovec</item>
    </derivirana_varijabla>
  </DomainObject.Predmet.ProtuStrankaListFormatedWithAdress>
  <DomainObject.Predmet.ProtuStrankaListFormatedWithAdressOIB>
    <izvorni_sadrzaj>
      <item>UBP GRUPA društvo s ograničenom odgovornošću za poslovne usluge, OIB 99719464674, Preloška 143/A, 40000 Čakovec</item>
    </izvorni_sadrzaj>
    <derivirana_varijabla naziv="DomainObject.Predmet.ProtuStrankaListFormatedWithAdressOIB_1">
      <item>UBP GRUPA društvo s ograničenom odgovornošću za poslovne usluge, OIB 99719464674, Preloška 143/A, 40000 Čakovec</item>
    </derivirana_varijabla>
  </DomainObject.Predmet.ProtuStrankaListFormatedWithAdressOIB>
  <DomainObject.Predmet.ProtuStrankaListNazivFormated>
    <izvorni_sadrzaj>
      <item>UBP GRUPA društvo s ograničenom odgovornošću za poslovne usluge</item>
    </izvorni_sadrzaj>
    <derivirana_varijabla naziv="DomainObject.Predmet.ProtuStrankaListNazivFormated_1">
      <item>UBP GRUPA društvo s ograničenom odgovornošću za poslovne usluge</item>
    </derivirana_varijabla>
  </DomainObject.Predmet.ProtuStrankaListNazivFormated>
  <DomainObject.Predmet.ProtuStrankaListNazivFormatedOIB>
    <izvorni_sadrzaj>
      <item>UBP GRUPA društvo s ograničenom odgovornošću za poslovne usluge, OIB 99719464674</item>
    </izvorni_sadrzaj>
    <derivirana_varijabla naziv="DomainObject.Predmet.ProtuStrankaListNazivFormatedOIB_1">
      <item>UBP GRUPA društvo s ograničenom odgovornošću za poslovne usluge, OIB 99719464674</item>
    </derivirana_varijabla>
  </DomainObject.Predmet.ProtuStrankaListNazivFormatedOIB>
  <DomainObject.Predmet.OstaliListFormated>
    <izvorni_sadrzaj>
      <item>Sudski registar</item>
      <item>Danko Mandić</item>
      <item>Jože Pavlinjek</item>
      <item>Županijsko državno odvjetništvo u Varaždinu</item>
    </izvorni_sadrzaj>
    <derivirana_varijabla naziv="DomainObject.Predmet.OstaliListFormated_1">
      <item>Sudski registar</item>
      <item>Danko Mandić</item>
      <item>Jože Pavlinjek</item>
      <item>Županijsko državno odvjetništvo u Varaždinu</item>
    </derivirana_varijabla>
  </DomainObject.Predmet.OstaliListFormated>
  <DomainObject.Predmet.OstaliListFormatedOIB>
    <izvorni_sadrzaj>
      <item>Sudski registar</item>
      <item>Danko Mandić, OIB 27807065690</item>
      <item>Jože Pavlinjek, OIB 70043567006</item>
      <item>Županijsko državno odvjetništvo u Varaždinu</item>
    </izvorni_sadrzaj>
    <derivirana_varijabla naziv="DomainObject.Predmet.OstaliListFormatedOIB_1">
      <item>Sudski registar</item>
      <item>Danko Mandić, OIB 27807065690</item>
      <item>Jože Pavlinjek, OIB 70043567006</item>
      <item>Županijsko državno odvjetništvo u Varaždinu</item>
    </derivirana_varijabla>
  </DomainObject.Predmet.OstaliListFormatedOIB>
  <DomainObject.Predmet.OstaliListFormatedWithAdress>
    <izvorni_sadrzaj>
      <item>Sudski registar</item>
      <item>Danko Mandić, Gajeva 17, 40000 Čakovec</item>
      <item>Jože Pavlinjek, Temlinova 2 A, 9000 Murska Sobota</item>
      <item>Županijsko državno odvjetništvo u Varaždinu</item>
    </izvorni_sadrzaj>
    <derivirana_varijabla naziv="DomainObject.Predmet.OstaliListFormatedWithAdress_1">
      <item>Sudski registar</item>
      <item>Danko Mandić, Gajeva 17, 40000 Čakovec</item>
      <item>Jože Pavlinjek, Temlinova 2 A, 9000 Murska Sobota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Danko Mandić, OIB 27807065690, Gajeva 17, 40000 Čakovec</item>
      <item>Jože Pavlinjek, OIB 70043567006, Temlinova 2 A, 9000 Murska Sobota</item>
      <item>Županijsko državno odvjetništvo u Varaždinu</item>
    </izvorni_sadrzaj>
    <derivirana_varijabla naziv="DomainObject.Predmet.OstaliListFormatedWithAdressOIB_1">
      <item>Sudski registar</item>
      <item>Danko Mandić, OIB 27807065690, Gajeva 17, 40000 Čakovec</item>
      <item>Jože Pavlinjek, OIB 70043567006, Temlinova 2 A, 9000 Murska Sobota</item>
      <item>Županijsko državno odvjetništvo u Varaždinu</item>
    </derivirana_varijabla>
  </DomainObject.Predmet.OstaliListFormatedWithAdressOIB>
  <DomainObject.Predmet.OstaliListNazivFormated>
    <izvorni_sadrzaj>
      <item>Sudski registar</item>
      <item>Danko Mandić</item>
      <item>Jože Pavlinjek</item>
      <item>Županijsko državno odvjetništvo u Varaždinu</item>
    </izvorni_sadrzaj>
    <derivirana_varijabla naziv="DomainObject.Predmet.OstaliListNazivFormated_1">
      <item>Sudski registar</item>
      <item>Danko Mandić</item>
      <item>Jože Pavlinjek</item>
      <item>Županijsko državno odvjetništvo u Varaždinu</item>
    </derivirana_varijabla>
  </DomainObject.Predmet.OstaliListNazivFormated>
  <DomainObject.Predmet.OstaliListNazivFormatedOIB>
    <izvorni_sadrzaj>
      <item>Sudski registar</item>
      <item>Danko Mandić, OIB 27807065690</item>
      <item>Jože Pavlinjek, OIB 70043567006</item>
      <item>Županijsko državno odvjetništvo u Varaždinu</item>
    </izvorni_sadrzaj>
    <derivirana_varijabla naziv="DomainObject.Predmet.OstaliListNazivFormatedOIB_1">
      <item>Sudski registar</item>
      <item>Danko Mandić, OIB 27807065690</item>
      <item>Jože Pavlinjek, OIB 70043567006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UBP GRUPA društvo s ograničenom odgovornošću za poslovne usluge</izvorni_sadrzaj>
    <derivirana_varijabla naziv="DomainObject.Predmet.ProtustrankaIDrugi_1">UBP GRUPA društvo s ograničenom odgovornošću za poslovne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UBP GRUPA društvo s ograničenom odgovornošću za poslovne usluge, OIB 99719464674, Preloška 143/A, 40000 Čakovec</izvorni_sadrzaj>
    <derivirana_varijabla naziv="DomainObject.Predmet.ProtustrankaIDrugiAdressOIB_1">UBP GRUPA društvo s ograničenom odgovornošću za poslovne usluge, OIB 99719464674, Preloška 143/A,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UBP GRUPA društvo s ograničenom odgovornošću za poslovne usluge</item>
      <item>Sudski registar</item>
      <item>Danko Mandić</item>
      <item>Jože Pavlinjek</item>
      <item>Županijsko državno odvjetništvo u Varaždinu</item>
    </izvorni_sadrzaj>
    <derivirana_varijabla naziv="DomainObject.Predmet.SudioniciListNaziv_1">
      <item>Financijska agencija</item>
      <item>UBP GRUPA društvo s ograničenom odgovornošću za poslovne usluge</item>
      <item>Sudski registar</item>
      <item>Danko Mandić</item>
      <item>Jože Pavlinjek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UBP GRUPA društvo s ograničenom odgovornošću za poslovne usluge, OIB 99719464674, Preloška 143/A,40000 Čakovec</item>
      <item>Sudski registar</item>
      <item>Danko Mandić, OIB 27807065690, Gajeva 17,40000 Čakovec</item>
      <item>Jože Pavlinjek, OIB 70043567006, Temlinova 2 A,9000 Murska Sobota</item>
      <item>Županijsko državno odvjetništvo u Varaždinu</item>
    </izvorni_sadrzaj>
    <derivirana_varijabla naziv="DomainObject.Predmet.SudioniciListAdressOIB_1">
      <item>Financijska agencija, OIB 85821130368, A. Cesarca 2,42000 Varaždin</item>
      <item>UBP GRUPA društvo s ograničenom odgovornošću za poslovne usluge, OIB 99719464674, Preloška 143/A,40000 Čakovec</item>
      <item>Sudski registar</item>
      <item>Danko Mandić, OIB 27807065690, Gajeva 17,40000 Čakovec</item>
      <item>Jože Pavlinjek, OIB 70043567006, Temlinova 2 A,9000 Murska Sobota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99719464674</item>
      <item>, OIB 27807065690</item>
      <item>, OIB 70043567006</item>
      <item>, OIB null</item>
    </izvorni_sadrzaj>
    <derivirana_varijabla naziv="DomainObject.Predmet.SudioniciListNazivOIB_1">
      <item>, OIB null</item>
      <item>, OIB 85821130368</item>
      <item>, OIB 99719464674</item>
      <item>, OIB 27807065690</item>
      <item>, OIB 70043567006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2017-05-31T11:08:00Z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