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206b6" w14:paraId="89206b6" w:rsidRDefault="00AE649C" w:rsidP="00FA5B5E" w:rsidR="00AE649C" w:rsidRPr="00B76F3C">
      <w:pPr>
        <w:pStyle w:val="Naslov3"/>
        <w15:collapsed w:val="false"/>
      </w:pPr>
    </w:p>
    <w:p w:rsidRDefault="00A22DA0" w:rsidP="00A22DA0" w:rsidR="00A22DA0">
      <w:pPr>
        <w:jc w:val="right"/>
        <w:rPr>
          <w:rFonts w:cs="Arial" w:hAnsi="Arial" w:ascii="Arial"/>
        </w:rPr>
      </w:pPr>
    </w:p>
    <w:p w:rsidRDefault="00A22DA0" w:rsidP="00A22DA0" w:rsidR="00A22DA0">
      <w:pPr>
        <w:jc w:val="right"/>
        <w:rPr>
          <w:noProof/>
        </w:rPr>
      </w:pPr>
      <w:r>
        <w:rPr>
          <w:rFonts w:cs="Arial" w:hAnsi="Arial" w:ascii="Arial"/>
        </w:rPr>
        <w:t>7 St-297/2015-9.</w:t>
      </w:r>
      <w:r>
        <w:rPr>
          <w:noProof/>
        </w:rPr>
        <w:t xml:space="preserve"> </w:t>
      </w:r>
    </w:p>
    <w:p w:rsidRDefault="00A22DA0" w:rsidP="00A22DA0" w:rsidR="00A22DA0">
      <w:pPr>
        <w:jc w:val="right"/>
        <w:rPr>
          <w:rFonts w:cs="Arial" w:hAnsi="Arial" w:ascii="Arial"/>
          <w:noProof/>
        </w:rPr>
      </w:pPr>
      <w:r>
        <w:rPr>
          <w:noProof/>
        </w:rPr>
        <w:t xml:space="preserve">                                                                      </w:t>
      </w:r>
    </w:p>
    <w:p w:rsidRDefault="00A22DA0" w:rsidP="00A22DA0" w:rsidR="00A22DA0">
      <w:pPr>
        <w:jc w:val="center"/>
        <w:outlineLvl w:val="0"/>
        <w:rPr>
          <w:rFonts w:cs="Arial" w:hAnsi="Arial" w:ascii="Arial"/>
          <w:noProof/>
        </w:rPr>
      </w:pPr>
    </w:p>
    <w:p w:rsidRDefault="00A22DA0" w:rsidP="00A22DA0" w:rsidR="00A22DA0">
      <w:pPr>
        <w:jc w:val="center"/>
        <w:outlineLvl w:val="0"/>
        <w:rPr>
          <w:rFonts w:cs="Arial" w:hAnsi="Arial" w:ascii="Arial"/>
          <w:noProof/>
        </w:rPr>
      </w:pPr>
    </w:p>
    <w:p w:rsidRDefault="00A22DA0" w:rsidP="00A22DA0" w:rsidR="00A22DA0">
      <w:pPr>
        <w:jc w:val="center"/>
        <w:outlineLvl w:val="0"/>
        <w:rPr>
          <w:rFonts w:cs="Arial" w:hAnsi="Arial" w:ascii="Arial"/>
          <w:noProof/>
        </w:rPr>
      </w:pPr>
    </w:p>
    <w:p w:rsidRDefault="00A22DA0" w:rsidP="00A22DA0" w:rsidR="00A22DA0">
      <w:pPr>
        <w:jc w:val="center"/>
        <w:outlineLvl w:val="0"/>
        <w:rPr>
          <w:rFonts w:cs="Arial" w:hAnsi="Arial" w:ascii="Arial"/>
          <w:b/>
          <w:noProof/>
        </w:rPr>
      </w:pPr>
      <w:r>
        <w:rPr>
          <w:rFonts w:cs="Arial" w:hAnsi="Arial" w:ascii="Arial"/>
          <w:b/>
          <w:noProof/>
        </w:rPr>
        <w:t xml:space="preserve">R E P U B L I K A  H R V A T S K A               </w:t>
      </w:r>
    </w:p>
    <w:p w:rsidRDefault="00A22DA0" w:rsidP="00A22DA0" w:rsidR="00A22DA0">
      <w:pPr>
        <w:rPr>
          <w:rFonts w:cs="Arial" w:hAnsi="Arial" w:ascii="Arial"/>
          <w:b/>
          <w:noProof/>
        </w:rPr>
      </w:pPr>
    </w:p>
    <w:p w:rsidRDefault="00A22DA0" w:rsidP="00A22DA0" w:rsidR="00A22DA0">
      <w:pPr>
        <w:jc w:val="center"/>
        <w:outlineLvl w:val="0"/>
        <w:rPr>
          <w:rFonts w:cs="Arial" w:hAnsi="Arial" w:ascii="Arial"/>
          <w:b/>
          <w:noProof/>
        </w:rPr>
      </w:pPr>
      <w:r>
        <w:rPr>
          <w:rFonts w:cs="Arial" w:hAnsi="Arial" w:ascii="Arial"/>
          <w:b/>
          <w:noProof/>
        </w:rPr>
        <w:t>R J E Š E N J E</w:t>
      </w:r>
    </w:p>
    <w:p w:rsidRDefault="00A22DA0" w:rsidP="00A22DA0" w:rsidR="00A22DA0">
      <w:pPr>
        <w:jc w:val="center"/>
        <w:outlineLvl w:val="0"/>
        <w:rPr>
          <w:rFonts w:cs="Arial" w:hAnsi="Arial" w:ascii="Arial"/>
          <w:b/>
          <w:noProof/>
        </w:rPr>
      </w:pPr>
    </w:p>
    <w:p w:rsidRDefault="00A22DA0" w:rsidP="00A22DA0" w:rsidR="00A22DA0">
      <w:pPr>
        <w:rPr>
          <w:rFonts w:cs="Arial" w:hAnsi="Arial" w:ascii="Arial"/>
          <w:noProof/>
        </w:rPr>
      </w:pPr>
    </w:p>
    <w:p w:rsidRDefault="00A22DA0" w:rsidP="00A22DA0" w:rsidR="00A22DA0">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 xml:space="preserve">povodom prijedloga FINANCIJSKE AGENCIJE, OIB 85821130368, RC ZAGREB,  Podružnica Bjelovar,  F. Supila 4, za otvaranje stečajnog postupka nad dužnikom VATES j.d.o.o. za usluge iz </w:t>
      </w:r>
      <w:proofErr w:type="spellStart"/>
      <w:r>
        <w:rPr>
          <w:rFonts w:cs="Arial" w:hAnsi="Arial" w:ascii="Arial"/>
        </w:rPr>
        <w:t>Ivanske</w:t>
      </w:r>
      <w:proofErr w:type="spellEnd"/>
      <w:r>
        <w:rPr>
          <w:rFonts w:cs="Arial" w:hAnsi="Arial" w:ascii="Arial"/>
        </w:rPr>
        <w:t>, Ivana Mažuranića 26, MBS 010090817, OIB 65592266702, d</w:t>
      </w:r>
      <w:r>
        <w:rPr>
          <w:rFonts w:cs="Arial" w:hAnsi="Arial" w:ascii="Arial"/>
          <w:noProof/>
        </w:rPr>
        <w:t>ana 07. travnja 2016. godine</w:t>
      </w:r>
    </w:p>
    <w:p w:rsidRDefault="00A22DA0" w:rsidP="00A22DA0" w:rsidR="00A22DA0">
      <w:pPr>
        <w:ind w:firstLine="851"/>
        <w:jc w:val="both"/>
        <w:rPr>
          <w:rFonts w:cs="Arial" w:hAnsi="Arial" w:ascii="Arial"/>
          <w:noProof/>
        </w:rPr>
      </w:pPr>
    </w:p>
    <w:p w:rsidRDefault="00A22DA0" w:rsidP="00A22DA0" w:rsidR="00A22DA0">
      <w:pPr>
        <w:jc w:val="center"/>
        <w:rPr>
          <w:rFonts w:cs="Arial" w:hAnsi="Arial" w:ascii="Arial"/>
          <w:b/>
          <w:noProof/>
        </w:rPr>
      </w:pPr>
      <w:r>
        <w:rPr>
          <w:rFonts w:cs="Arial" w:hAnsi="Arial" w:ascii="Arial"/>
          <w:b/>
          <w:noProof/>
        </w:rPr>
        <w:t>r i j e š i o   j e</w:t>
      </w:r>
    </w:p>
    <w:p w:rsidRDefault="00A22DA0" w:rsidP="00A22DA0" w:rsidR="00A22DA0">
      <w:pPr>
        <w:jc w:val="both"/>
        <w:rPr>
          <w:rFonts w:cs="Arial" w:hAnsi="Arial" w:ascii="Arial"/>
          <w:noProof/>
        </w:rPr>
      </w:pPr>
    </w:p>
    <w:p w:rsidRDefault="00A22DA0" w:rsidP="00A22DA0" w:rsidR="00A22DA0">
      <w:pPr>
        <w:pStyle w:val="Odlomakpopisa"/>
        <w:ind w:firstLine="851"/>
        <w:rPr>
          <w:rFonts w:cs="Arial" w:hAnsi="Arial" w:ascii="Arial"/>
          <w:noProof/>
        </w:rPr>
      </w:pPr>
      <w:r>
        <w:rPr>
          <w:rFonts w:cs="Arial" w:hAnsi="Arial" w:ascii="Arial"/>
          <w:noProof/>
        </w:rPr>
        <w:t>I.Privremeni stečajni upravitelj Darko Šket, dipl. ekonomist iz Križevaca, M. Kiepacha 51, OIB: 06128975111, imenovan rješenjem ovog suda St-297/2015-4 od 14. ožujka 2016. godine, razrješava se dužnosti.</w:t>
      </w:r>
    </w:p>
    <w:p w:rsidRDefault="00A22DA0" w:rsidP="00A22DA0" w:rsidR="00A22DA0">
      <w:pPr>
        <w:ind w:firstLine="851"/>
        <w:jc w:val="both"/>
        <w:rPr>
          <w:rFonts w:cs="Arial" w:hAnsi="Arial" w:ascii="Arial"/>
          <w:noProof/>
        </w:rPr>
      </w:pPr>
      <w:r>
        <w:rPr>
          <w:rFonts w:cs="Arial" w:hAnsi="Arial" w:ascii="Arial"/>
          <w:noProof/>
        </w:rPr>
        <w:t>II.Za privremenog stečajnog upravitelja imenuje se VINKO LJUBIČIĆ iz Osijeka, Orljavska 4/a, OIB 91327367435.</w:t>
      </w:r>
    </w:p>
    <w:p w:rsidRDefault="00A22DA0" w:rsidP="00A22DA0" w:rsidR="00A22DA0">
      <w:pPr>
        <w:ind w:firstLine="851"/>
        <w:jc w:val="both"/>
        <w:rPr>
          <w:rFonts w:cs="Arial" w:hAnsi="Arial" w:ascii="Arial"/>
          <w:noProof/>
        </w:rPr>
      </w:pPr>
      <w:r>
        <w:rPr>
          <w:rFonts w:cs="Arial" w:hAnsi="Arial" w:ascii="Arial"/>
          <w:noProof/>
        </w:rPr>
        <w:t>III.Privremeni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A22DA0" w:rsidP="00A22DA0" w:rsidR="00A22DA0">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A22DA0" w:rsidP="00A22DA0" w:rsidR="00A22DA0">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A22DA0" w:rsidP="00A22DA0" w:rsidR="00A22DA0">
      <w:pPr>
        <w:ind w:firstLine="851"/>
        <w:jc w:val="both"/>
        <w:rPr>
          <w:rFonts w:cs="Arial" w:hAnsi="Arial" w:ascii="Arial"/>
          <w:noProof/>
        </w:rPr>
      </w:pPr>
      <w:bookmarkStart w:name="_GoBack" w:id="0"/>
      <w:bookmarkEnd w:id="0"/>
      <w:r>
        <w:rPr>
          <w:rFonts w:cs="Arial" w:hAnsi="Arial" w:ascii="Arial"/>
          <w:noProof/>
        </w:rPr>
        <w:t xml:space="preserve">V. Saziva se ročište radi izjašnjenja o prijedlogu i rasprave o uvjetima za otvaranje stečajnog postupka za dan </w:t>
      </w:r>
      <w:r>
        <w:rPr>
          <w:rFonts w:cs="Arial" w:hAnsi="Arial" w:ascii="Arial"/>
          <w:b/>
          <w:noProof/>
        </w:rPr>
        <w:t>18. svibnja 2016. u 11,00 sati</w:t>
      </w:r>
      <w:r>
        <w:rPr>
          <w:rFonts w:cs="Arial" w:hAnsi="Arial" w:ascii="Arial"/>
          <w:noProof/>
        </w:rPr>
        <w:t xml:space="preserve"> u ovome sudu u Bjelovaru, Šetalište dr. Ivše Lebovića 42, sudnica br. 1, na koje se pozivaju dostavom ovoga rješenja:</w:t>
      </w:r>
    </w:p>
    <w:p w:rsidRDefault="00A22DA0" w:rsidP="00A22DA0" w:rsidR="00A22DA0">
      <w:pPr>
        <w:ind w:firstLine="851"/>
        <w:jc w:val="both"/>
        <w:rPr>
          <w:rFonts w:cs="Arial" w:hAnsi="Arial" w:ascii="Arial"/>
          <w:noProof/>
        </w:rPr>
      </w:pPr>
    </w:p>
    <w:p w:rsidRDefault="00A22DA0" w:rsidP="00A22DA0" w:rsidR="00A22DA0">
      <w:pPr>
        <w:ind w:firstLine="851"/>
        <w:jc w:val="both"/>
        <w:rPr>
          <w:rFonts w:cs="Arial" w:hAnsi="Arial" w:ascii="Arial"/>
          <w:noProof/>
        </w:rPr>
      </w:pPr>
      <w:r>
        <w:rPr>
          <w:rFonts w:cs="Arial" w:hAnsi="Arial" w:ascii="Arial"/>
          <w:noProof/>
        </w:rPr>
        <w:t xml:space="preserve">- predlagatelj FINA </w:t>
      </w:r>
    </w:p>
    <w:p w:rsidRDefault="00A22DA0" w:rsidP="00A22DA0" w:rsidR="00A22DA0">
      <w:pPr>
        <w:ind w:firstLine="851"/>
        <w:jc w:val="both"/>
        <w:rPr>
          <w:rFonts w:cs="Arial" w:hAnsi="Arial" w:ascii="Arial"/>
          <w:noProof/>
        </w:rPr>
      </w:pPr>
      <w:r>
        <w:rPr>
          <w:rFonts w:cs="Arial" w:hAnsi="Arial" w:ascii="Arial"/>
          <w:noProof/>
        </w:rPr>
        <w:t>- zakonski zastupnik dužnika Snježana Dečur</w:t>
      </w:r>
    </w:p>
    <w:p w:rsidRDefault="00A22DA0" w:rsidP="00A22DA0" w:rsidR="00A22DA0">
      <w:pPr>
        <w:ind w:firstLine="851"/>
        <w:jc w:val="both"/>
        <w:rPr>
          <w:rFonts w:cs="Arial" w:hAnsi="Arial" w:ascii="Arial"/>
          <w:noProof/>
        </w:rPr>
      </w:pPr>
      <w:r>
        <w:rPr>
          <w:rFonts w:cs="Arial" w:hAnsi="Arial" w:ascii="Arial"/>
          <w:noProof/>
        </w:rPr>
        <w:t xml:space="preserve">- privremeni stečajni upravitelj Vinko Ljubičić </w:t>
      </w:r>
    </w:p>
    <w:p w:rsidRDefault="00A22DA0" w:rsidP="00A22DA0" w:rsidR="00A22DA0">
      <w:pPr>
        <w:ind w:firstLine="851"/>
        <w:jc w:val="both"/>
        <w:rPr>
          <w:rFonts w:cs="Arial" w:hAnsi="Arial" w:ascii="Arial"/>
          <w:noProof/>
        </w:rPr>
      </w:pPr>
    </w:p>
    <w:p w:rsidRDefault="00A22DA0" w:rsidP="00A22DA0" w:rsidR="00A22DA0">
      <w:pPr>
        <w:jc w:val="center"/>
        <w:outlineLvl w:val="0"/>
        <w:rPr>
          <w:rFonts w:cs="Arial" w:hAnsi="Arial" w:ascii="Arial"/>
          <w:b/>
          <w:noProof/>
        </w:rPr>
      </w:pPr>
      <w:r>
        <w:rPr>
          <w:rFonts w:cs="Arial" w:hAnsi="Arial" w:ascii="Arial"/>
          <w:b/>
          <w:noProof/>
        </w:rPr>
        <w:t>Obrazloženje</w:t>
      </w:r>
    </w:p>
    <w:p w:rsidRDefault="00A22DA0" w:rsidP="00A22DA0" w:rsidR="00A22DA0">
      <w:pPr>
        <w:jc w:val="center"/>
        <w:outlineLvl w:val="0"/>
        <w:rPr>
          <w:rFonts w:cs="Arial" w:hAnsi="Arial" w:ascii="Arial"/>
          <w:noProof/>
        </w:rPr>
      </w:pPr>
    </w:p>
    <w:p w:rsidRDefault="00A22DA0" w:rsidP="00A22DA0" w:rsidR="00A22DA0">
      <w:pPr>
        <w:ind w:firstLine="851"/>
        <w:jc w:val="both"/>
        <w:rPr>
          <w:rFonts w:cs="Arial" w:hAnsi="Arial" w:ascii="Arial"/>
          <w:noProof/>
        </w:rPr>
      </w:pPr>
      <w:r>
        <w:rPr>
          <w:rFonts w:cs="Arial" w:hAnsi="Arial" w:ascii="Arial"/>
          <w:noProof/>
        </w:rPr>
        <w:t>Rješenjem ovog suda St-297/2015-4 od 14. ožujka 2016. godine imenovan je privremeni stečajni upravitelj Darko Šket, dipl. ekonomist iz Križevaca.</w:t>
      </w:r>
    </w:p>
    <w:p w:rsidRDefault="00A22DA0" w:rsidP="00A22DA0" w:rsidR="00A22DA0">
      <w:pPr>
        <w:ind w:firstLine="851"/>
        <w:jc w:val="both"/>
        <w:rPr>
          <w:rFonts w:cs="Arial" w:hAnsi="Arial" w:ascii="Arial"/>
          <w:noProof/>
        </w:rPr>
      </w:pPr>
      <w:r>
        <w:rPr>
          <w:rFonts w:cs="Arial" w:hAnsi="Arial" w:ascii="Arial"/>
          <w:noProof/>
        </w:rPr>
        <w:t xml:space="preserve">Podneskom od 7. ožujka 2016. privremeni stečajni upravitelj Darko Šket iz Križevaca zatražio je da ga se razriješi dužnosti. Obrazložio je da zbog drugih obveza ne može kvalitetno odgovoriti dužnosti stečajnog upravitelja zbog čega je Ministarstvu pravosuđa podnio zahtjev za brisanje sa liste stečajnih upravitelja, a Ministarstvo pravosuđa Republike Hrvatske svojim Rješenjem KLASA:UP/I-133-04/15-01/140; URBROJ:514-03-02-02-01-16-07 od 09. ožujka 2016. godine koje je dostavilo Trgovačkom sudu u Bjelovaru dana 16. ožujka 2016. godine brisalo je Darka Šketa, dipl.ekonomistu iz Križevaca s liste A stečajnih upravitelja za područje nadležnosti Trgovačkog suda u Zagrebu, Trgovačkog suda u Bjelovaru i Trgovačkog suda u Varaždinu.   </w:t>
      </w:r>
    </w:p>
    <w:p w:rsidRDefault="00A22DA0" w:rsidP="00A22DA0" w:rsidR="00A22DA0">
      <w:pPr>
        <w:ind w:firstLine="851"/>
        <w:jc w:val="both"/>
        <w:rPr>
          <w:rFonts w:cs="Arial" w:hAnsi="Arial" w:ascii="Arial"/>
          <w:noProof/>
        </w:rPr>
      </w:pPr>
      <w:r>
        <w:rPr>
          <w:rFonts w:cs="Arial" w:hAnsi="Arial" w:ascii="Arial"/>
          <w:noProof/>
        </w:rPr>
        <w:t xml:space="preserve">Slijedom navedenog sud je, temeljem odredbe čl.91. st.5. Stečajnog zakona (Narodne novine br. 44/96, 29/99, 123/03, 82/06, 116/10, 25/12, 133/12 i 71/15, dalje: SZ) razriješio privremenog stečajnog upravitelja Darka Šketa iz Križevaca dužnosti. </w:t>
      </w:r>
    </w:p>
    <w:p w:rsidRDefault="00A22DA0" w:rsidP="00A22DA0" w:rsidR="00A22DA0">
      <w:pPr>
        <w:ind w:firstLine="851"/>
        <w:jc w:val="both"/>
        <w:rPr>
          <w:rFonts w:cs="Arial" w:hAnsi="Arial" w:ascii="Arial"/>
          <w:noProof/>
        </w:rPr>
      </w:pPr>
      <w:r>
        <w:rPr>
          <w:rFonts w:cs="Arial" w:hAnsi="Arial" w:ascii="Arial"/>
          <w:noProof/>
        </w:rPr>
        <w:t>Istovremeno je, sukladno čl.91. st.8. SZ-a, donio odluku o imenovanju novog privremenog stečajnog upravitelja u osobi Vinko Ljubičić iz Osijeka, Orljavska 4/a, koji će provesti potrebne radnje radi utvrđivanja okolnosti navedenih u toč.III. izreke ovog rješenja.</w:t>
      </w:r>
    </w:p>
    <w:p w:rsidRDefault="00A22DA0" w:rsidP="00A22DA0" w:rsidR="00A22DA0">
      <w:pPr>
        <w:ind w:firstLine="851"/>
        <w:jc w:val="both"/>
        <w:rPr>
          <w:rFonts w:cs="Arial" w:hAnsi="Arial" w:ascii="Arial"/>
          <w:noProof/>
        </w:rPr>
      </w:pPr>
      <w:r>
        <w:rPr>
          <w:rFonts w:cs="Arial" w:hAnsi="Arial" w:ascii="Arial"/>
          <w:noProof/>
        </w:rPr>
        <w:t xml:space="preserve">Zbog navedenog sud je temeljem čl.123. st.1. i čl.128. st.1., 3. i 5. SZ-a, ponovo zakazao ročište na koje su pozvane osobe iz točke V. izreke rješenja. Na </w:t>
      </w:r>
      <w:r>
        <w:rPr>
          <w:rFonts w:cs="Arial" w:hAnsi="Arial" w:ascii="Arial"/>
          <w:noProof/>
        </w:rPr>
        <w:lastRenderedPageBreak/>
        <w:t xml:space="preserve">tome ročištu pozvane osobe će se izjasniti o prijedlogu za otvaranje stečajnog postupka, te će se raspraviti o uvjetima za otvaranje stečajnog postupka.         </w:t>
      </w:r>
    </w:p>
    <w:p w:rsidRDefault="00A22DA0" w:rsidP="00A22DA0" w:rsidR="00A22DA0">
      <w:pPr>
        <w:jc w:val="center"/>
        <w:outlineLvl w:val="0"/>
        <w:rPr>
          <w:rFonts w:cs="Arial" w:hAnsi="Arial" w:ascii="Arial"/>
          <w:noProof/>
        </w:rPr>
      </w:pPr>
      <w:r>
        <w:rPr>
          <w:rFonts w:cs="Arial" w:hAnsi="Arial" w:ascii="Arial"/>
          <w:noProof/>
        </w:rPr>
        <w:t>U Bjelovaru, 07. travnja  2016. godine</w:t>
      </w:r>
    </w:p>
    <w:p w:rsidRDefault="00A22DA0" w:rsidP="00A22DA0" w:rsidR="00A22DA0">
      <w:pPr>
        <w:jc w:val="center"/>
        <w:outlineLvl w:val="0"/>
        <w:rPr>
          <w:rFonts w:cs="Arial" w:hAnsi="Arial" w:ascii="Arial"/>
          <w:noProof/>
        </w:rPr>
      </w:pPr>
    </w:p>
    <w:p w:rsidRDefault="00A22DA0" w:rsidP="00A22DA0" w:rsidR="00A22DA0">
      <w:pPr>
        <w:ind w:firstLine="5245"/>
        <w:jc w:val="both"/>
        <w:outlineLvl w:val="0"/>
        <w:rPr>
          <w:rFonts w:cs="Arial" w:hAnsi="Arial" w:ascii="Arial"/>
          <w:noProof/>
        </w:rPr>
      </w:pPr>
      <w:r>
        <w:rPr>
          <w:rFonts w:cs="Arial" w:hAnsi="Arial" w:ascii="Arial"/>
          <w:noProof/>
        </w:rPr>
        <w:t>STEČAJNI SUDAC</w:t>
      </w:r>
    </w:p>
    <w:p w:rsidRDefault="00A22DA0" w:rsidP="00A22DA0" w:rsidR="00A22DA0">
      <w:pPr>
        <w:ind w:firstLine="4678"/>
        <w:jc w:val="both"/>
        <w:outlineLvl w:val="0"/>
        <w:rPr>
          <w:rFonts w:cs="Arial" w:hAnsi="Arial" w:ascii="Arial"/>
          <w:noProof/>
        </w:rPr>
      </w:pPr>
      <w:r>
        <w:rPr>
          <w:rFonts w:cs="Arial" w:hAnsi="Arial" w:ascii="Arial"/>
          <w:noProof/>
        </w:rPr>
        <w:t xml:space="preserve">      TOMISLAV MRAZOVIĆ</w:t>
      </w:r>
    </w:p>
    <w:p w:rsidRDefault="00A22DA0" w:rsidP="00A22DA0" w:rsidR="00A22DA0">
      <w:pPr>
        <w:ind w:firstLine="4678"/>
        <w:jc w:val="both"/>
        <w:outlineLvl w:val="0"/>
        <w:rPr>
          <w:rFonts w:cs="Arial" w:hAnsi="Arial" w:ascii="Arial"/>
          <w:noProof/>
        </w:rPr>
      </w:pPr>
    </w:p>
    <w:p w:rsidRDefault="00A22DA0" w:rsidP="00A22DA0" w:rsidR="00A22DA0">
      <w:pPr>
        <w:jc w:val="both"/>
        <w:rPr>
          <w:rFonts w:cs="Arial" w:hAnsi="Arial" w:ascii="Arial"/>
          <w:noProof/>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A22DA0" w:rsidP="00A22DA0" w:rsidR="00A22DA0">
      <w:pPr>
        <w:jc w:val="both"/>
        <w:rPr>
          <w:rFonts w:cs="Arial" w:hAnsi="Arial" w:ascii="Arial"/>
          <w:noProof/>
        </w:rPr>
      </w:pPr>
    </w:p>
    <w:p w:rsidRDefault="00A22DA0" w:rsidP="00A22DA0" w:rsidR="00A22DA0">
      <w:pPr>
        <w:jc w:val="both"/>
        <w:rPr>
          <w:rFonts w:cs="Arial" w:hAnsi="Arial" w:ascii="Arial"/>
          <w:noProof/>
        </w:rPr>
      </w:pPr>
      <w:r>
        <w:rPr>
          <w:rFonts w:cs="Arial" w:hAnsi="Arial" w:ascii="Arial"/>
          <w:noProof/>
        </w:rPr>
        <w:t>Rj.</w:t>
      </w:r>
    </w:p>
    <w:p w:rsidRDefault="00A22DA0" w:rsidP="00A22DA0" w:rsidR="00A22DA0">
      <w:pPr>
        <w:jc w:val="both"/>
        <w:outlineLvl w:val="0"/>
        <w:rPr>
          <w:rFonts w:cs="Arial" w:hAnsi="Arial" w:ascii="Arial"/>
          <w:noProof/>
        </w:rPr>
      </w:pPr>
      <w:r>
        <w:rPr>
          <w:rFonts w:cs="Arial" w:hAnsi="Arial" w:ascii="Arial"/>
          <w:noProof/>
        </w:rPr>
        <w:t>DNA: FINI putem sudskog dostavljača i e-oglasnom pločom</w:t>
      </w:r>
    </w:p>
    <w:p w:rsidRDefault="00A22DA0" w:rsidP="00A22DA0" w:rsidR="00A22DA0">
      <w:pPr>
        <w:jc w:val="both"/>
        <w:outlineLvl w:val="0"/>
        <w:rPr>
          <w:rFonts w:cs="Arial" w:hAnsi="Arial" w:ascii="Arial"/>
          <w:noProof/>
        </w:rPr>
      </w:pPr>
      <w:r>
        <w:rPr>
          <w:rFonts w:cs="Arial" w:hAnsi="Arial" w:ascii="Arial"/>
          <w:noProof/>
        </w:rPr>
        <w:t xml:space="preserve">          zakonskom zastupniku dužnika poštom i e-oglasnom pločom</w:t>
      </w:r>
    </w:p>
    <w:p w:rsidRDefault="00A22DA0" w:rsidP="00A22DA0" w:rsidR="00A22DA0">
      <w:pPr>
        <w:jc w:val="both"/>
        <w:outlineLvl w:val="0"/>
        <w:rPr>
          <w:rFonts w:cs="Arial" w:hAnsi="Arial" w:ascii="Arial"/>
          <w:noProof/>
        </w:rPr>
      </w:pPr>
      <w:r>
        <w:rPr>
          <w:rFonts w:cs="Arial" w:hAnsi="Arial" w:ascii="Arial"/>
          <w:noProof/>
        </w:rPr>
        <w:t xml:space="preserve">          Darku Šketu, poštom i e-oglasnom pločom</w:t>
      </w:r>
    </w:p>
    <w:p w:rsidRDefault="00A22DA0" w:rsidP="00A22DA0" w:rsidR="00A22DA0">
      <w:pPr>
        <w:jc w:val="both"/>
        <w:rPr>
          <w:rFonts w:cs="Arial" w:hAnsi="Arial" w:ascii="Arial"/>
          <w:noProof/>
        </w:rPr>
      </w:pPr>
      <w:r>
        <w:rPr>
          <w:rFonts w:cs="Arial" w:hAnsi="Arial" w:ascii="Arial"/>
          <w:noProof/>
        </w:rPr>
        <w:t xml:space="preserve">          privremenom stečajnom upravitelju Vinku Ljubičić poštom i e-oglasnom pločom</w:t>
      </w:r>
    </w:p>
    <w:p w:rsidRDefault="00A22DA0" w:rsidP="00A22DA0" w:rsidR="00A22DA0">
      <w:pPr>
        <w:jc w:val="both"/>
        <w:rPr>
          <w:rFonts w:cs="Arial" w:hAnsi="Arial" w:ascii="Arial"/>
          <w:noProof/>
        </w:rPr>
      </w:pPr>
      <w:r>
        <w:rPr>
          <w:rFonts w:cs="Arial" w:hAnsi="Arial" w:ascii="Arial"/>
          <w:noProof/>
        </w:rPr>
        <w:t xml:space="preserve">          ŽDO Bjelovar e-oglasnom pločom</w:t>
      </w:r>
    </w:p>
    <w:p w:rsidRDefault="00A22DA0" w:rsidP="00A22DA0" w:rsidR="00A22DA0">
      <w:pPr>
        <w:jc w:val="both"/>
        <w:rPr>
          <w:rFonts w:cs="Arial" w:hAnsi="Arial" w:ascii="Arial"/>
          <w:noProof/>
        </w:rPr>
      </w:pPr>
      <w:r>
        <w:rPr>
          <w:rFonts w:cs="Arial" w:hAnsi="Arial" w:ascii="Arial"/>
          <w:noProof/>
        </w:rPr>
        <w:t xml:space="preserve">          e-oglasna ploča suda</w:t>
      </w:r>
    </w:p>
    <w:p w:rsidRDefault="00A22DA0" w:rsidP="00A22DA0" w:rsidR="00A22DA0">
      <w:pPr>
        <w:jc w:val="both"/>
        <w:rPr>
          <w:rFonts w:cs="Arial" w:hAnsi="Arial" w:ascii="Arial"/>
          <w:noProof/>
        </w:rPr>
      </w:pPr>
      <w:r>
        <w:rPr>
          <w:rFonts w:cs="Arial" w:hAnsi="Arial" w:ascii="Arial"/>
          <w:noProof/>
        </w:rPr>
        <w:t>sudskom registru nakon pravomoćnosti putem dostavljača</w:t>
      </w:r>
    </w:p>
    <w:p w:rsidRDefault="00A22DA0" w:rsidP="00A22DA0" w:rsidR="00A22DA0">
      <w:pPr>
        <w:jc w:val="both"/>
        <w:rPr>
          <w:rFonts w:cs="Arial" w:hAnsi="Arial" w:ascii="Arial"/>
          <w:noProof/>
        </w:rPr>
      </w:pPr>
      <w:r>
        <w:rPr>
          <w:rFonts w:cs="Arial" w:hAnsi="Arial" w:ascii="Arial"/>
          <w:noProof/>
        </w:rPr>
        <w:t>Kal.roč.</w:t>
      </w:r>
    </w:p>
    <w:p w:rsidRDefault="00A22DA0" w:rsidP="00A22DA0" w:rsidR="00A22DA0">
      <w:pPr>
        <w:jc w:val="both"/>
        <w:rPr>
          <w:rFonts w:cs="Arial" w:hAnsi="Arial" w:ascii="Arial"/>
          <w:noProof/>
        </w:rPr>
      </w:pPr>
      <w:r>
        <w:rPr>
          <w:rFonts w:cs="Arial" w:hAnsi="Arial" w:ascii="Arial"/>
          <w:noProof/>
        </w:rPr>
        <w:t>Bj.07.4.2016.godine</w:t>
      </w:r>
    </w:p>
    <w:p w:rsidRDefault="00A22DA0" w:rsidP="00A22DA0" w:rsidR="00A22DA0">
      <w:pPr>
        <w:jc w:val="both"/>
        <w:rPr>
          <w:rFonts w:cs="Arial" w:hAnsi="Arial" w:ascii="Arial"/>
        </w:rPr>
      </w:pPr>
    </w:p>
    <w:p w:rsidRDefault="00A22DA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2DA0"/>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09345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St-297/2015-9</izvorni_sadrzaj>
    <derivirana_varijabla naziv="DomainObject.Oznaka_1">St-297/2015-9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St-297/2015</izvorni_sadrzaj>
    <derivirana_varijabla naziv="DomainObject.Predmet.OznakaBroj_1">St-297/2015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VATES jednostavno društvo s ograničenom odgovornošću za usluge, Ivanska zastupanog po punomoćniku SNJEŽANA DEČUR</izvorni_sadrzaj>
    <derivirana_varijabla naziv="DomainObject.Predmet.ProtustrankaFormated_1">  VATES jednostavno društvo s ograničenom odgovornošću za usluge, Ivanska zastupanog po punomoćniku SNJEŽANA DEČUR</derivirana_varijabla>
  </DomainObject.Predmet.ProtustrankaFormated>
  <DomainObject.Predmet.ProtustrankaFormatedOIB>
    <izvorni_sadrzaj>  VATES jednostavno društvo s ograničenom odgovornošću za usluge, Ivanska, OIB 65592266702 zastupanog po punomoćniku SNJEŽANA DEČUR</izvorni_sadrzaj>
    <derivirana_varijabla naziv="DomainObject.Predmet.ProtustrankaFormatedOIB_1">  VATES jednostavno društvo s ograničenom odgovornošću za usluge, Ivanska, OIB 65592266702 zastupanog po punomoćniku SNJEŽANA DEČUR</derivirana_varijabla>
  </DomainObject.Predmet.ProtustrankaFormatedOIB>
  <DomainObject.Predmet.ProtustrankaFormatedWithAdress>
    <izvorni_sadrzaj> VATES jednostavno društvo s ograničenom odgovornošću za usluge, Ivanska, Ivana Mažuranića 26, 43231 Ivanska zastupanog po punomoćniku SNJEŽANA DEČUR</izvorni_sadrzaj>
    <derivirana_varijabla naziv="DomainObject.Predmet.ProtustrankaFormatedWithAdress_1"> VATES jednostavno društvo s ograničenom odgovornošću za usluge, Ivanska, Ivana Mažuranića 26, 43231 Ivanska zastupanog po punomoćniku SNJEŽANA DEČUR</derivirana_varijabla>
  </DomainObject.Predmet.ProtustrankaFormatedWithAdress>
  <DomainObject.Predmet.ProtustrankaFormatedWithAdressOIB>
    <izvorni_sadrzaj> VATES jednostavno društvo s ograničenom odgovornošću za usluge, Ivanska, OIB 65592266702, Ivana Mažuranića 26, 43231 Ivanska zastupanog po punomoćniku SNJEŽANA DEČUR</izvorni_sadrzaj>
    <derivirana_varijabla naziv="DomainObject.Predmet.ProtustrankaFormatedWithAdressOIB_1"> VATES jednostavno društvo s ograničenom odgovornošću za usluge, Ivanska, OIB 65592266702, Ivana Mažuranića 26, 43231 Ivanska zastupanog po punomoćniku SNJEŽANA DEČUR</derivirana_varijabla>
  </DomainObject.Predmet.ProtustrankaFormatedWithAdressOIB>
  <DomainObject.Predmet.ProtustrankaWithAdress>
    <izvorni_sadrzaj>VATES jednostavno društvo s ograničenom odgovornošću za usluge, Ivanska Ivana Mažuranića 26, 43231 Ivanska</izvorni_sadrzaj>
    <derivirana_varijabla naziv="DomainObject.Predmet.ProtustrankaWithAdress_1">VATES jednostavno društvo s ograničenom odgovornošću za usluge, Ivanska Ivana Mažuranića 26, 43231 Ivanska</derivirana_varijabla>
  </DomainObject.Predmet.ProtustrankaWithAdress>
  <DomainObject.Predmet.ProtustrankaWithAdressOIB>
    <izvorni_sadrzaj>VATES jednostavno društvo s ograničenom odgovornošću za usluge, Ivanska, OIB 65592266702, Ivana Mažuranića 26, 43231 Ivanska</izvorni_sadrzaj>
    <derivirana_varijabla naziv="DomainObject.Predmet.ProtustrankaWithAdressOIB_1">VATES jednostavno društvo s ograničenom odgovornošću za usluge, Ivanska, OIB 65592266702, Ivana Mažuranića 26, 43231 Ivanska</derivirana_varijabla>
  </DomainObject.Predmet.ProtustrankaWithAdressOIB>
  <DomainObject.Predmet.ProtustrankaNazivFormated>
    <izvorni_sadrzaj>VATES jednostavno društvo s ograničenom odgovornošću za usluge, Ivanska</izvorni_sadrzaj>
    <derivirana_varijabla naziv="DomainObject.Predmet.ProtustrankaNazivFormated_1">VATES jednostavno društvo s ograničenom odgovornošću za usluge, Ivanska</derivirana_varijabla>
  </DomainObject.Predmet.ProtustrankaNazivFormated>
  <DomainObject.Predmet.ProtustrankaNazivFormatedOIB>
    <izvorni_sadrzaj>VATES jednostavno društvo s ograničenom odgovornošću za usluge, Ivanska, OIB 65592266702</izvorni_sadrzaj>
    <derivirana_varijabla naziv="DomainObject.Predmet.ProtustrankaNazivFormatedOIB_1">VATES jednostavno društvo s ograničenom odgovornošću za usluge, Ivanska, OIB 65592266702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VATES jednostavno društvo s ograničenom odgovornošću za usluge, Ivanska zastupanog po punomoćniku SNJEŽANA DEČUR</item>
    </izvorni_sadrzaj>
    <derivirana_varijabla naziv="DomainObject.Predmet.ProtuStrankaListFormated_1">
      <item>VATES jednostavno društvo s ograničenom odgovornošću za usluge, Ivanska zastupanog po punomoćniku SNJEŽANA DEČUR</item>
    </derivirana_varijabla>
  </DomainObject.Predmet.ProtuStrankaListFormated>
  <DomainObject.Predmet.ProtuStrankaListFormatedOIB>
    <izvorni_sadrzaj>
      <item>VATES jednostavno društvo s ograničenom odgovornošću za usluge, Ivanska, OIB 65592266702 zastupanog po punomoćniku SNJEŽANA DEČUR</item>
    </izvorni_sadrzaj>
    <derivirana_varijabla naziv="DomainObject.Predmet.ProtuStrankaListFormatedOIB_1">
      <item>VATES jednostavno društvo s ograničenom odgovornošću za usluge, Ivanska, OIB 65592266702 zastupanog po punomoćniku SNJEŽANA DEČUR</item>
    </derivirana_varijabla>
  </DomainObject.Predmet.ProtuStrankaListFormatedOIB>
  <DomainObject.Predmet.ProtuStrankaListFormatedWithAdress>
    <izvorni_sadrzaj>
      <item>VATES jednostavno društvo s ograničenom odgovornošću za usluge, Ivanska, Ivana Mažuranića 26, 43231 Ivanska zastupanog po punomoćniku SNJEŽANA DEČUR</item>
    </izvorni_sadrzaj>
    <derivirana_varijabla naziv="DomainObject.Predmet.ProtuStrankaListFormatedWithAdress_1">
      <item>VATES jednostavno društvo s ograničenom odgovornošću za usluge, Ivanska, Ivana Mažuranića 26, 43231 Ivanska zastupanog po punomoćniku SNJEŽANA DEČUR</item>
    </derivirana_varijabla>
  </DomainObject.Predmet.ProtuStrankaListFormatedWithAdress>
  <DomainObject.Predmet.ProtuStrankaListFormatedWithAdressOIB>
    <izvorni_sadrzaj>
      <item>VATES jednostavno društvo s ograničenom odgovornošću za usluge, Ivanska, OIB 65592266702, Ivana Mažuranića 26, 43231 Ivanska zastupanog po punomoćniku SNJEŽANA DEČUR</item>
    </izvorni_sadrzaj>
    <derivirana_varijabla naziv="DomainObject.Predmet.ProtuStrankaListFormatedWithAdressOIB_1">
      <item>VATES jednostavno društvo s ograničenom odgovornošću za usluge, Ivanska, OIB 65592266702, Ivana Mažuranića 26, 43231 Ivanska zastupanog po punomoćniku SNJEŽANA DEČUR</item>
    </derivirana_varijabla>
  </DomainObject.Predmet.ProtuStrankaListFormatedWithAdressOIB>
  <DomainObject.Predmet.ProtuStrankaListNazivFormated>
    <izvorni_sadrzaj>
      <item>VATES jednostavno društvo s ograničenom odgovornošću za usluge, Ivanska</item>
    </izvorni_sadrzaj>
    <derivirana_varijabla naziv="DomainObject.Predmet.ProtuStrankaListNazivFormated_1">
      <item>VATES jednostavno društvo s ograničenom odgovornošću za usluge, Ivanska</item>
    </derivirana_varijabla>
  </DomainObject.Predmet.ProtuStrankaListNazivFormated>
  <DomainObject.Predmet.ProtuStrankaListNazivFormatedOIB>
    <izvorni_sadrzaj>
      <item>VATES jednostavno društvo s ograničenom odgovornošću za usluge, Ivanska, OIB 65592266702</item>
    </izvorni_sadrzaj>
    <derivirana_varijabla naziv="DomainObject.Predmet.ProtuStrankaListNazivFormatedOIB_1">
      <item>VATES jednostavno društvo s ograničenom odgovornošću za usluge, Ivanska, OIB 65592266702</item>
    </derivirana_varijabla>
  </DomainObject.Predmet.ProtuStrankaListNazivFormatedOIB>
  <DomainObject.Predmet.OstaliListFormated>
    <izvorni_sadrzaj>
      <item>SNJEŽANA DEČUR punomoćnik sudionika u postupku VATES jednostavno društvo s ograničenom odgovornošću za usluge, Ivanska</item>
    </izvorni_sadrzaj>
    <derivirana_varijabla naziv="DomainObject.Predmet.OstaliListFormated_1">
      <item>SNJEŽANA DEČUR punomoćnik sudionika u postupku VATES jednostavno društvo s ograničenom odgovornošću za usluge, Ivanska</item>
    </derivirana_varijabla>
  </DomainObject.Predmet.OstaliListFormated>
  <DomainObject.Predmet.OstaliListFormatedOIB>
    <izvorni_sadrzaj>
      <item>SNJEŽANA DEČUR, OIB 37152491965 punomoćnik sudionika u postupku VATES jednostavno društvo s ograničenom odgovornošću za usluge, Ivanska</item>
    </izvorni_sadrzaj>
    <derivirana_varijabla naziv="DomainObject.Predmet.OstaliListFormatedOIB_1">
      <item>SNJEŽANA DEČUR, OIB 37152491965 punomoćnik sudionika u postupku VATES jednostavno društvo s ograničenom odgovornošću za usluge, Ivanska</item>
    </derivirana_varijabla>
  </DomainObject.Predmet.OstaliListFormatedOIB>
  <DomainObject.Predmet.OstaliListFormatedWithAdress>
    <izvorni_sadrzaj>
      <item>SNJEŽANA DEČUR, Križic 22., 43231 Križic punomoćnik sudionika u postupku VATES jednostavno društvo s ograničenom odgovornošću za usluge, Ivanska</item>
    </izvorni_sadrzaj>
    <derivirana_varijabla naziv="DomainObject.Predmet.OstaliListFormatedWithAdress_1">
      <item>SNJEŽANA DEČUR, Križic 22., 43231 Križic punomoćnik sudionika u postupku VATES jednostavno društvo s ograničenom odgovornošću za usluge, Ivanska</item>
    </derivirana_varijabla>
  </DomainObject.Predmet.OstaliListFormatedWithAdress>
  <DomainObject.Predmet.OstaliListFormatedWithAdressOIB>
    <izvorni_sadrzaj>
      <item>SNJEŽANA DEČUR, OIB 37152491965, Križic 22., 43231 Križic punomoćnik sudionika u postupku VATES jednostavno društvo s ograničenom odgovornošću za usluge, Ivanska</item>
    </izvorni_sadrzaj>
    <derivirana_varijabla naziv="DomainObject.Predmet.OstaliListFormatedWithAdressOIB_1">
      <item>SNJEŽANA DEČUR, OIB 37152491965, Križic 22., 43231 Križic punomoćnik sudionika u postupku VATES jednostavno društvo s ograničenom odgovornošću za usluge, Ivanska</item>
    </derivirana_varijabla>
  </DomainObject.Predmet.OstaliListFormatedWithAdressOIB>
  <DomainObject.Predmet.OstaliListNazivFormated>
    <izvorni_sadrzaj>
      <item>SNJEŽANA DEČUR</item>
    </izvorni_sadrzaj>
    <derivirana_varijabla naziv="DomainObject.Predmet.OstaliListNazivFormated_1">
      <item>SNJEŽANA DEČUR</item>
    </derivirana_varijabla>
  </DomainObject.Predmet.OstaliListNazivFormated>
  <DomainObject.Predmet.OstaliListNazivFormatedOIB>
    <izvorni_sadrzaj>
      <item>SNJEŽANA DEČUR, OIB 37152491965</item>
    </izvorni_sadrzaj>
    <derivirana_varijabla naziv="DomainObject.Predmet.OstaliListNazivFormatedOIB_1">
      <item>SNJEŽANA DEČUR, OIB 37152491965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St-297/2015-9</izvorni_sadrzaj>
    <derivirana_varijabla naziv="DomainObject.PoslovniBrojDokumenta_1">St-297/2015-9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VATES jednostavno društvo s ograničenom odgovornošću za usluge, Ivanska</izvorni_sadrzaj>
    <derivirana_varijabla naziv="DomainObject.Predmet.ProtustrankaIDrugi_1">VATES jednostavno društvo s ograničenom odgovornošću za usluge, Ivanska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VATES jednostavno društvo s ograničenom odgovornošću za usluge, Ivanska, OIB 65592266702, Ivana Mažuranića 26, 43231 Ivanska</izvorni_sadrzaj>
    <derivirana_varijabla naziv="DomainObject.Predmet.ProtustrankaIDrugiAdressOIB_1">VATES jednostavno društvo s ograničenom odgovornošću za usluge, Ivanska, OIB 65592266702, Ivana Mažuranića 26, 43231 Ivanska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VATES jednostavno društvo s ograničenom odgovornošću za usluge, Ivanska</item>
      <item>SNJEŽANA DEČUR</item>
    </izvorni_sadrzaj>
    <derivirana_varijabla naziv="DomainObject.Predmet.SudioniciListNaziv_1">
      <item>FINA, RC ZAGREB, Podružnica Bjelovar</item>
      <item>VATES jednostavno društvo s ograničenom odgovornošću za usluge, Ivanska</item>
      <item>SNJEŽANA DEČUR</item>
    </derivirana_varijabla>
  </DomainObject.Predmet.SudioniciListNaziv>
  <DomainObject.Predmet.SudioniciListAdressOIB>
    <izvorni_sadrzaj>
      <item>FINA, RC ZAGREB, Podružnica Bjelovar, OIB 85821130368, F. Supila 4,43000 Bjelovar</item>
      <item>VATES jednostavno društvo s ograničenom odgovornošću za usluge, Ivanska, OIB 65592266702, Ivana Mažuranića 26,43231 Ivanska</item>
      <item>SNJEŽANA DEČUR, OIB 37152491965, Križic 22.,43231 Križic</item>
    </izvorni_sadrzaj>
    <derivirana_varijabla naziv="DomainObject.Predmet.SudioniciListAdressOIB_1">
      <item>FINA, RC ZAGREB, Podružnica Bjelovar, OIB 85821130368, F. Supila 4,43000 Bjelovar</item>
      <item>VATES jednostavno društvo s ograničenom odgovornošću za usluge, Ivanska, OIB 65592266702, Ivana Mažuranića 26,43231 Ivanska</item>
      <item>SNJEŽANA DEČUR, OIB 37152491965, Križic 22.,43231 Križic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849CAC-D2CC-4ED3-9CBC-5E5F8D49EC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638</properties:Words>
  <properties:Characters>3665</properties:Characters>
  <properties:Lines>97</properties:Lines>
  <properties:Paragraphs>34</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2016-04-07T07:47:00Z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St-297/2015-9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