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7e66f" w14:paraId="1a7e66f" w:rsidRDefault="00DF3711" w:rsidP="00C907C8" w:rsidR="007F268F" w:rsidRPr="00DF3711">
      <w:pPr>
        <w15:collapsed w:val="false"/>
      </w:pPr>
      <w:bookmarkStart w:name="_GoBack" w:id="0"/>
      <w:bookmarkEnd w:id="0"/>
      <w:r>
        <w:t xml:space="preserve">           </w:t>
      </w:r>
      <w:r w:rsidR="0092666B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B23BC" w:rsidP="004B23BC" w:rsidR="004B23BC" w:rsidRPr="00DF3711">
      <w:pPr>
        <w:jc w:val="both"/>
      </w:pPr>
      <w:r w:rsidRPr="00DF3711">
        <w:t>REPUBLIKA HRVATSKA</w:t>
      </w:r>
      <w:r w:rsidRPr="00DF3711">
        <w:tab/>
      </w:r>
      <w:r w:rsidRPr="00DF3711">
        <w:tab/>
      </w:r>
      <w:r w:rsidRPr="00DF3711">
        <w:tab/>
      </w:r>
      <w:r w:rsidRPr="00DF3711">
        <w:tab/>
      </w:r>
      <w:r w:rsidRPr="00DF3711">
        <w:tab/>
      </w:r>
    </w:p>
    <w:p w:rsidRDefault="004B23BC" w:rsidP="004B23BC" w:rsidR="004B23BC" w:rsidRPr="00DF3711">
      <w:pPr>
        <w:jc w:val="both"/>
      </w:pPr>
      <w:r w:rsidRPr="00DF3711">
        <w:t>TRGOVAČKI SUD U ZAGREBU</w:t>
      </w:r>
    </w:p>
    <w:p w:rsidRDefault="004B23BC" w:rsidP="004B23BC" w:rsidR="004B23BC" w:rsidRPr="00DF3711">
      <w:pPr>
        <w:jc w:val="both"/>
      </w:pPr>
      <w:r w:rsidRPr="00DF3711">
        <w:t xml:space="preserve">Zagreb, </w:t>
      </w:r>
      <w:proofErr w:type="spellStart"/>
      <w:r w:rsidRPr="00DF3711">
        <w:t>Amruševa</w:t>
      </w:r>
      <w:proofErr w:type="spellEnd"/>
      <w:r w:rsidRPr="00DF3711">
        <w:t xml:space="preserve"> 2/II</w:t>
      </w:r>
      <w:r w:rsidRPr="00DF3711">
        <w:tab/>
      </w:r>
      <w:r w:rsidRPr="00DF3711">
        <w:tab/>
      </w:r>
      <w:r w:rsidRPr="00DF3711">
        <w:tab/>
      </w:r>
      <w:r w:rsidRPr="00DF3711">
        <w:tab/>
      </w:r>
      <w:r w:rsidRPr="00DF3711">
        <w:tab/>
      </w:r>
      <w:r w:rsidRPr="00DF3711">
        <w:tab/>
        <w:t xml:space="preserve">        </w:t>
      </w:r>
      <w:r w:rsidR="0092666B" w:rsidRPr="00DF3711">
        <w:t xml:space="preserve">       </w:t>
      </w:r>
      <w:r w:rsidR="00152A1E" w:rsidRPr="00DF3711">
        <w:t xml:space="preserve"> </w:t>
      </w:r>
      <w:r w:rsidRPr="00DF3711">
        <w:t xml:space="preserve"> </w:t>
      </w:r>
      <w:r w:rsidR="00DF3711" w:rsidRPr="00DF3711">
        <w:t>73. St-</w:t>
      </w:r>
      <w:r w:rsidR="00020931">
        <w:t>2845/2015</w:t>
      </w:r>
    </w:p>
    <w:p w:rsidRDefault="0092666B" w:rsidP="004B23BC" w:rsidR="0092666B" w:rsidRPr="00DF3711">
      <w:pPr>
        <w:jc w:val="both"/>
      </w:pPr>
    </w:p>
    <w:p w:rsidRDefault="004D4406" w:rsidP="004D4406" w:rsidR="004D4406" w:rsidRPr="00DF3711">
      <w:pPr>
        <w:jc w:val="center"/>
      </w:pPr>
      <w:r w:rsidRPr="00DF3711">
        <w:t xml:space="preserve">U </w:t>
      </w:r>
      <w:r w:rsidR="00DF3711">
        <w:t xml:space="preserve"> </w:t>
      </w:r>
      <w:r w:rsidRPr="00DF3711">
        <w:t xml:space="preserve"> I M E </w:t>
      </w:r>
      <w:r w:rsidR="00DF3711">
        <w:t xml:space="preserve"> </w:t>
      </w:r>
      <w:r w:rsidRPr="00DF3711">
        <w:t xml:space="preserve"> R E P U B L I K E  H R V A T S K E</w:t>
      </w:r>
    </w:p>
    <w:p w:rsidRDefault="004D4406" w:rsidP="004B23BC" w:rsidR="004D4406" w:rsidRPr="00DF3711">
      <w:pPr>
        <w:jc w:val="center"/>
      </w:pPr>
    </w:p>
    <w:p w:rsidRDefault="004B23BC" w:rsidP="004B23BC" w:rsidR="004B23BC" w:rsidRPr="00DF3711">
      <w:pPr>
        <w:jc w:val="center"/>
      </w:pPr>
      <w:r w:rsidRPr="00DF3711">
        <w:t>R J E Š E N J E</w:t>
      </w:r>
    </w:p>
    <w:p w:rsidRDefault="004B23BC" w:rsidP="004B23BC" w:rsidR="004B23BC" w:rsidRPr="00DF3711">
      <w:pPr>
        <w:jc w:val="both"/>
      </w:pPr>
    </w:p>
    <w:p w:rsidRDefault="00DF3711" w:rsidP="004B23BC" w:rsidR="00BD5EBC" w:rsidRPr="00DF3711">
      <w:pPr>
        <w:ind w:firstLine="708"/>
        <w:jc w:val="both"/>
      </w:pPr>
      <w:r w:rsidRPr="00F40B91">
        <w:t xml:space="preserve">Trgovački sud u Zagrebu, po sucu Ivi Karin Šipek, u stečajnom predmetu povodom zahtjeva FINANCIJSKE AGENCIJE, za provedbu skraćenog stečajnog postupka nad dužnikom </w:t>
      </w:r>
      <w:r w:rsidR="00020931" w:rsidRPr="00020931">
        <w:t>ACUTUS d.o.o. Zagreb, Martićeva 71, MBS: 080684176, OIB: 49033326114</w:t>
      </w:r>
      <w:r w:rsidRPr="00F40B91">
        <w:t>,</w:t>
      </w:r>
      <w:r w:rsidR="004B23BC" w:rsidRPr="00DF3711">
        <w:t xml:space="preserve"> </w:t>
      </w:r>
      <w:r>
        <w:t xml:space="preserve">dana </w:t>
      </w:r>
      <w:r w:rsidR="00020931">
        <w:t>17. veljače</w:t>
      </w:r>
      <w:r w:rsidR="008956F8" w:rsidRPr="00DF3711">
        <w:t xml:space="preserve"> 2016</w:t>
      </w:r>
      <w:r>
        <w:t>.</w:t>
      </w:r>
    </w:p>
    <w:p w:rsidRDefault="00C907C8" w:rsidP="007F268F" w:rsidR="00C907C8" w:rsidRPr="00DF3711">
      <w:pPr>
        <w:jc w:val="center"/>
      </w:pPr>
      <w:r w:rsidRPr="00DF3711">
        <w:t>r i j e š i o    j e</w:t>
      </w:r>
    </w:p>
    <w:p w:rsidRDefault="00E437C6" w:rsidP="00152A1E" w:rsidR="00E437C6" w:rsidRPr="00DF3711">
      <w:pPr>
        <w:jc w:val="both"/>
      </w:pPr>
    </w:p>
    <w:p w:rsidRDefault="00E437C6" w:rsidP="005319A9" w:rsidR="00E437C6">
      <w:pPr>
        <w:ind w:firstLine="708"/>
        <w:jc w:val="both"/>
      </w:pPr>
      <w:r w:rsidRPr="00DF3711">
        <w:t xml:space="preserve"> Odbacuje se kao nedopušten </w:t>
      </w:r>
      <w:r w:rsidR="00957473" w:rsidRPr="00DF3711">
        <w:t>zahtjev za provedbu</w:t>
      </w:r>
      <w:r w:rsidR="0094044C" w:rsidRPr="00DF3711">
        <w:t xml:space="preserve"> skraćenog </w:t>
      </w:r>
      <w:r w:rsidR="00317AFD">
        <w:t>stečajnog postupka nad dužnikom</w:t>
      </w:r>
      <w:r w:rsidR="008956F8" w:rsidRPr="00DF3711">
        <w:t xml:space="preserve"> </w:t>
      </w:r>
      <w:r w:rsidR="00020931" w:rsidRPr="00020931">
        <w:t>ACUTUS d.o.o. Zagreb, Martićeva 71, MBS: 080684176, OIB: 49033326114</w:t>
      </w:r>
      <w:r w:rsidRPr="00DF3711">
        <w:t>.</w:t>
      </w:r>
    </w:p>
    <w:p w:rsidRDefault="00020931" w:rsidP="005319A9" w:rsidR="00020931" w:rsidRPr="00DF3711">
      <w:pPr>
        <w:ind w:firstLine="708"/>
        <w:jc w:val="both"/>
      </w:pPr>
    </w:p>
    <w:p w:rsidRDefault="00C907C8" w:rsidP="007F268F" w:rsidR="00C907C8" w:rsidRPr="00DF3711">
      <w:pPr>
        <w:jc w:val="center"/>
      </w:pPr>
      <w:r w:rsidRPr="00DF3711">
        <w:t>Obrazloženje</w:t>
      </w:r>
    </w:p>
    <w:p w:rsidRDefault="008956F8" w:rsidP="0094044C" w:rsidR="008956F8" w:rsidRPr="00DF3711">
      <w:pPr>
        <w:jc w:val="both"/>
      </w:pPr>
    </w:p>
    <w:p w:rsidRDefault="008956F8" w:rsidP="008956F8" w:rsidR="008956F8" w:rsidRPr="00DF3711">
      <w:pPr>
        <w:ind w:firstLine="708"/>
        <w:jc w:val="both"/>
      </w:pPr>
      <w:r w:rsidRPr="00DF3711">
        <w:t xml:space="preserve">Financijska agencija podnijela je, na temelju odredbe čl. 444. st. 1. Stečajnog zakona (“Narodne novine” broj 71/15, dalje: SZ),  zahtjev za provedbu skraćenog stečajnog postupka nad dužnikom </w:t>
      </w:r>
      <w:r w:rsidR="00317AFD" w:rsidRPr="00317AFD">
        <w:t>ACUTUS d.o.o. Zagreb, Martićeva 71, MBS: 080684176, OIB: 49033326114</w:t>
      </w:r>
      <w:r w:rsidRPr="00DF3711">
        <w:t xml:space="preserve">.  </w:t>
      </w:r>
    </w:p>
    <w:p w:rsidRDefault="008956F8" w:rsidP="008956F8" w:rsidR="008956F8" w:rsidRPr="00DF3711">
      <w:pPr>
        <w:ind w:firstLine="708"/>
        <w:jc w:val="both"/>
      </w:pPr>
      <w:r w:rsidRPr="00DF3711">
        <w:t>U zaht</w:t>
      </w:r>
      <w:r w:rsidR="00317AFD">
        <w:t>jevu je navedeno kako je dužnik</w:t>
      </w:r>
      <w:r w:rsidRPr="00DF3711">
        <w:t xml:space="preserve"> na dan </w:t>
      </w:r>
      <w:r w:rsidR="00317AFD">
        <w:t>1. rujna 2015.</w:t>
      </w:r>
      <w:r w:rsidRPr="00DF3711">
        <w:t xml:space="preserve"> u Očevidniku red</w:t>
      </w:r>
      <w:r w:rsidR="00317AFD">
        <w:t>oslijeda osnova za plaćanje ima</w:t>
      </w:r>
      <w:r w:rsidRPr="00DF3711">
        <w:t xml:space="preserve"> evidentirane neizvršene osnove za plaća</w:t>
      </w:r>
      <w:r w:rsidR="00DF3711">
        <w:t>nje u neprekinutom razdoblju od</w:t>
      </w:r>
      <w:r w:rsidRPr="00DF3711">
        <w:t xml:space="preserve"> </w:t>
      </w:r>
      <w:r w:rsidR="00317AFD">
        <w:t>1009</w:t>
      </w:r>
      <w:r w:rsidR="00DF3711">
        <w:t xml:space="preserve"> </w:t>
      </w:r>
      <w:r w:rsidRPr="00DF3711">
        <w:t>dana</w:t>
      </w:r>
      <w:r w:rsidR="00DF3711">
        <w:t xml:space="preserve"> u ukupnom iznosu od </w:t>
      </w:r>
      <w:r w:rsidR="00317AFD">
        <w:t>237.221,98</w:t>
      </w:r>
      <w:r w:rsidR="00DF3711">
        <w:t xml:space="preserve"> kuna</w:t>
      </w:r>
      <w:r w:rsidRPr="00DF3711">
        <w:t>, kao i da dužnik nema zaposlenih.</w:t>
      </w:r>
    </w:p>
    <w:p w:rsidRDefault="008956F8" w:rsidP="008956F8" w:rsidR="0094044C" w:rsidRPr="00DF3711">
      <w:pPr>
        <w:jc w:val="both"/>
      </w:pPr>
      <w:r w:rsidRPr="00DF3711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4044C" w:rsidP="00152A1E" w:rsidR="00F6362F">
      <w:pPr>
        <w:jc w:val="both"/>
      </w:pPr>
      <w:r w:rsidRPr="00DF3711">
        <w:tab/>
        <w:t xml:space="preserve">S obzirom na to da je dužnik uz podnesak od </w:t>
      </w:r>
      <w:r w:rsidR="00317AFD">
        <w:t>15</w:t>
      </w:r>
      <w:r w:rsidR="00DF3711">
        <w:t>. veljače 2016</w:t>
      </w:r>
      <w:r w:rsidRPr="00DF3711">
        <w:t>. dostavio</w:t>
      </w:r>
      <w:r w:rsidR="00957473" w:rsidRPr="00DF3711">
        <w:t xml:space="preserve"> </w:t>
      </w:r>
      <w:r w:rsidR="00317AFD">
        <w:t>Potvrdu o blokadi računa i novčanih sredstava iz kojeg je vidljivo da na dan 15. veljače 2016. nepodmirene obveze iznose 0,00 kuna te da isti više nije u blokadi, odnosno da dužnik više nema evidentiranih neizvršenih osnova za plaćanje u neprekinutom razdoblju od 120 dana</w:t>
      </w:r>
      <w:r w:rsidRPr="00DF3711">
        <w:t xml:space="preserve">, sud je ocijenio </w:t>
      </w:r>
      <w:r w:rsidR="00095984" w:rsidRPr="00DF3711">
        <w:t>da</w:t>
      </w:r>
      <w:r w:rsidRPr="00DF3711">
        <w:t xml:space="preserve"> </w:t>
      </w:r>
      <w:r w:rsidR="008956F8" w:rsidRPr="00DF3711">
        <w:t xml:space="preserve">nisu ispunjene </w:t>
      </w:r>
      <w:r w:rsidR="002548E6">
        <w:t xml:space="preserve">sve </w:t>
      </w:r>
      <w:r w:rsidR="008956F8" w:rsidRPr="00DF3711">
        <w:t xml:space="preserve">pretpostavke za provedbu skraćenog stečajnog postupka nad dužnikom </w:t>
      </w:r>
      <w:r w:rsidR="00317AFD">
        <w:t xml:space="preserve">te </w:t>
      </w:r>
      <w:r w:rsidR="008956F8" w:rsidRPr="00DF3711">
        <w:t xml:space="preserve">je </w:t>
      </w:r>
      <w:r w:rsidR="00317AFD">
        <w:t xml:space="preserve">slijedom toga </w:t>
      </w:r>
      <w:r w:rsidR="008956F8" w:rsidRPr="00DF3711">
        <w:t>riješio kao u izreci</w:t>
      </w:r>
      <w:r w:rsidR="00317AFD">
        <w:t xml:space="preserve"> ovog rješenja</w:t>
      </w:r>
      <w:r w:rsidR="008956F8" w:rsidRPr="00DF3711">
        <w:t>.</w:t>
      </w:r>
    </w:p>
    <w:p w:rsidRDefault="00317AFD" w:rsidP="00152A1E" w:rsidR="00317AFD" w:rsidRPr="00DF3711">
      <w:pPr>
        <w:jc w:val="both"/>
      </w:pPr>
    </w:p>
    <w:p w:rsidRDefault="00867960" w:rsidP="00DF3711" w:rsidR="00DF3711" w:rsidRPr="00DF3711">
      <w:pPr>
        <w:ind w:firstLine="708"/>
        <w:jc w:val="center"/>
      </w:pPr>
      <w:r w:rsidRPr="00DF3711">
        <w:t xml:space="preserve">U </w:t>
      </w:r>
      <w:r w:rsidR="00C907C8" w:rsidRPr="00DF3711">
        <w:t>Zagreb</w:t>
      </w:r>
      <w:r w:rsidR="00F6362F" w:rsidRPr="00DF3711">
        <w:t>u</w:t>
      </w:r>
      <w:r w:rsidR="00DF3711">
        <w:t>,</w:t>
      </w:r>
      <w:r w:rsidR="00F6362F" w:rsidRPr="00DF3711">
        <w:t xml:space="preserve"> </w:t>
      </w:r>
      <w:r w:rsidR="00DF3711">
        <w:t xml:space="preserve">dana </w:t>
      </w:r>
      <w:r w:rsidR="00020931">
        <w:t>17</w:t>
      </w:r>
      <w:r w:rsidR="00DF3711">
        <w:t>. veljače</w:t>
      </w:r>
      <w:r w:rsidR="00DF3711" w:rsidRPr="00DF3711">
        <w:t xml:space="preserve"> 2016</w:t>
      </w:r>
      <w:r w:rsidR="00DF3711">
        <w:t>.</w:t>
      </w:r>
    </w:p>
    <w:p w:rsidRDefault="00867960" w:rsidP="0092666B" w:rsidR="00867960" w:rsidRPr="00DF3711">
      <w:pPr>
        <w:ind w:firstLine="720" w:left="5040"/>
        <w:jc w:val="right"/>
      </w:pPr>
      <w:r w:rsidRPr="00DF3711">
        <w:t xml:space="preserve">                  </w:t>
      </w:r>
      <w:r w:rsidR="00DF3711">
        <w:t>SUDAC</w:t>
      </w:r>
    </w:p>
    <w:p w:rsidRDefault="00867960" w:rsidP="00383A21" w:rsidR="00DF3711">
      <w:pPr>
        <w:jc w:val="right"/>
      </w:pPr>
      <w:r w:rsidRPr="00DF3711">
        <w:t xml:space="preserve">                                                                                         </w:t>
      </w:r>
      <w:r w:rsidR="0092666B" w:rsidRPr="00DF3711">
        <w:t xml:space="preserve">           </w:t>
      </w:r>
      <w:r w:rsidR="00DF3711">
        <w:t>Iva Karin Šipek</w:t>
      </w:r>
    </w:p>
    <w:p w:rsidRDefault="00867960" w:rsidP="00DF3711" w:rsidR="00DF3711" w:rsidRPr="00DF3711">
      <w:pPr>
        <w:jc w:val="both"/>
      </w:pPr>
      <w:r w:rsidRPr="00DF3711">
        <w:t>UPUTA O PRAVNOM LIJEKU:</w:t>
      </w:r>
    </w:p>
    <w:p w:rsidRDefault="00867960" w:rsidP="00DF3711" w:rsidR="004D4406" w:rsidRPr="00DF3711">
      <w:pPr>
        <w:jc w:val="both"/>
      </w:pPr>
      <w:r w:rsidRPr="00DF3711">
        <w:t xml:space="preserve">Protiv ovog rješenja, nezadovoljna stranka može uložiti žalbu Visokom trgovačkom sudu Republike Hrvatske u roku od 8 </w:t>
      </w:r>
      <w:r w:rsidR="00DF3711">
        <w:t xml:space="preserve">(osam) </w:t>
      </w:r>
      <w:r w:rsidRPr="00DF3711">
        <w:t>dana po primitku rješenja, a ulaže se putem ovog suda u 2 primjerka.</w:t>
      </w:r>
      <w:r w:rsidR="00330E26" w:rsidRPr="00DF3711">
        <w:t xml:space="preserve"> </w:t>
      </w:r>
    </w:p>
    <w:sectPr w:rsidSect="00DF3711" w:rsidR="004D4406" w:rsidRPr="00DF3711">
      <w:headerReference w:type="default" r:id="rId11"/>
      <w:footerReference w:type="default" r:id="rId12"/>
      <w:pgSz w:h="16838" w:w="11906"/>
      <w:pgMar w:gutter="0" w:footer="708" w:header="708" w:left="1417" w:bottom="851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666B" w:rsidP="0092666B" w:rsidR="0092666B">
      <w:r>
        <w:separator/>
      </w:r>
    </w:p>
  </w:endnote>
  <w:endnote w:id="0" w:type="continuationSeparator">
    <w:p w:rsidRDefault="0092666B" w:rsidP="0092666B" w:rsidR="00926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9240832"/>
      <w:docPartObj>
        <w:docPartGallery w:val="Page Numbers (Bottom of Page)"/>
        <w:docPartUnique/>
      </w:docPartObj>
    </w:sdtPr>
    <w:sdtEndPr/>
    <w:sdtContent>
      <w:p w:rsidRDefault="0092666B" w:rsidR="0092666B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7AFD">
          <w:rPr>
            <w:noProof/>
          </w:rPr>
          <w:t>2</w:t>
        </w:r>
        <w:r>
          <w:fldChar w:fldCharType="end"/>
        </w:r>
      </w:p>
    </w:sdtContent>
  </w:sdt>
  <w:p w:rsidRDefault="0092666B" w:rsidR="0092666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666B" w:rsidP="0092666B" w:rsidR="0092666B">
      <w:r>
        <w:separator/>
      </w:r>
    </w:p>
  </w:footnote>
  <w:footnote w:id="0" w:type="continuationSeparator">
    <w:p w:rsidRDefault="0092666B" w:rsidP="0092666B" w:rsidR="00926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48510263"/>
      <w:docPartObj>
        <w:docPartGallery w:val="Page Numbers (Top of Page)"/>
        <w:docPartUnique/>
      </w:docPartObj>
    </w:sdtPr>
    <w:sdtEndPr/>
    <w:sdtContent>
      <w:p w:rsidRDefault="00DF3711" w:rsidR="00DF3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7AFD">
          <w:rPr>
            <w:noProof/>
          </w:rPr>
          <w:t>2</w:t>
        </w:r>
        <w:r>
          <w:fldChar w:fldCharType="end"/>
        </w:r>
      </w:p>
    </w:sdtContent>
  </w:sdt>
  <w:p w:rsidRDefault="00DF3711" w:rsidP="00DF3711" w:rsidR="00DF3711" w:rsidRPr="00DF3711">
    <w:pPr>
      <w:jc w:val="right"/>
    </w:pPr>
    <w:r w:rsidRPr="00DF3711">
      <w:t>73. St-2375/2015</w:t>
    </w:r>
  </w:p>
  <w:p w:rsidRDefault="0092666B" w:rsidP="00DF3711" w:rsidR="0092666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20931"/>
    <w:rsid w:val="00050C9F"/>
    <w:rsid w:val="000829B9"/>
    <w:rsid w:val="00095984"/>
    <w:rsid w:val="000A7A51"/>
    <w:rsid w:val="00152A1E"/>
    <w:rsid w:val="00181D9A"/>
    <w:rsid w:val="002548E6"/>
    <w:rsid w:val="00317AFD"/>
    <w:rsid w:val="00330E26"/>
    <w:rsid w:val="00350AD0"/>
    <w:rsid w:val="00383A21"/>
    <w:rsid w:val="003A2D43"/>
    <w:rsid w:val="00401592"/>
    <w:rsid w:val="0043400F"/>
    <w:rsid w:val="00454A8D"/>
    <w:rsid w:val="0048725F"/>
    <w:rsid w:val="004B23BC"/>
    <w:rsid w:val="004D4406"/>
    <w:rsid w:val="004E0312"/>
    <w:rsid w:val="005319A9"/>
    <w:rsid w:val="0056197F"/>
    <w:rsid w:val="005B2BDC"/>
    <w:rsid w:val="006A3D4D"/>
    <w:rsid w:val="006F1650"/>
    <w:rsid w:val="00725AC9"/>
    <w:rsid w:val="00734DEC"/>
    <w:rsid w:val="00780585"/>
    <w:rsid w:val="007F268F"/>
    <w:rsid w:val="00867960"/>
    <w:rsid w:val="008956F8"/>
    <w:rsid w:val="0092666B"/>
    <w:rsid w:val="0094044C"/>
    <w:rsid w:val="00957473"/>
    <w:rsid w:val="00957C71"/>
    <w:rsid w:val="009E45F3"/>
    <w:rsid w:val="00A92BD7"/>
    <w:rsid w:val="00B07CA3"/>
    <w:rsid w:val="00B965FB"/>
    <w:rsid w:val="00BD5EBC"/>
    <w:rsid w:val="00C66419"/>
    <w:rsid w:val="00C907C8"/>
    <w:rsid w:val="00CD1F20"/>
    <w:rsid w:val="00DA4EE4"/>
    <w:rsid w:val="00DF3711"/>
    <w:rsid w:val="00E437C6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266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66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66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66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66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266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2666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2666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2666B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2666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666B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266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66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66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66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66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266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2666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2666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2666B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2666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2666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2845</izvorni_sadrzaj>
    <derivirana_varijabla naziv="DomainObject.Predmet.Broj_1">2845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St-2845/2015</izvorni_sadrzaj>
    <derivirana_varijabla naziv="DomainObject.Predmet.OznakaBroj_1">St-2845/2015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ACUTUS d.o.o. zastupanog po punomoćniku Josip Ćurković</izvorni_sadrzaj>
    <derivirana_varijabla naziv="DomainObject.Predmet.ProtustrankaFormated_1">  ACUTUS d.o.o. zastupanog po punomoćniku Josip Ćurković</derivirana_varijabla>
  </DomainObject.Predmet.ProtustrankaFormated>
  <DomainObject.Predmet.ProtustrankaFormatedOIB>
    <izvorni_sadrzaj>  ACUTUS d.o.o., OIB 49033326114 zastupanog po punomoćniku Josip Ćurković</izvorni_sadrzaj>
    <derivirana_varijabla naziv="DomainObject.Predmet.ProtustrankaFormatedOIB_1">  ACUTUS d.o.o., OIB 49033326114 zastupanog po punomoćniku Josip Ćurković</derivirana_varijabla>
  </DomainObject.Predmet.ProtustrankaFormatedOIB>
  <DomainObject.Predmet.ProtustrankaFormatedWithAdress>
    <izvorni_sadrzaj> ACUTUS d.o.o., Martićeva 71, 10000 Zagreb zastupanog po punomoćniku Josip Ćurković</izvorni_sadrzaj>
    <derivirana_varijabla naziv="DomainObject.Predmet.ProtustrankaFormatedWithAdress_1"> ACUTUS d.o.o., Martićeva 71, 10000 Zagreb zastupanog po punomoćniku Josip Ćurković</derivirana_varijabla>
  </DomainObject.Predmet.ProtustrankaFormatedWithAdress>
  <DomainObject.Predmet.ProtustrankaFormatedWithAdressOIB>
    <izvorni_sadrzaj> ACUTUS d.o.o., OIB 49033326114, Martićeva 71, 10000 Zagreb zastupanog po punomoćniku Josip Ćurković</izvorni_sadrzaj>
    <derivirana_varijabla naziv="DomainObject.Predmet.ProtustrankaFormatedWithAdressOIB_1"> ACUTUS d.o.o., OIB 49033326114, Martićeva 71, 10000 Zagreb zastupanog po punomoćniku Josip Ćurković</derivirana_varijabla>
  </DomainObject.Predmet.ProtustrankaFormatedWithAdressOIB>
  <DomainObject.Predmet.ProtustrankaWithAdress>
    <izvorni_sadrzaj>ACUTUS d.o.o. Martićeva 71, 10000 Zagreb</izvorni_sadrzaj>
    <derivirana_varijabla naziv="DomainObject.Predmet.ProtustrankaWithAdress_1">ACUTUS d.o.o. Martićeva 71, 10000 Zagreb</derivirana_varijabla>
  </DomainObject.Predmet.ProtustrankaWithAdress>
  <DomainObject.Predmet.ProtustrankaWithAdressOIB>
    <izvorni_sadrzaj>ACUTUS d.o.o., OIB 49033326114, Martićeva 71, 10000 Zagreb</izvorni_sadrzaj>
    <derivirana_varijabla naziv="DomainObject.Predmet.ProtustrankaWithAdressOIB_1">ACUTUS d.o.o., OIB 49033326114, Martićeva 71, 10000 Zagreb</derivirana_varijabla>
  </DomainObject.Predmet.ProtustrankaWithAdressOIB>
  <DomainObject.Predmet.ProtustrankaNazivFormated>
    <izvorni_sadrzaj>ACUTUS d.o.o.</izvorni_sadrzaj>
    <derivirana_varijabla naziv="DomainObject.Predmet.ProtustrankaNazivFormated_1">ACUTUS d.o.o.</derivirana_varijabla>
  </DomainObject.Predmet.ProtustrankaNazivFormated>
  <DomainObject.Predmet.ProtustrankaNazivFormatedOIB>
    <izvorni_sadrzaj>ACUTUS d.o.o., OIB 49033326114</izvorni_sadrzaj>
    <derivirana_varijabla naziv="DomainObject.Predmet.ProtustrankaNazivFormatedOIB_1">ACUTUS d.o.o., OIB 49033326114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ACUTUS d.o.o. zastupanog po punomoćniku Josip Ćurković</item>
    </izvorni_sadrzaj>
    <derivirana_varijabla naziv="DomainObject.Predmet.ProtuStrankaListFormated_1">
      <item>ACUTUS d.o.o. zastupanog po punomoćniku Josip Ćurković</item>
    </derivirana_varijabla>
  </DomainObject.Predmet.ProtuStrankaListFormated>
  <DomainObject.Predmet.ProtuStrankaListFormatedOIB>
    <izvorni_sadrzaj>
      <item>ACUTUS d.o.o., OIB 49033326114 zastupanog po punomoćniku Josip Ćurković</item>
    </izvorni_sadrzaj>
    <derivirana_varijabla naziv="DomainObject.Predmet.ProtuStrankaListFormatedOIB_1">
      <item>ACUTUS d.o.o., OIB 49033326114 zastupanog po punomoćniku Josip Ćurković</item>
    </derivirana_varijabla>
  </DomainObject.Predmet.ProtuStrankaListFormatedOIB>
  <DomainObject.Predmet.ProtuStrankaListFormatedWithAdress>
    <izvorni_sadrzaj>
      <item>ACUTUS d.o.o., Martićeva 71, 10000 Zagreb zastupanog po punomoćniku Josip Ćurković</item>
    </izvorni_sadrzaj>
    <derivirana_varijabla naziv="DomainObject.Predmet.ProtuStrankaListFormatedWithAdress_1">
      <item>ACUTUS d.o.o., Martićeva 71, 10000 Zagreb zastupanog po punomoćniku Josip Ćurković</item>
    </derivirana_varijabla>
  </DomainObject.Predmet.ProtuStrankaListFormatedWithAdress>
  <DomainObject.Predmet.ProtuStrankaListFormatedWithAdressOIB>
    <izvorni_sadrzaj>
      <item>ACUTUS d.o.o., OIB 49033326114, Martićeva 71, 10000 Zagreb zastupanog po punomoćniku Josip Ćurković</item>
    </izvorni_sadrzaj>
    <derivirana_varijabla naziv="DomainObject.Predmet.ProtuStrankaListFormatedWithAdressOIB_1">
      <item>ACUTUS d.o.o., OIB 49033326114, Martićeva 71, 10000 Zagreb zastupanog po punomoćniku Josip Ćurković</item>
    </derivirana_varijabla>
  </DomainObject.Predmet.ProtuStrankaListFormatedWithAdressOIB>
  <DomainObject.Predmet.ProtuStrankaListNazivFormated>
    <izvorni_sadrzaj>
      <item>ACUTUS d.o.o.</item>
    </izvorni_sadrzaj>
    <derivirana_varijabla naziv="DomainObject.Predmet.ProtuStrankaListNazivFormated_1">
      <item>ACUTUS d.o.o.</item>
    </derivirana_varijabla>
  </DomainObject.Predmet.ProtuStrankaListNazivFormated>
  <DomainObject.Predmet.ProtuStrankaListNazivFormatedOIB>
    <izvorni_sadrzaj>
      <item>ACUTUS d.o.o., OIB 49033326114</item>
    </izvorni_sadrzaj>
    <derivirana_varijabla naziv="DomainObject.Predmet.ProtuStrankaListNazivFormatedOIB_1">
      <item>ACUTUS d.o.o., OIB 49033326114</item>
    </derivirana_varijabla>
  </DomainObject.Predmet.ProtuStrankaListNazivFormatedOIB>
  <DomainObject.Predmet.OstaliListFormated>
    <izvorni_sadrzaj>
      <item>Josip Ćurković punomoćnik sudionika u postupku ACUTUS d.o.o.</item>
    </izvorni_sadrzaj>
    <derivirana_varijabla naziv="DomainObject.Predmet.OstaliListFormated_1">
      <item>Josip Ćurković punomoćnik sudionika u postupku ACUTUS d.o.o.</item>
    </derivirana_varijabla>
  </DomainObject.Predmet.OstaliListFormated>
  <DomainObject.Predmet.OstaliListFormatedOIB>
    <izvorni_sadrzaj>
      <item>Josip Ćurković, OIB 39785789477 punomoćnik sudionika u postupku ACUTUS d.o.o.</item>
    </izvorni_sadrzaj>
    <derivirana_varijabla naziv="DomainObject.Predmet.OstaliListFormatedOIB_1">
      <item>Josip Ćurković, OIB 39785789477 punomoćnik sudionika u postupku ACUTUS d.o.o.</item>
    </derivirana_varijabla>
  </DomainObject.Predmet.OstaliListFormatedOIB>
  <DomainObject.Predmet.OstaliListFormatedWithAdress>
    <izvorni_sadrzaj>
      <item>Josip Ćurković, Vrbovečka 17a, 10360 Sesvete punomoćnik sudionika u postupku ACUTUS d.o.o.</item>
    </izvorni_sadrzaj>
    <derivirana_varijabla naziv="DomainObject.Predmet.OstaliListFormatedWithAdress_1">
      <item>Josip Ćurković, Vrbovečka 17a, 10360 Sesvete punomoćnik sudionika u postupku ACUTUS d.o.o.</item>
    </derivirana_varijabla>
  </DomainObject.Predmet.OstaliListFormatedWithAdress>
  <DomainObject.Predmet.OstaliListFormatedWithAdressOIB>
    <izvorni_sadrzaj>
      <item>Josip Ćurković, OIB 39785789477, Vrbovečka 17a, 10360 Sesvete punomoćnik sudionika u postupku ACUTUS d.o.o.</item>
    </izvorni_sadrzaj>
    <derivirana_varijabla naziv="DomainObject.Predmet.OstaliListFormatedWithAdressOIB_1">
      <item>Josip Ćurković, OIB 39785789477, Vrbovečka 17a, 10360 Sesvete punomoćnik sudionika u postupku ACUTUS d.o.o.</item>
    </derivirana_varijabla>
  </DomainObject.Predmet.OstaliListFormatedWithAdressOIB>
  <DomainObject.Predmet.OstaliListNazivFormated>
    <izvorni_sadrzaj>
      <item>Josip Ćurković</item>
    </izvorni_sadrzaj>
    <derivirana_varijabla naziv="DomainObject.Predmet.OstaliListNazivFormated_1">
      <item>Josip Ćurković</item>
    </derivirana_varijabla>
  </DomainObject.Predmet.OstaliListNazivFormated>
  <DomainObject.Predmet.OstaliListNazivFormatedOIB>
    <izvorni_sadrzaj>
      <item>Josip Ćurković, OIB 39785789477</item>
    </izvorni_sadrzaj>
    <derivirana_varijabla naziv="DomainObject.Predmet.OstaliListNazivFormatedOIB_1">
      <item>Josip Ćurković, OIB 39785789477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ACUTUS d.o.o.</izvorni_sadrzaj>
    <derivirana_varijabla naziv="DomainObject.Predmet.ProtustrankaIDrugi_1">ACUTUS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ACUTUS d.o.o., OIB 49033326114, Martićeva 71, 10000 Zagreb</izvorni_sadrzaj>
    <derivirana_varijabla naziv="DomainObject.Predmet.ProtustrankaIDrugiAdressOIB_1">ACUTUS d.o.o., OIB 49033326114, Martićeva 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ACUTUS d.o.o.</item>
      <item>Josip Ćurković</item>
    </izvorni_sadrzaj>
    <derivirana_varijabla naziv="DomainObject.Predmet.SudioniciListNaziv_1">
      <item>FINA Regionalni centar Zagreb</item>
      <item>ACUTUS d.o.o.</item>
      <item>Josip Ćurković</item>
    </derivirana_varijabla>
  </DomainObject.Predmet.SudioniciListNaziv>
  <DomainObject.Predmet.SudioniciListAdressOIB>
    <izvorni_sadrzaj>
      <item>FINA Regionalni centar Zagreb, OIB 85821130368, Trg svibanjskih žrtava  1995. 1,10000 Zagreb</item>
      <item>ACUTUS d.o.o., OIB 49033326114, Martićeva 71,10000 Zagreb</item>
      <item>Josip Ćurković, OIB 39785789477, Vrbovečka 17a,10360 Sesvete</item>
    </izvorni_sadrzaj>
    <derivirana_varijabla naziv="DomainObject.Predmet.SudioniciListAdressOIB_1">
      <item>FINA Regionalni centar Zagreb, OIB 85821130368, Trg svibanjskih žrtava  1995. 1,10000 Zagreb</item>
      <item>ACUTUS d.o.o., OIB 49033326114, Martićeva 71,10000 Zagreb</item>
      <item>Josip Ćurković, OIB 39785789477, Vrbovečka 17a,10360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49033326114</item>
      <item>, OIB 39785789477</item>
    </izvorni_sadrzaj>
    <derivirana_varijabla naziv="DomainObject.Predmet.SudioniciListNazivOIB_1">
      <item>, OIB 85821130368</item>
      <item>, OIB 49033326114</item>
      <item>, OIB 39785789477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E79402-22D2-4199-A25A-71872CE7A8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370</properties:Words>
  <properties:Characters>1905</properties:Characters>
  <properties:Lines>45</properties:Lines>
  <properties:Paragraphs>18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2016-02-17T10:47:00Z</dcterms:created>
  <dc:creator>gzubak</dc:creator>
  <cp:lastModifiedBy>Iva Karin Šipek</cp:lastModifiedBy>
  <cp:lastPrinted>2016-01-19T10:26:00Z</cp:lastPrinted>
  <dcterms:modified xmlns:xsi="http://www.w3.org/2001/XMLSchema-instance" xsi:type="dcterms:W3CDTF">2016-02-17T10:51:00Z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