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97c8" w14:paraId="52897c8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E673BA">
        <w:rPr>
          <w:bCs/>
        </w:rPr>
        <w:t>351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7A0BAF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E673BA">
        <w:t>CARLITOS j.d.o.o., Zadar</w:t>
      </w:r>
      <w:r w:rsidR="00E673BA" w:rsidRPr="008875AC">
        <w:t xml:space="preserve">, </w:t>
      </w:r>
      <w:r w:rsidR="00E673BA">
        <w:t>Krešimirova obala 12</w:t>
      </w:r>
      <w:r w:rsidR="00E673BA" w:rsidRPr="008875AC">
        <w:t xml:space="preserve">, OIB: </w:t>
      </w:r>
      <w:r w:rsidR="00E673BA">
        <w:t>20981784348</w:t>
      </w:r>
      <w:r w:rsidR="00C947ED">
        <w:t xml:space="preserve">, povodom zahtjeva Financijske agencije, Regionalnog centra Split, Podružnice Zadar, Ivana Danila 4, OIB: 85821130368 od </w:t>
      </w:r>
      <w:r w:rsidR="00E673BA">
        <w:t>19</w:t>
      </w:r>
      <w:r w:rsidR="00A57491">
        <w:t xml:space="preserve">. </w:t>
      </w:r>
      <w:r w:rsidR="00311E6A">
        <w:t>listopada</w:t>
      </w:r>
      <w:r w:rsidR="00757DF3">
        <w:t xml:space="preserve"> 2018</w:t>
      </w:r>
      <w:r w:rsidR="00C947ED">
        <w:t xml:space="preserve">., </w:t>
      </w:r>
      <w:r w:rsidR="00E673BA">
        <w:t>7</w:t>
      </w:r>
      <w:r w:rsidR="00572FB9">
        <w:t xml:space="preserve">. </w:t>
      </w:r>
      <w:r w:rsidR="00311E6A">
        <w:t>studenog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E673BA">
        <w:t>CARLITOS j.d.o.o., Zadar</w:t>
      </w:r>
      <w:r w:rsidR="00E673BA" w:rsidRPr="008875AC">
        <w:t xml:space="preserve">, </w:t>
      </w:r>
      <w:r w:rsidR="00E673BA">
        <w:t>Krešimirova obala 12</w:t>
      </w:r>
      <w:r w:rsidR="00E673BA" w:rsidRPr="008875AC">
        <w:t xml:space="preserve">, OIB: </w:t>
      </w:r>
      <w:r w:rsidR="00E673BA">
        <w:t>20981784348</w:t>
      </w:r>
      <w:r w:rsidR="00A57491">
        <w:t>,</w:t>
      </w:r>
      <w:r>
        <w:t xml:space="preserve"> na temelju neizvršenih osnova za plaćanje iznosi </w:t>
      </w:r>
      <w:r w:rsidR="00E673BA">
        <w:t>20.087,19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proofErr w:type="spellStart"/>
      <w:r w:rsidR="00E673BA">
        <w:rPr>
          <w:color w:themeTint="D9" w:themeColor="text1" w:val="262626"/>
        </w:rPr>
        <w:t>Karlos</w:t>
      </w:r>
      <w:proofErr w:type="spellEnd"/>
      <w:r w:rsidR="00E673BA">
        <w:rPr>
          <w:color w:themeTint="D9" w:themeColor="text1" w:val="262626"/>
        </w:rPr>
        <w:t xml:space="preserve"> </w:t>
      </w:r>
      <w:proofErr w:type="spellStart"/>
      <w:r w:rsidR="00E673BA">
        <w:rPr>
          <w:color w:themeTint="D9" w:themeColor="text1" w:val="262626"/>
        </w:rPr>
        <w:t>Antović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E673BA">
        <w:t>7</w:t>
      </w:r>
      <w:r w:rsidR="00572FB9">
        <w:t xml:space="preserve">. </w:t>
      </w:r>
      <w:r w:rsidR="00311E6A">
        <w:t>studenog</w:t>
      </w:r>
      <w:r>
        <w:t xml:space="preserve"> 2018.</w:t>
      </w:r>
    </w:p>
    <w:p w:rsidRDefault="006E3223" w:rsidP="006E3223" w:rsidR="006E3223"/>
    <w:p w:rsidRDefault="00E673BA" w:rsidP="00746BD2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E673BA" w:rsidP="00934AD2" w:rsidR="00DE513E">
      <w:r>
        <w:t>Anita Basa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32AA">
        <w:t xml:space="preserve">         </w:t>
      </w:r>
      <w:r>
        <w:t xml:space="preserve">     </w:t>
      </w:r>
      <w:r w:rsidR="006E3223">
        <w:t>Anamarija Kovačić Milković</w:t>
      </w:r>
      <w:r>
        <w:t>, v.r.</w:t>
      </w:r>
    </w:p>
    <w:p w:rsidRDefault="00934AD2" w:rsidP="00934AD2" w:rsidR="00934AD2"/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E673BA">
      <w:rPr>
        <w:bCs/>
      </w:rPr>
      <w:t>351</w:t>
    </w:r>
    <w:r w:rsidR="00994F76">
      <w:rPr>
        <w:bCs/>
      </w:rPr>
      <w:t>/2018-</w:t>
    </w:r>
    <w:r w:rsidR="007A0BAF">
      <w:rPr>
        <w:bCs/>
      </w:rPr>
      <w:t>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2A4229"/>
    <w:rsid w:val="002A58B5"/>
    <w:rsid w:val="002C1099"/>
    <w:rsid w:val="00311E6A"/>
    <w:rsid w:val="003306D2"/>
    <w:rsid w:val="003619F6"/>
    <w:rsid w:val="00370533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54C8F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25BB"/>
    <w:rsid w:val="00AE79BD"/>
    <w:rsid w:val="00B17EFE"/>
    <w:rsid w:val="00B93D8D"/>
    <w:rsid w:val="00B951D5"/>
    <w:rsid w:val="00BD1275"/>
    <w:rsid w:val="00C049D8"/>
    <w:rsid w:val="00C231AF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DE513E"/>
    <w:rsid w:val="00E13686"/>
    <w:rsid w:val="00E673BA"/>
    <w:rsid w:val="00E8100C"/>
    <w:rsid w:val="00F81FA4"/>
    <w:rsid w:val="00F87045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C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C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C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C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C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C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C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C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St-351/2018</izvorni_sadrzaj>
    <derivirana_varijabla naziv="DomainObject.Predmet.OznakaBroj_1">St-351/2018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CARLITOS j.d.o.o. za djelatnost turističke agencije i ugostiteljstvo</izvorni_sadrzaj>
    <derivirana_varijabla naziv="DomainObject.Predmet.ProtustrankaFormated_1">  CARLITOS j.d.o.o. za djelatnost turističke agencije i ugostiteljstvo</derivirana_varijabla>
  </DomainObject.Predmet.ProtustrankaFormated>
  <DomainObject.Predmet.ProtustrankaFormatedOIB>
    <izvorni_sadrzaj>  CARLITOS j.d.o.o. za djelatnost turističke agencije i ugostiteljstvo, OIB 20981784348</izvorni_sadrzaj>
    <derivirana_varijabla naziv="DomainObject.Predmet.ProtustrankaFormatedOIB_1">  CARLITOS j.d.o.o. za djelatnost turističke agencije i ugostiteljstvo, OIB 20981784348</derivirana_varijabla>
  </DomainObject.Predmet.ProtustrankaFormatedOIB>
  <DomainObject.Predmet.ProtustrankaFormatedWithAdress>
    <izvorni_sadrzaj> CARLITOS j.d.o.o. za djelatnost turističke agencije i ugostiteljstvo, Krešimirova obala 12, 23000 Zadar</izvorni_sadrzaj>
    <derivirana_varijabla naziv="DomainObject.Predmet.ProtustrankaFormatedWithAdress_1"> CARLITOS j.d.o.o. za djelatnost turističke agencije i ugostiteljstvo, Krešimirova obala 12, 23000 Zadar</derivirana_varijabla>
  </DomainObject.Predmet.ProtustrankaFormatedWithAdress>
  <DomainObject.Predmet.ProtustrankaFormatedWithAdressOIB>
    <izvorni_sadrzaj> CARLITOS j.d.o.o. za djelatnost turističke agencije i ugostiteljstvo, OIB 20981784348, Krešimirova obala 12, 23000 Zadar</izvorni_sadrzaj>
    <derivirana_varijabla naziv="DomainObject.Predmet.ProtustrankaFormatedWithAdressOIB_1"> CARLITOS j.d.o.o. za djelatnost turističke agencije i ugostiteljstvo, OIB 20981784348, Krešimirova obala 12, 23000 Zadar</derivirana_varijabla>
  </DomainObject.Predmet.ProtustrankaFormatedWithAdressOIB>
  <DomainObject.Predmet.ProtustrankaWithAdress>
    <izvorni_sadrzaj>CARLITOS j.d.o.o. za djelatnost turističke agencije i ugostiteljstvo Krešimirova obala 12, 23000 Zadar</izvorni_sadrzaj>
    <derivirana_varijabla naziv="DomainObject.Predmet.ProtustrankaWithAdress_1">CARLITOS j.d.o.o. za djelatnost turističke agencije i ugostiteljstvo Krešimirova obala 12, 23000 Zadar</derivirana_varijabla>
  </DomainObject.Predmet.ProtustrankaWithAdress>
  <DomainObject.Predmet.ProtustrankaWithAdressOIB>
    <izvorni_sadrzaj>CARLITOS j.d.o.o. za djelatnost turističke agencije i ugostiteljstvo, OIB 20981784348, Krešimirova obala 12, 23000 Zadar</izvorni_sadrzaj>
    <derivirana_varijabla naziv="DomainObject.Predmet.ProtustrankaWithAdressOIB_1">CARLITOS j.d.o.o. za djelatnost turističke agencije i ugostiteljstvo, OIB 20981784348, Krešimirova obala 12, 23000 Zadar</derivirana_varijabla>
  </DomainObject.Predmet.ProtustrankaWithAdressOIB>
  <DomainObject.Predmet.ProtustrankaNazivFormated>
    <izvorni_sadrzaj>CARLITOS j.d.o.o. za djelatnost turističke agencije i ugostiteljstvo</izvorni_sadrzaj>
    <derivirana_varijabla naziv="DomainObject.Predmet.ProtustrankaNazivFormated_1">CARLITOS j.d.o.o. za djelatnost turističke agencije i ugostiteljstvo</derivirana_varijabla>
  </DomainObject.Predmet.ProtustrankaNazivFormated>
  <DomainObject.Predmet.ProtustrankaNazivFormatedOIB>
    <izvorni_sadrzaj>CARLITOS j.d.o.o. za djelatnost turističke agencije i ugostiteljstvo, OIB 20981784348</izvorni_sadrzaj>
    <derivirana_varijabla naziv="DomainObject.Predmet.ProtustrankaNazivFormatedOIB_1">CARLITOS j.d.o.o. za djelatnost turističke agencije i ugostiteljstvo, OIB 20981784348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CARLITOS j.d.o.o. za djelatnost turističke agencije i ugostiteljstvo</item>
    </izvorni_sadrzaj>
    <derivirana_varijabla naziv="DomainObject.Predmet.ProtuStrankaListFormated_1">
      <item>CARLITOS j.d.o.o. za djelatnost turističke agencije i ugostiteljstvo</item>
    </derivirana_varijabla>
  </DomainObject.Predmet.ProtuStrankaListFormated>
  <DomainObject.Predmet.ProtuStrankaListFormatedOIB>
    <izvorni_sadrzaj>
      <item>CARLITOS j.d.o.o. za djelatnost turističke agencije i ugostiteljstvo, OIB 20981784348</item>
    </izvorni_sadrzaj>
    <derivirana_varijabla naziv="DomainObject.Predmet.ProtuStrankaListFormatedOIB_1">
      <item>CARLITOS j.d.o.o. za djelatnost turističke agencije i ugostiteljstvo, OIB 20981784348</item>
    </derivirana_varijabla>
  </DomainObject.Predmet.ProtuStrankaListFormatedOIB>
  <DomainObject.Predmet.ProtuStrankaListFormatedWithAdress>
    <izvorni_sadrzaj>
      <item>CARLITOS j.d.o.o. za djelatnost turističke agencije i ugostiteljstvo, Krešimirova obala 12, 23000 Zadar</item>
    </izvorni_sadrzaj>
    <derivirana_varijabla naziv="DomainObject.Predmet.ProtuStrankaListFormatedWithAdress_1">
      <item>CARLITOS j.d.o.o. za djelatnost turističke agencije i ugostiteljstvo, Krešimirova obala 12, 23000 Zadar</item>
    </derivirana_varijabla>
  </DomainObject.Predmet.ProtuStrankaListFormatedWithAdress>
  <DomainObject.Predmet.ProtuStrankaListFormatedWithAdressOIB>
    <izvorni_sadrzaj>
      <item>CARLITOS j.d.o.o. za djelatnost turističke agencije i ugostiteljstvo, OIB 20981784348, Krešimirova obala 12, 23000 Zadar</item>
    </izvorni_sadrzaj>
    <derivirana_varijabla naziv="DomainObject.Predmet.ProtuStrankaListFormatedWithAdressOIB_1">
      <item>CARLITOS j.d.o.o. za djelatnost turističke agencije i ugostiteljstvo, OIB 20981784348, Krešimirova obala 12, 23000 Zadar</item>
    </derivirana_varijabla>
  </DomainObject.Predmet.ProtuStrankaListFormatedWithAdressOIB>
  <DomainObject.Predmet.ProtuStrankaListNazivFormated>
    <izvorni_sadrzaj>
      <item>CARLITOS j.d.o.o. za djelatnost turističke agencije i ugostiteljstvo</item>
    </izvorni_sadrzaj>
    <derivirana_varijabla naziv="DomainObject.Predmet.ProtuStrankaListNazivFormated_1">
      <item>CARLITOS j.d.o.o. za djelatnost turističke agencije i ugostiteljstvo</item>
    </derivirana_varijabla>
  </DomainObject.Predmet.ProtuStrankaListNazivFormated>
  <DomainObject.Predmet.ProtuStrankaListNazivFormatedOIB>
    <izvorni_sadrzaj>
      <item>CARLITOS j.d.o.o. za djelatnost turističke agencije i ugostiteljstvo, OIB 20981784348</item>
    </izvorni_sadrzaj>
    <derivirana_varijabla naziv="DomainObject.Predmet.ProtuStrankaListNazivFormatedOIB_1">
      <item>CARLITOS j.d.o.o. za djelatnost turističke agencije i ugostiteljstvo, OIB 20981784348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CARLITOS j.d.o.o. za djelatnost turističke agencije i ugostiteljstvo</izvorni_sadrzaj>
    <derivirana_varijabla naziv="DomainObject.Predmet.ProtustrankaIDrugi_1">CARLITOS j.d.o.o. za djelatnost turističke agencije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CARLITOS j.d.o.o. za djelatnost turističke agencije i ugostiteljstvo, OIB 20981784348, Krešimirova obala 12, 23000 Zadar</izvorni_sadrzaj>
    <derivirana_varijabla naziv="DomainObject.Predmet.ProtustrankaIDrugiAdressOIB_1">CARLITOS j.d.o.o. za djelatnost turističke agencije i ugostiteljstvo, OIB 20981784348, Krešimirova obala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CARLITOS j.d.o.o. za djelatnost turističke agencije i ugostiteljstvo</item>
    </izvorni_sadrzaj>
    <derivirana_varijabla naziv="DomainObject.Predmet.SudioniciListNaziv_1">
      <item>FINA</item>
      <item>CARLITOS j.d.o.o. za djelatnost turističke agencije i ugostiteljstvo</item>
    </derivirana_varijabla>
  </DomainObject.Predmet.SudioniciListNaziv>
  <DomainObject.Predmet.SudioniciListAdressOIB>
    <izvorni_sadrzaj>
      <item>FINA, OIB 85821130368, Ivana Danila 4,23000 Zadar</item>
      <item>CARLITOS j.d.o.o. za djelatnost turističke agencije i ugostiteljstvo, OIB 20981784348, Krešimirova obala 12,23000 Zadar</item>
    </izvorni_sadrzaj>
    <derivirana_varijabla naziv="DomainObject.Predmet.SudioniciListAdressOIB_1">
      <item>FINA, OIB 85821130368, Ivana Danila 4,23000 Zadar</item>
      <item>CARLITOS j.d.o.o. za djelatnost turističke agencije i ugostiteljstvo, OIB 20981784348, Krešimirova obala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20981784348</item>
    </izvorni_sadrzaj>
    <derivirana_varijabla naziv="DomainObject.Predmet.SudioniciListNazivOIB_1">
      <item>, OIB 85821130368</item>
      <item>, OIB 20981784348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2043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2018-11-07T07:19:00Z</dcterms:created>
  <dc:creator>mklismanic</dc:creator>
  <cp:lastModifiedBy>Anita Ivandić</cp:lastModifiedBy>
  <cp:lastPrinted>2018-11-07T07:19:00Z</cp:lastPrinted>
  <dcterms:modified xmlns:xsi="http://www.w3.org/2001/XMLSchema-instance" xsi:type="dcterms:W3CDTF">2018-11-07T07:55:00Z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(St-351-2018.docx)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