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ec64" w14:paraId="b40ec64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17251">
        <w:t>AR LEDENA KAVA d.o.o., Sv. Nikole Tavelića 4, Split, OIB: 01318750866</w:t>
      </w:r>
      <w:r w:rsidR="00634348">
        <w:rPr>
          <w:lang w:val="hr-HR"/>
        </w:rPr>
        <w:t xml:space="preserve">, dana </w:t>
      </w:r>
      <w:r w:rsidR="006034AD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17251">
        <w:t>AR LEDENA KAVA d.o.o., Sv. Nikole Tavelića 4, Split, OIB: 01318750866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6034AD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6034AD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6034AD">
        <w:rPr>
          <w:lang w:val="hr-HR"/>
        </w:rPr>
        <w:t>Ada Rajković, Matice hrvatske 10, Split, OIB: 27195964864.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17251">
        <w:t>AR LEDENA KAVA d.o.o., Sv. Nikole Tavelića 4, Split, OIB: 01318750866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E17251">
        <w:t>AR LEDENA KAVA d.o.o., Sv. Nikole Tavelića 4, Split, OIB: 01318750866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17251">
        <w:rPr>
          <w:lang w:val="hr-HR"/>
        </w:rPr>
        <w:t>1555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17251">
        <w:rPr>
          <w:lang w:val="hr-HR"/>
        </w:rPr>
        <w:t>31.042,47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034AD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6034AD" w:rsidP="006034AD" w:rsidR="006034A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6034AD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7A4" w:rsidRPr="002B57A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E17251">
      <w:t>190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E17251">
      <w:t>190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B57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6A56"/>
    <w:rsid w:val="005D78D5"/>
    <w:rsid w:val="005F7162"/>
    <w:rsid w:val="006034AD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7762"/>
    <w:rsid w:val="00AA1815"/>
    <w:rsid w:val="00AC4892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13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 LEDENA KAVA d.o.o. za trgovinu i usluge</izvorni_sadrzaj>
    <derivirana_varijabla naziv="DomainObject.Predmet.ProtustrankaFormated_1">  AR LEDENA KAVA d.o.o. za trgovinu i usluge</derivirana_varijabla>
  </DomainObject.Predmet.ProtustrankaFormated>
  <DomainObject.Predmet.ProtustrankaFormatedOIB>
    <izvorni_sadrzaj>  AR LEDENA KAVA d.o.o. za trgovinu i usluge, OIB 01318750866</izvorni_sadrzaj>
    <derivirana_varijabla naziv="DomainObject.Predmet.ProtustrankaFormatedOIB_1">  AR LEDENA KAVA d.o.o. za trgovinu i usluge, OIB 01318750866</derivirana_varijabla>
  </DomainObject.Predmet.ProtustrankaFormatedOIB>
  <DomainObject.Predmet.ProtustrankaFormatedWithAdress>
    <izvorni_sadrzaj> AR LEDENA KAVA d.o.o. za trgovinu i usluge, Sv. Nikole Tavelića 4, 21000 Split</izvorni_sadrzaj>
    <derivirana_varijabla naziv="DomainObject.Predmet.ProtustrankaFormatedWithAdress_1"> AR LEDENA KAVA d.o.o. za trgovinu i usluge, Sv. Nikole Tavelića 4, 21000 Split</derivirana_varijabla>
  </DomainObject.Predmet.ProtustrankaFormatedWithAdress>
  <DomainObject.Predmet.ProtustrankaFormatedWithAdressOIB>
    <izvorni_sadrzaj> AR LEDENA KAVA d.o.o. za trgovinu i usluge, OIB 01318750866, Sv. Nikole Tavelića 4, 21000 Split</izvorni_sadrzaj>
    <derivirana_varijabla naziv="DomainObject.Predmet.ProtustrankaFormatedWithAdressOIB_1"> AR LEDENA KAVA d.o.o. za trgovinu i usluge, OIB 01318750866, Sv. Nikole Tavelića 4, 21000 Split</derivirana_varijabla>
  </DomainObject.Predmet.ProtustrankaFormatedWithAdressOIB>
  <DomainObject.Predmet.ProtustrankaWithAdress>
    <izvorni_sadrzaj>AR LEDENA KAVA d.o.o. za trgovinu i usluge Sv. Nikole Tavelića 4, 21000 Split</izvorni_sadrzaj>
    <derivirana_varijabla naziv="DomainObject.Predmet.ProtustrankaWithAdress_1">AR LEDENA KAVA d.o.o. za trgovinu i usluge Sv. Nikole Tavelića 4, 21000 Split</derivirana_varijabla>
  </DomainObject.Predmet.ProtustrankaWithAdress>
  <DomainObject.Predmet.ProtustrankaWithAdressOIB>
    <izvorni_sadrzaj>AR LEDENA KAVA d.o.o. za trgovinu i usluge, OIB 01318750866, Sv. Nikole Tavelića 4, 21000 Split</izvorni_sadrzaj>
    <derivirana_varijabla naziv="DomainObject.Predmet.ProtustrankaWithAdressOIB_1">AR LEDENA KAVA d.o.o. za trgovinu i usluge, OIB 01318750866, Sv. Nikole Tavelića 4, 21000 Split</derivirana_varijabla>
  </DomainObject.Predmet.ProtustrankaWithAdressOIB>
  <DomainObject.Predmet.ProtustrankaNazivFormated>
    <izvorni_sadrzaj>AR LEDENA KAVA d.o.o. za trgovinu i usluge</izvorni_sadrzaj>
    <derivirana_varijabla naziv="DomainObject.Predmet.ProtustrankaNazivFormated_1">AR LEDENA KAVA d.o.o. za trgovinu i usluge</derivirana_varijabla>
  </DomainObject.Predmet.ProtustrankaNazivFormated>
  <DomainObject.Predmet.ProtustrankaNazivFormatedOIB>
    <izvorni_sadrzaj>AR LEDENA KAVA d.o.o. za trgovinu i usluge, OIB 01318750866</izvorni_sadrzaj>
    <derivirana_varijabla naziv="DomainObject.Predmet.ProtustrankaNazivFormatedOIB_1">AR LEDENA KAVA d.o.o. za trgovinu i usluge, OIB 01318750866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31087.75</izvorni_sadrzaj>
    <derivirana_varijabla naziv="DomainObject.Predmet.TrenutnaVrijednost_1">31087.75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AR LEDENA KAVA d.o.o. za trgovinu i usluge</item>
    </izvorni_sadrzaj>
    <derivirana_varijabla naziv="DomainObject.Predmet.ProtuStrankaListFormated_1">
      <item>AR LEDENA KAVA d.o.o. za trgovinu i usluge</item>
    </derivirana_varijabla>
  </DomainObject.Predmet.ProtuStrankaListFormated>
  <DomainObject.Predmet.ProtuStrankaListFormatedOIB>
    <izvorni_sadrzaj>
      <item>AR LEDENA KAVA d.o.o. za trgovinu i usluge, OIB 01318750866</item>
    </izvorni_sadrzaj>
    <derivirana_varijabla naziv="DomainObject.Predmet.ProtuStrankaListFormatedOIB_1">
      <item>AR LEDENA KAVA d.o.o. za trgovinu i usluge, OIB 01318750866</item>
    </derivirana_varijabla>
  </DomainObject.Predmet.ProtuStrankaListFormatedOIB>
  <DomainObject.Predmet.ProtuStrankaListFormatedWithAdress>
    <izvorni_sadrzaj>
      <item>AR LEDENA KAVA d.o.o. za trgovinu i usluge, Sv. Nikole Tavelića 4, 21000 Split</item>
    </izvorni_sadrzaj>
    <derivirana_varijabla naziv="DomainObject.Predmet.ProtuStrankaListFormatedWithAdress_1">
      <item>AR LEDENA KAVA d.o.o. za trgovinu i usluge, Sv. Nikole Tavelića 4, 21000 Split</item>
    </derivirana_varijabla>
  </DomainObject.Predmet.ProtuStrankaListFormatedWithAdress>
  <DomainObject.Predmet.ProtuStrankaListFormatedWithAdressOIB>
    <izvorni_sadrzaj>
      <item>AR LEDENA KAVA d.o.o. za trgovinu i usluge, OIB 01318750866, Sv. Nikole Tavelića 4, 21000 Split</item>
    </izvorni_sadrzaj>
    <derivirana_varijabla naziv="DomainObject.Predmet.ProtuStrankaListFormatedWithAdressOIB_1">
      <item>AR LEDENA KAVA d.o.o. za trgovinu i usluge, OIB 01318750866, Sv. Nikole Tavelića 4, 21000 Split</item>
    </derivirana_varijabla>
  </DomainObject.Predmet.ProtuStrankaListFormatedWithAdressOIB>
  <DomainObject.Predmet.ProtuStrankaListNazivFormated>
    <izvorni_sadrzaj>
      <item>AR LEDENA KAVA d.o.o. za trgovinu i usluge</item>
    </izvorni_sadrzaj>
    <derivirana_varijabla naziv="DomainObject.Predmet.ProtuStrankaListNazivFormated_1">
      <item>AR LEDENA KAVA d.o.o. za trgovinu i usluge</item>
    </derivirana_varijabla>
  </DomainObject.Predmet.ProtuStrankaListNazivFormated>
  <DomainObject.Predmet.ProtuStrankaListNazivFormatedOIB>
    <izvorni_sadrzaj>
      <item>AR LEDENA KAVA d.o.o. za trgovinu i usluge, OIB 01318750866</item>
    </izvorni_sadrzaj>
    <derivirana_varijabla naziv="DomainObject.Predmet.ProtuStrankaListNazivFormatedOIB_1">
      <item>AR LEDENA KAVA d.o.o. za trgovinu i usluge, OIB 01318750866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 LEDENA KAVA d.o.o. za trgovinu i usluge</izvorni_sadrzaj>
    <derivirana_varijabla naziv="DomainObject.Predmet.ProtustrankaIDrugi_1">AR LEDENA KAVA d.o.o. za trgovinu i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AR LEDENA KAVA d.o.o. za trgovinu i usluge, OIB 01318750866, Sv. Nikole Tavelića 4, 21000 Split</izvorni_sadrzaj>
    <derivirana_varijabla naziv="DomainObject.Predmet.ProtustrankaIDrugiAdressOIB_1">AR LEDENA KAVA d.o.o. za trgovinu i usluge, OIB 01318750866, Sv. Nikole Tavelića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AR LEDENA KAVA d.o.o. za trgovinu i usluge</item>
    </izvorni_sadrzaj>
    <derivirana_varijabla naziv="DomainObject.Predmet.SudioniciListNaziv_1">
      <item>FINA SPLIT</item>
      <item>AR LEDENA KAVA d.o.o. za trgovinu i usluge</item>
    </derivirana_varijabla>
  </DomainObject.Predmet.SudioniciListNaziv>
  <DomainObject.Predmet.SudioniciListAdressOIB>
    <izvorni_sadrzaj>
      <item>FINA SPLIT, OIB 85821130368, Mažuranićevo šetalište 24 b,21000 Split</item>
      <item>AR LEDENA KAVA d.o.o. za trgovinu i usluge, OIB 01318750866, Sv. Nikole Tavelića 4,21000 Split</item>
    </izvorni_sadrzaj>
    <derivirana_varijabla naziv="DomainObject.Predmet.SudioniciListAdressOIB_1">
      <item>FINA SPLIT, OIB 85821130368, Mažuranićevo šetalište 24 b,21000 Split</item>
      <item>AR LEDENA KAVA d.o.o. za trgovinu i usluge, OIB 01318750866, Sv. Nikole Tavelića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01318750866</item>
    </izvorni_sadrzaj>
    <derivirana_varijabla naziv="DomainObject.Predmet.SudioniciListNazivOIB_1">
      <item>, OIB 85821130368</item>
      <item>, OIB 01318750866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756A8-983E-41E1-8870-065B5C99A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4130</properties:Characters>
  <properties:Lines>116</properties:Lines>
  <properties:Paragraphs>33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2016-05-16T07:09:00Z</cp:lastPrinted>
  <dcterms:modified xmlns:xsi="http://www.w3.org/2001/XMLSchema-instance" xsi:type="dcterms:W3CDTF">2016-05-16T11:33:00Z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