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f2652" w14:paraId="7bf2652" w:rsidRDefault="00A27295" w:rsidP="00535923" w:rsidR="00535923">
      <w:pPr>
        <w15:collapsed w:val="false"/>
      </w:pPr>
      <w:bookmarkStart w:name="_GoBack" w:id="0"/>
      <w:bookmarkEnd w:id="0"/>
      <w:r>
        <w:rPr>
          <w:rStyle w:val="Naglaeno"/>
        </w:rPr>
        <w:t xml:space="preserve">   </w:t>
      </w:r>
    </w:p>
    <w:p w:rsidRDefault="00535923" w:rsidP="00535923" w:rsidR="00535923"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612140" cx="490855"/>
            <wp:effectExtent b="0" r="4445" t="0" l="0"/>
            <wp:docPr descr="GRB-RH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9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923" w:rsidP="00535923" w:rsidR="00535923">
      <w:r>
        <w:t xml:space="preserve">   Republika Hrvatska</w:t>
      </w:r>
    </w:p>
    <w:p w:rsidRDefault="00535923" w:rsidP="00535923" w:rsidR="00535923">
      <w:r>
        <w:t>Trgovački sud u Osijeku</w:t>
      </w:r>
    </w:p>
    <w:p w:rsidRDefault="00535923" w:rsidP="00535923" w:rsidR="00535923">
      <w:r>
        <w:t xml:space="preserve">  Osijek, Zagrebačka 2                                                              Poslovni broj: 3 St</w:t>
      </w:r>
      <w:r w:rsidR="008A553C">
        <w:t>-</w:t>
      </w:r>
      <w:r w:rsidR="00DF54AE">
        <w:t xml:space="preserve">612/18-12      </w:t>
      </w:r>
      <w:r w:rsidR="002C787D">
        <w:t xml:space="preserve">  </w:t>
      </w:r>
      <w:r w:rsidR="00933301">
        <w:t xml:space="preserve">      </w:t>
      </w:r>
      <w:r w:rsidR="005B6620">
        <w:t xml:space="preserve">     </w:t>
      </w:r>
      <w:r w:rsidR="004840F9">
        <w:t xml:space="preserve">  </w:t>
      </w:r>
    </w:p>
    <w:p w:rsidRDefault="00857D02" w:rsidP="004B741D" w:rsidR="00857D02"/>
    <w:p w:rsidRDefault="00451DD6" w:rsidP="00DB0AC7" w:rsidR="00451DD6" w:rsidRPr="00DB0AC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B0AC7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4B741D" w:rsidP="00DB0AC7" w:rsidR="004B741D" w:rsidRPr="00DB0AC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B0AC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DB0AC7">
        <w:t>T</w:t>
      </w:r>
      <w:r w:rsidR="002C787D">
        <w:t>rgovački sud u Osijeku,</w:t>
      </w:r>
      <w:r w:rsidR="00451DD6" w:rsidRPr="00451DD6">
        <w:t xml:space="preserve"> po stečajno</w:t>
      </w:r>
      <w:r w:rsidR="005D6E10">
        <w:t>j sutkinji</w:t>
      </w:r>
      <w:r w:rsidR="00451DD6" w:rsidRPr="00451DD6">
        <w:t xml:space="preserve"> </w:t>
      </w:r>
      <w:r w:rsidR="00DB0AC7">
        <w:t>Gordani Njari</w:t>
      </w:r>
      <w:r w:rsidR="00451DD6" w:rsidRPr="00451DD6">
        <w:t>, u stečajnom postupku nad dužnikom</w:t>
      </w:r>
      <w:r w:rsidR="00B9209F">
        <w:t xml:space="preserve"> </w:t>
      </w:r>
      <w:r w:rsidR="00DF54AE">
        <w:t xml:space="preserve">IHDEDENTAL d.o.o., Karlovac, Ambroza Vraniczanya 1, OIB 87116316171, MBS 080874411 </w:t>
      </w:r>
      <w:r w:rsidR="003B4C28">
        <w:t xml:space="preserve">dana </w:t>
      </w:r>
      <w:r w:rsidR="002C787D">
        <w:t xml:space="preserve">31. </w:t>
      </w:r>
      <w:r w:rsidR="00B22CCF">
        <w:t xml:space="preserve"> siječnja 2019.                    </w:t>
      </w:r>
    </w:p>
    <w:p w:rsidRDefault="00EC52D1" w:rsidP="00505FB8" w:rsidR="00366021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505FB8">
      <w:pPr>
        <w:pStyle w:val="Tijeloteksta"/>
      </w:pPr>
      <w:r>
        <w:tab/>
      </w:r>
    </w:p>
    <w:p w:rsidRDefault="00A4584F" w:rsidP="00787E50" w:rsidR="0034611D">
      <w:pPr>
        <w:pStyle w:val="Odlomakpopisa"/>
        <w:numPr>
          <w:ilvl w:val="0"/>
          <w:numId w:val="11"/>
        </w:numPr>
        <w:overflowPunct w:val="false"/>
        <w:autoSpaceDE w:val="false"/>
        <w:autoSpaceDN w:val="false"/>
        <w:adjustRightInd w:val="false"/>
        <w:jc w:val="both"/>
      </w:pPr>
      <w:r>
        <w:t>P</w:t>
      </w:r>
      <w:r w:rsidR="009B61F0">
        <w:t xml:space="preserve">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>nad dužnikom</w:t>
      </w:r>
      <w:r w:rsidR="001D5857">
        <w:t xml:space="preserve"> </w:t>
      </w:r>
      <w:r w:rsidR="00DF54AE">
        <w:t>IHDEDENTAL d.o.o., Karlovac, Ambroza Vraniczanya 1, OIB 87116316171, MBS 080874411</w:t>
      </w:r>
      <w:r w:rsidR="00D635A7">
        <w:t xml:space="preserve">, </w:t>
      </w:r>
      <w:r w:rsidR="00B9209F" w:rsidRPr="00A4584F">
        <w:rPr>
          <w:color w:val="000000"/>
        </w:rPr>
        <w:t xml:space="preserve">da </w:t>
      </w:r>
      <w:r w:rsidR="009B61F0">
        <w:t xml:space="preserve">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</w:t>
      </w:r>
      <w:r w:rsidR="00064F47" w:rsidRPr="00A4584F">
        <w:rPr>
          <w:b/>
        </w:rPr>
        <w:t xml:space="preserve">HR05 </w:t>
      </w:r>
      <w:r w:rsidR="00DF54AE">
        <w:rPr>
          <w:b/>
        </w:rPr>
        <w:t>612</w:t>
      </w:r>
      <w:r w:rsidR="00006C35" w:rsidRPr="00A4584F">
        <w:rPr>
          <w:b/>
        </w:rPr>
        <w:t>-18</w:t>
      </w:r>
      <w:r w:rsidR="0051183E" w:rsidRPr="00A4584F">
        <w:rPr>
          <w:b/>
        </w:rPr>
        <w:t xml:space="preserve"> </w:t>
      </w:r>
      <w:r w:rsidR="009B61F0">
        <w:t>kod Hrv</w:t>
      </w:r>
      <w:r w:rsidR="00963406">
        <w:t xml:space="preserve">atske poštanske banke iznos od </w:t>
      </w:r>
      <w:r w:rsidR="00DF54AE" w:rsidRPr="00DF54AE">
        <w:rPr>
          <w:b/>
        </w:rPr>
        <w:t>35.000,00</w:t>
      </w:r>
      <w:r w:rsidR="00443CE2" w:rsidRPr="00443CE2">
        <w:rPr>
          <w:b/>
        </w:rPr>
        <w:t xml:space="preserve"> kn</w:t>
      </w:r>
      <w:r w:rsidR="00443CE2">
        <w:t xml:space="preserve"> </w:t>
      </w:r>
      <w:r w:rsidR="00006C35">
        <w:t xml:space="preserve">na ime predujma za pokriće troškova kako prethodnog tako i otvorenog stečajnog postupka </w:t>
      </w:r>
      <w:r w:rsidR="00CF5895">
        <w:t>a koji iznos se sastoji od:</w:t>
      </w:r>
      <w:r w:rsidR="000440FC">
        <w:t xml:space="preserve"> </w:t>
      </w:r>
    </w:p>
    <w:p w:rsidRDefault="0034611D" w:rsidP="0034611D" w:rsidR="0034611D" w:rsidRPr="0034611D">
      <w:pPr>
        <w:pStyle w:val="Odlomakpopisa"/>
        <w:ind w:left="1080"/>
        <w:rPr>
          <w:b/>
        </w:rPr>
      </w:pPr>
      <w:r w:rsidRPr="0034611D">
        <w:rPr>
          <w:b/>
        </w:rPr>
        <w:t xml:space="preserve"> 1) TROŠKOVI OTVARANJA I VOĐENJA STEČAJNOG POSTUPKA =25.000,00 kn   </w:t>
      </w:r>
    </w:p>
    <w:p w:rsidRDefault="0034611D" w:rsidP="0034611D" w:rsidR="0034611D" w:rsidRPr="0034611D">
      <w:pPr>
        <w:ind w:left="360"/>
        <w:rPr>
          <w:u w:val="single"/>
        </w:rPr>
      </w:pPr>
      <w:r w:rsidRPr="0034611D">
        <w:rPr>
          <w:b/>
        </w:rPr>
        <w:t xml:space="preserve">     </w:t>
      </w:r>
      <w:r w:rsidRPr="0034611D">
        <w:rPr>
          <w:u w:val="single"/>
        </w:rPr>
        <w:t>- Izrada pečata                                                                120,00 kuna</w:t>
      </w:r>
    </w:p>
    <w:p w:rsidRDefault="0034611D" w:rsidP="0034611D" w:rsidR="0034611D" w:rsidRPr="0034611D">
      <w:pPr>
        <w:ind w:firstLine="360"/>
        <w:rPr>
          <w:u w:val="single"/>
        </w:rPr>
      </w:pPr>
      <w:r>
        <w:t xml:space="preserve">     </w:t>
      </w:r>
      <w:r w:rsidRPr="0034611D">
        <w:rPr>
          <w:u w:val="single"/>
        </w:rPr>
        <w:t>- Troškovi sudskog postupka                                    23.000,00 kuna</w:t>
      </w:r>
    </w:p>
    <w:p w:rsidRDefault="0034611D" w:rsidP="0034611D" w:rsidR="0034611D" w:rsidRPr="0034611D">
      <w:pPr>
        <w:pStyle w:val="Odlomakpopisa"/>
        <w:ind w:left="1080"/>
        <w:rPr>
          <w:u w:val="single"/>
        </w:rPr>
      </w:pPr>
      <w:r>
        <w:t xml:space="preserve">        </w:t>
      </w:r>
      <w:r w:rsidRPr="0034611D">
        <w:rPr>
          <w:u w:val="single"/>
        </w:rPr>
        <w:t xml:space="preserve">za naplatu potraživanja  </w:t>
      </w:r>
    </w:p>
    <w:p w:rsidRDefault="0034611D" w:rsidP="0034611D" w:rsidR="0034611D">
      <w:pPr>
        <w:pStyle w:val="Odlomakpopisa"/>
        <w:ind w:left="1080"/>
      </w:pPr>
      <w:r>
        <w:t xml:space="preserve">        a) sudska pristojba na tužbu                2.000,00 kn</w:t>
      </w:r>
    </w:p>
    <w:p w:rsidRDefault="0034611D" w:rsidP="0034611D" w:rsidR="0034611D">
      <w:pPr>
        <w:ind w:left="360"/>
      </w:pPr>
      <w:r>
        <w:t xml:space="preserve">       </w:t>
      </w:r>
      <w:r>
        <w:tab/>
        <w:t xml:space="preserve">  b) sudska pristojba na presudu            2.000,00 kn</w:t>
      </w:r>
    </w:p>
    <w:p w:rsidRDefault="0034611D" w:rsidP="0034611D" w:rsidR="0034611D">
      <w:pPr>
        <w:pStyle w:val="Odlomakpopisa"/>
        <w:ind w:left="1080"/>
      </w:pPr>
      <w:r>
        <w:t xml:space="preserve">        c) trošak vještačenja                            1.500,00 kn</w:t>
      </w:r>
    </w:p>
    <w:p w:rsidRDefault="0034611D" w:rsidP="0034611D" w:rsidR="0034611D">
      <w:pPr>
        <w:pStyle w:val="Odlomakpopisa"/>
        <w:ind w:left="1080"/>
      </w:pPr>
      <w:r>
        <w:t xml:space="preserve">        d) troškovi odvjetnika (sastavljanje  13.500,00 kn </w:t>
      </w:r>
    </w:p>
    <w:p w:rsidRDefault="0034611D" w:rsidP="0034611D" w:rsidR="0034611D">
      <w:pPr>
        <w:pStyle w:val="Odlomakpopisa"/>
        <w:ind w:left="1080"/>
      </w:pPr>
      <w:r>
        <w:t xml:space="preserve">            tužbe, sudjelovanje u raspravi,</w:t>
      </w:r>
    </w:p>
    <w:p w:rsidRDefault="0034611D" w:rsidP="0034611D" w:rsidR="0034611D">
      <w:pPr>
        <w:pStyle w:val="Odlomakpopisa"/>
        <w:ind w:left="1080"/>
      </w:pPr>
      <w:r>
        <w:t xml:space="preserve">            podnesci – Tbr.7., 500 bodova</w:t>
      </w:r>
    </w:p>
    <w:p w:rsidRDefault="0034611D" w:rsidP="0034611D" w:rsidR="0034611D">
      <w:pPr>
        <w:ind w:firstLine="348" w:left="360"/>
      </w:pPr>
      <w:r>
        <w:t xml:space="preserve">            po radnji, uvećano za PDV) </w:t>
      </w:r>
    </w:p>
    <w:p w:rsidRDefault="0034611D" w:rsidP="0034611D" w:rsidR="0034611D">
      <w:pPr>
        <w:pStyle w:val="Odlomakpopisa"/>
        <w:ind w:left="1080"/>
      </w:pPr>
      <w:r>
        <w:t xml:space="preserve">        e) troškovi ovršnog postupka            4.000,00 kn</w:t>
      </w:r>
    </w:p>
    <w:p w:rsidRDefault="0034611D" w:rsidP="0034611D" w:rsidR="0034611D">
      <w:pPr>
        <w:pStyle w:val="Odlomakpopisa"/>
        <w:ind w:left="1080"/>
      </w:pPr>
      <w:r>
        <w:t xml:space="preserve">            (sastavljanje prijedloga, ovršne </w:t>
      </w:r>
    </w:p>
    <w:p w:rsidRDefault="0034611D" w:rsidP="0034611D" w:rsidR="0034611D">
      <w:pPr>
        <w:pStyle w:val="Odlomakpopisa"/>
        <w:ind w:left="1080"/>
      </w:pPr>
      <w:r>
        <w:t xml:space="preserve">             pristojbe)   </w:t>
      </w:r>
    </w:p>
    <w:p w:rsidRDefault="0034611D" w:rsidP="0034611D" w:rsidR="0034611D" w:rsidRPr="0034611D">
      <w:pPr>
        <w:pStyle w:val="Odlomakpopisa"/>
        <w:ind w:left="1080"/>
        <w:rPr>
          <w:u w:val="single"/>
        </w:rPr>
      </w:pPr>
      <w:r>
        <w:t xml:space="preserve">     </w:t>
      </w:r>
      <w:r w:rsidRPr="0034611D">
        <w:rPr>
          <w:u w:val="single"/>
        </w:rPr>
        <w:t>- Troškovi vođenja knjigovodstva                             1.500,00 kuna</w:t>
      </w:r>
    </w:p>
    <w:p w:rsidRDefault="0034611D" w:rsidP="00DD234C" w:rsidR="0034611D">
      <w:pPr>
        <w:pStyle w:val="Odlomakpopisa"/>
        <w:ind w:left="1080"/>
      </w:pPr>
      <w:r>
        <w:t xml:space="preserve">        (6 mjeseci x 250,00 kuna)</w:t>
      </w:r>
    </w:p>
    <w:p w:rsidRDefault="0034611D" w:rsidP="00DD234C" w:rsidR="0034611D" w:rsidRPr="0034611D">
      <w:pPr>
        <w:pStyle w:val="Odlomakpopisa"/>
        <w:ind w:left="1080"/>
        <w:rPr>
          <w:u w:val="single"/>
        </w:rPr>
      </w:pPr>
      <w:r>
        <w:t xml:space="preserve">     </w:t>
      </w:r>
      <w:r w:rsidRPr="0034611D">
        <w:rPr>
          <w:u w:val="single"/>
        </w:rPr>
        <w:t>- Troškovi platnog prometa                                          100,00 kuna</w:t>
      </w:r>
    </w:p>
    <w:p w:rsidRDefault="0034611D" w:rsidP="00DD234C" w:rsidR="0034611D" w:rsidRPr="0034611D">
      <w:pPr>
        <w:pStyle w:val="Odlomakpopisa"/>
        <w:ind w:left="1080"/>
        <w:rPr>
          <w:u w:val="single"/>
        </w:rPr>
      </w:pPr>
      <w:r>
        <w:t xml:space="preserve">     </w:t>
      </w:r>
      <w:r w:rsidRPr="0034611D">
        <w:rPr>
          <w:u w:val="single"/>
        </w:rPr>
        <w:t xml:space="preserve">- Troškovi uredskog materijala                                       50,00 kuna </w:t>
      </w:r>
    </w:p>
    <w:p w:rsidRDefault="0034611D" w:rsidP="00DD234C" w:rsidR="0034611D" w:rsidRPr="0034611D">
      <w:pPr>
        <w:pStyle w:val="Odlomakpopisa"/>
        <w:ind w:left="1080"/>
        <w:rPr>
          <w:u w:val="single"/>
        </w:rPr>
      </w:pPr>
      <w:r>
        <w:t xml:space="preserve">     </w:t>
      </w:r>
      <w:r w:rsidRPr="0034611D">
        <w:rPr>
          <w:u w:val="single"/>
        </w:rPr>
        <w:t>- Troškovi javne objave GFI u FINI                             230,00 kuna</w:t>
      </w:r>
    </w:p>
    <w:p w:rsidRDefault="0034611D" w:rsidP="00DD234C" w:rsidR="0034611D">
      <w:pPr>
        <w:pStyle w:val="Odlomakpopisa"/>
        <w:ind w:left="1080"/>
      </w:pPr>
    </w:p>
    <w:p w:rsidRDefault="0034611D" w:rsidP="00DD234C" w:rsidR="0034611D" w:rsidRPr="00DD234C">
      <w:pPr>
        <w:ind w:firstLine="348" w:left="360"/>
        <w:rPr>
          <w:b/>
        </w:rPr>
      </w:pPr>
      <w:r w:rsidRPr="00DD234C">
        <w:rPr>
          <w:b/>
        </w:rPr>
        <w:t>2) NAGRADA STEČAJNOM UPRAVITELJU U PRETHODNOM        =10.000,00 kuna   I STEČAJNOM POSTUPKU</w:t>
      </w:r>
    </w:p>
    <w:p w:rsidRDefault="0034611D" w:rsidP="00DD234C" w:rsidR="0034611D">
      <w:pPr>
        <w:ind w:left="360"/>
      </w:pPr>
      <w:r>
        <w:t xml:space="preserve">     - Nagrada stečajnom upravitelju u prethodnom        </w:t>
      </w:r>
      <w:r w:rsidR="00DD234C">
        <w:t xml:space="preserve">           </w:t>
      </w:r>
      <w:r>
        <w:t xml:space="preserve">   3.500,00 kuna</w:t>
      </w:r>
    </w:p>
    <w:p w:rsidRDefault="0034611D" w:rsidP="00DD234C" w:rsidR="0034611D">
      <w:pPr>
        <w:pStyle w:val="Odlomakpopisa"/>
        <w:ind w:left="1080"/>
      </w:pPr>
      <w:r>
        <w:t xml:space="preserve">        postupku u bruto iznosu</w:t>
      </w:r>
    </w:p>
    <w:p w:rsidRDefault="0034611D" w:rsidP="00DD234C" w:rsidR="0034611D">
      <w:pPr>
        <w:pStyle w:val="Odlomakpopisa"/>
        <w:ind w:left="1080"/>
      </w:pPr>
      <w:r>
        <w:lastRenderedPageBreak/>
        <w:t xml:space="preserve">     - Nagrada stečajnom upravitelju u stečajnom              6.500,00 kuna</w:t>
      </w:r>
    </w:p>
    <w:p w:rsidRDefault="0034611D" w:rsidP="00DD234C" w:rsidR="0034611D">
      <w:pPr>
        <w:pStyle w:val="Odlomakpopisa"/>
        <w:ind w:left="1080"/>
      </w:pPr>
      <w:r>
        <w:t xml:space="preserve">        postupku (predvidivo u bruto iznosu)</w:t>
      </w:r>
    </w:p>
    <w:p w:rsidRDefault="0034611D" w:rsidP="005C7E2C" w:rsidR="00A60DC5">
      <w:pPr>
        <w:pStyle w:val="Odlomakpopisa"/>
        <w:ind w:left="1080"/>
      </w:pPr>
      <w:r>
        <w:t xml:space="preserve">                                                              </w:t>
      </w:r>
    </w:p>
    <w:p w:rsidRDefault="009B61F0" w:rsidP="0034686C" w:rsidR="00BB2037">
      <w:pPr>
        <w:overflowPunct w:val="false"/>
        <w:autoSpaceDE w:val="false"/>
        <w:autoSpaceDN w:val="false"/>
        <w:adjustRightInd w:val="false"/>
        <w:jc w:val="both"/>
      </w:pPr>
      <w:r>
        <w:t>te da u istom roku potvrdu</w:t>
      </w:r>
      <w:r w:rsidR="005C1CFD">
        <w:t xml:space="preserve"> o uplati dostave u sudski spis.</w:t>
      </w:r>
    </w:p>
    <w:p w:rsidRDefault="005C1CFD" w:rsidP="000C543C" w:rsidR="005C1CFD">
      <w:pPr>
        <w:jc w:val="both"/>
      </w:pPr>
    </w:p>
    <w:p w:rsidRDefault="00575754" w:rsidP="00575754" w:rsidR="00575754">
      <w:pPr>
        <w:pStyle w:val="Odlomakpopisa"/>
        <w:numPr>
          <w:ilvl w:val="0"/>
          <w:numId w:val="11"/>
        </w:numPr>
        <w:jc w:val="both"/>
      </w:pPr>
      <w:r>
        <w:t>Ak</w:t>
      </w:r>
      <w:r w:rsidR="009B61F0">
        <w:t>o vjerovnici dužnika ne postupe u skladu s točkom prvom ovog rješenja, stečajni sudac će donijeti odluku o otvaranju i zaključenju stečajnog postupka.</w:t>
      </w:r>
      <w:r w:rsidR="00F81165">
        <w:t xml:space="preserve"> </w:t>
      </w:r>
      <w:r w:rsidR="009B61F0">
        <w:t>U tom se slučaju stečajni postupak neće provesti i na odgovarajući će se način primijeniti odredb</w:t>
      </w:r>
      <w:r w:rsidR="001448A0">
        <w:t>a</w:t>
      </w:r>
      <w:r w:rsidR="009B61F0">
        <w:t xml:space="preserve"> članka 1</w:t>
      </w:r>
      <w:r w:rsidR="001448A0">
        <w:t>32</w:t>
      </w:r>
      <w:r>
        <w:t xml:space="preserve">. </w:t>
      </w:r>
      <w:r w:rsidRPr="00305A05">
        <w:t>Stečajnog zakona  („Narodne novine“ br. 71/15. i</w:t>
      </w:r>
      <w:r>
        <w:t xml:space="preserve"> 104/17. u daljnjem tekstu SZ-) </w:t>
      </w:r>
    </w:p>
    <w:p w:rsidRDefault="00575754" w:rsidP="00575754" w:rsidR="00575754">
      <w:pPr>
        <w:jc w:val="both"/>
      </w:pPr>
    </w:p>
    <w:p w:rsidRDefault="009B61F0" w:rsidP="00FB2AB4" w:rsidR="009E34A0">
      <w:pPr>
        <w:pStyle w:val="Odlomakpopisa"/>
        <w:numPr>
          <w:ilvl w:val="0"/>
          <w:numId w:val="11"/>
        </w:numPr>
        <w:jc w:val="both"/>
      </w:pPr>
      <w:r>
        <w:t xml:space="preserve">Ako se stečajni postupak zaključi u skladu s odredbom članka </w:t>
      </w:r>
      <w:r w:rsidR="001448A0">
        <w:t>132</w:t>
      </w:r>
      <w:r w:rsidR="00051E11">
        <w:t>. SZ-a</w:t>
      </w:r>
      <w:r>
        <w:t>, a dužnik nema sredstava za pokriće najnužnijih troškova, sredstva će se isplatiti na teret predujmljenih sredstava.</w:t>
      </w:r>
    </w:p>
    <w:p w:rsidRDefault="009E34A0" w:rsidP="00FB2AB4" w:rsidR="009E34A0"/>
    <w:p w:rsidRDefault="009B61F0" w:rsidP="00FD3ED7" w:rsidR="009B61F0">
      <w:pPr>
        <w:jc w:val="center"/>
      </w:pPr>
      <w:r w:rsidRPr="000C543C">
        <w:t>Obrazloženje</w:t>
      </w:r>
    </w:p>
    <w:p w:rsidRDefault="00DC0D99" w:rsidP="00FD3ED7" w:rsidR="00DC0D99">
      <w:pPr>
        <w:jc w:val="center"/>
      </w:pPr>
    </w:p>
    <w:p w:rsidRDefault="00DD234C" w:rsidP="00DD234C" w:rsidR="00DD234C">
      <w:pPr>
        <w:pStyle w:val="Tijeloteksta"/>
        <w:ind w:firstLine="708"/>
      </w:pPr>
      <w:r>
        <w:t xml:space="preserve">FINA Regionalni centar Zagreb je 27. rujna  2017. dostavila Trgovačkom sudu u Zagrebu RC Zagreb, Podružnica Karlovac prijedlog za otvaranje stečajnog postupka nad dužnikom IHDEDENTAL d.o.o., Karlovac, Ambroza Vraniczanya 1, OIB 87116316171, MBS 080874411, Klasa: 110-07/17-01/04, Ur.broj: 04-06-17-4726 jer na dan 20. rujna    2017. ima ima evidentirane neizvršene osnove za plaćanje u neprekinutom razdoblju od 120 dana u ukupnom iznosu od 305.783,40 kn. </w:t>
      </w:r>
    </w:p>
    <w:p w:rsidRDefault="00DD234C" w:rsidP="00DD234C" w:rsidR="00DD234C">
      <w:pPr>
        <w:jc w:val="both"/>
      </w:pPr>
    </w:p>
    <w:p w:rsidRDefault="00DD234C" w:rsidP="00DD234C" w:rsidR="00DD234C">
      <w:pPr>
        <w:ind w:firstLine="720"/>
        <w:jc w:val="both"/>
      </w:pPr>
      <w:r>
        <w:t xml:space="preserve">Temeljem rješenja Visokog trgovačkog suda RH u Zagrebu broj 31-Su-236/18-3 od 9. ožujka 2018. je određen Trgovački sud u Osijeku kao drugi stvarno nadležni sud, za postupanje u stečajnim predmetima Trgovačkog suda u Zagrebu, te je Trgovački sud u Zagrebu ustupio ovome sudu navedeni stečajni predmet dana 10. travnja 2018. na daljnji postupak. </w:t>
      </w:r>
    </w:p>
    <w:p w:rsidRDefault="00DD234C" w:rsidP="00FD3ED7" w:rsidR="00DD234C">
      <w:pPr>
        <w:jc w:val="center"/>
      </w:pPr>
    </w:p>
    <w:p w:rsidRDefault="000E1BCA" w:rsidP="000C543C" w:rsidR="00C90D38">
      <w:pPr>
        <w:ind w:firstLine="720"/>
        <w:jc w:val="both"/>
      </w:pPr>
      <w:r>
        <w:t>Rješenjem ovog suda St-</w:t>
      </w:r>
      <w:r w:rsidR="00C148D5">
        <w:t>612/18-</w:t>
      </w:r>
      <w:r w:rsidR="005C7E2C">
        <w:t>5 od 21. prosinca 2018. imenovan je privremeni stečajni upravitelj Mirsad Demirović</w:t>
      </w:r>
      <w:r w:rsidR="00D135A5">
        <w:t xml:space="preserve"> </w:t>
      </w:r>
      <w:r w:rsidR="00EC45A9">
        <w:t xml:space="preserve"> </w:t>
      </w:r>
      <w:r>
        <w:t>koj</w:t>
      </w:r>
      <w:r w:rsidR="005C7E2C">
        <w:t>i</w:t>
      </w:r>
      <w:r w:rsidR="00D135A5">
        <w:t xml:space="preserve"> </w:t>
      </w:r>
      <w:r>
        <w:t xml:space="preserve"> je </w:t>
      </w:r>
      <w:r w:rsidR="00DC0D99">
        <w:t>2</w:t>
      </w:r>
      <w:r w:rsidR="005C7E2C">
        <w:t>3</w:t>
      </w:r>
      <w:r w:rsidR="00DC0D99">
        <w:t xml:space="preserve">. siječnja 2019. </w:t>
      </w:r>
      <w:r w:rsidR="00D135A5">
        <w:t xml:space="preserve"> dostavila </w:t>
      </w:r>
      <w:r w:rsidR="00C90D38">
        <w:t xml:space="preserve">izvješće, a </w:t>
      </w:r>
      <w:r w:rsidR="005B330A">
        <w:t xml:space="preserve"> </w:t>
      </w:r>
      <w:r w:rsidR="00C43FA3">
        <w:t xml:space="preserve">koje je </w:t>
      </w:r>
      <w:r w:rsidR="005C7E2C">
        <w:t xml:space="preserve">usmeno obrazložio </w:t>
      </w:r>
      <w:r w:rsidR="00D135A5">
        <w:t xml:space="preserve"> na </w:t>
      </w:r>
      <w:r w:rsidR="00C43FA3">
        <w:t xml:space="preserve">ročištu održanom dana </w:t>
      </w:r>
      <w:r w:rsidR="00DC0D99">
        <w:t>31</w:t>
      </w:r>
      <w:r w:rsidR="00953CCE">
        <w:t xml:space="preserve">. siječnja 2019. </w:t>
      </w:r>
    </w:p>
    <w:p w:rsidRDefault="00C90D38" w:rsidP="000C543C" w:rsidR="00C90D38">
      <w:pPr>
        <w:ind w:firstLine="720"/>
        <w:jc w:val="both"/>
      </w:pPr>
    </w:p>
    <w:p w:rsidRDefault="00C90D38" w:rsidP="000C543C" w:rsidR="00743ABF">
      <w:pPr>
        <w:ind w:firstLine="720"/>
        <w:jc w:val="both"/>
      </w:pPr>
      <w:r>
        <w:t>Iz izvješća je vidljivo da su kod stečajnog</w:t>
      </w:r>
      <w:r w:rsidR="003E3CD7">
        <w:t xml:space="preserve"> dužnika</w:t>
      </w:r>
      <w:r w:rsidR="00CA7C83">
        <w:t xml:space="preserve"> </w:t>
      </w:r>
      <w:r w:rsidR="00C43FA3">
        <w:t>ostvareni stečajni razlozi predviđeni člankom 5. Stečajnog zakona - dužnik je nespo</w:t>
      </w:r>
      <w:r w:rsidR="00BE63C2">
        <w:t>soban za plaćanje</w:t>
      </w:r>
      <w:r>
        <w:t xml:space="preserve"> i prezadužen</w:t>
      </w:r>
      <w:r w:rsidR="00BE63C2">
        <w:t>.</w:t>
      </w:r>
    </w:p>
    <w:p w:rsidRDefault="00743ABF" w:rsidP="000C543C" w:rsidR="00743ABF">
      <w:pPr>
        <w:ind w:firstLine="720"/>
        <w:jc w:val="both"/>
      </w:pPr>
    </w:p>
    <w:p w:rsidRDefault="00C43FA3" w:rsidP="000C543C" w:rsidR="00C43FA3" w:rsidRPr="000C543C">
      <w:pPr>
        <w:ind w:firstLine="720"/>
        <w:jc w:val="both"/>
      </w:pPr>
      <w:r>
        <w:t>Sukladno materijaln</w:t>
      </w:r>
      <w:r w:rsidR="00581D53">
        <w:t>oj dokumentaciji u spisu dužnik</w:t>
      </w:r>
      <w:r>
        <w:t xml:space="preserve"> je nesposoban za plaćanje i prezadužen, ne posjeduje nikakvu imovinu, niti financijsku, niti materijalnu. Predvidivi troškovi stečajnog postupka prema ocijeni privremenog stečajnog upravitelja iznosili bi </w:t>
      </w:r>
      <w:r w:rsidR="00787E50">
        <w:t>35.000,00</w:t>
      </w:r>
      <w:r w:rsidR="00DC0D99" w:rsidRPr="00DC0D99">
        <w:t xml:space="preserve"> kn</w:t>
      </w:r>
      <w:r w:rsidR="00DC0D99">
        <w:t xml:space="preserve"> </w:t>
      </w:r>
      <w:r w:rsidR="000C543C">
        <w:t>a kako je to navedeno u točki 1. ovoga Rješenja.</w:t>
      </w:r>
    </w:p>
    <w:p w:rsidRDefault="00C43FA3" w:rsidP="00C43FA3" w:rsidR="00C43FA3">
      <w:pPr>
        <w:jc w:val="both"/>
      </w:pPr>
    </w:p>
    <w:p w:rsidRDefault="00FC7EE0" w:rsidP="00C43FA3" w:rsidR="00C43FA3">
      <w:pPr>
        <w:ind w:firstLine="720"/>
        <w:jc w:val="both"/>
      </w:pPr>
      <w:r>
        <w:t>Sukladno članku 132 st. 1. i 2.</w:t>
      </w:r>
      <w:r w:rsidR="00C43FA3">
        <w:t xml:space="preserve"> Stečajnog zakona riješeno je  u izreci.</w:t>
      </w:r>
    </w:p>
    <w:p w:rsidRDefault="00CE19FA" w:rsidP="004B741D" w:rsidR="00CE19FA">
      <w:pPr>
        <w:pStyle w:val="Tijeloteksta"/>
      </w:pPr>
    </w:p>
    <w:p w:rsidRDefault="00EC52D1" w:rsidP="005C7E2C" w:rsidR="00991C0B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2C787D">
        <w:t>31.</w:t>
      </w:r>
      <w:r w:rsidR="0058616F">
        <w:t xml:space="preserve"> siječnja 2019.           </w:t>
      </w:r>
      <w:r w:rsidR="000606CE">
        <w:t xml:space="preserve">         </w:t>
      </w:r>
    </w:p>
    <w:p w:rsidRDefault="004344E7" w:rsidP="004344E7" w:rsidR="004344E7">
      <w:pPr>
        <w:jc w:val="both"/>
      </w:pPr>
      <w:r>
        <w:t xml:space="preserve">ZAPISNIČAR                                                                                                S U D A C </w:t>
      </w:r>
    </w:p>
    <w:p w:rsidRDefault="004344E7" w:rsidP="004344E7" w:rsidR="004344E7">
      <w:pPr>
        <w:jc w:val="both"/>
      </w:pPr>
      <w:smartTag w:element="PersonName" w:uri="urn:schemas-microsoft-com:office:smarttags">
        <w:smartTagPr>
          <w:attr w:val="Sanja Ban" w:name="ProductID"/>
        </w:smartTagPr>
        <w:r>
          <w:t>Sanja Ban</w:t>
        </w:r>
      </w:smartTag>
      <w:r>
        <w:t xml:space="preserve">                                                                                                      </w:t>
      </w:r>
      <w:smartTag w:element="PersonName" w:uri="urn:schemas-microsoft-com:office:smarttags">
        <w:r>
          <w:t>Gordana Njari</w:t>
        </w:r>
      </w:smartTag>
      <w:r>
        <w:t xml:space="preserve"> </w:t>
      </w:r>
    </w:p>
    <w:p w:rsidRDefault="004344E7" w:rsidP="004344E7" w:rsidR="004344E7">
      <w:pPr>
        <w:jc w:val="both"/>
      </w:pPr>
    </w:p>
    <w:p w:rsidRDefault="004344E7" w:rsidP="004344E7" w:rsidR="004344E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UPUTA  O PRAVNOM LIJEKU </w:t>
      </w:r>
    </w:p>
    <w:p w:rsidRDefault="004344E7" w:rsidP="004344E7" w:rsidR="004344E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ovog rješenja može nezadovoljna stranka izjaviti žalbu Visokom Trgovačkom sudu RH u Zagrebu u roku </w:t>
      </w:r>
    </w:p>
    <w:p w:rsidRDefault="004344E7" w:rsidP="00CF5895" w:rsidR="004B741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od 8 dana pismeno u </w:t>
      </w:r>
      <w:r w:rsidR="00FC54C2">
        <w:rPr>
          <w:sz w:val="20"/>
          <w:szCs w:val="20"/>
        </w:rPr>
        <w:t>3</w:t>
      </w:r>
      <w:r>
        <w:rPr>
          <w:sz w:val="20"/>
          <w:szCs w:val="20"/>
        </w:rPr>
        <w:t xml:space="preserve"> primjerka putem ovog suda. </w:t>
      </w:r>
    </w:p>
    <w:p w:rsidRDefault="00FC7EE0" w:rsidP="00CF5895" w:rsidR="00FC7EE0">
      <w:pPr>
        <w:jc w:val="both"/>
        <w:rPr>
          <w:sz w:val="20"/>
          <w:szCs w:val="20"/>
        </w:rPr>
      </w:pPr>
    </w:p>
    <w:p w:rsidRDefault="00FC7EE0" w:rsidP="00CF5895" w:rsidR="00FC7EE0" w:rsidRPr="00CF5895">
      <w:pPr>
        <w:jc w:val="both"/>
        <w:rPr>
          <w:sz w:val="20"/>
          <w:szCs w:val="20"/>
        </w:rPr>
      </w:pPr>
    </w:p>
    <w:p w:rsidRDefault="004B741D" w:rsidP="00CF5895" w:rsidR="00366021">
      <w:pPr>
        <w:pStyle w:val="Tijeloteksta"/>
        <w:jc w:val="left"/>
      </w:pPr>
      <w:r>
        <w:t>DNA</w:t>
      </w: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505FB8" w:rsidR="00470B34">
      <w:pPr>
        <w:numPr>
          <w:ilvl w:val="0"/>
          <w:numId w:val="6"/>
        </w:numPr>
        <w:jc w:val="both"/>
      </w:pPr>
      <w:r>
        <w:t>kal.</w:t>
      </w:r>
      <w:r w:rsidR="00743ABF">
        <w:t xml:space="preserve"> </w:t>
      </w:r>
      <w:r w:rsidR="00E00565">
        <w:t>25.2.</w:t>
      </w:r>
      <w:r w:rsidR="00443CE2">
        <w:t xml:space="preserve">    </w:t>
      </w:r>
    </w:p>
    <w:sectPr w:rsidSect="00773931" w:rsidR="00470B3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606F" w:rsidR="00EF606F">
      <w:r>
        <w:separator/>
      </w:r>
    </w:p>
  </w:endnote>
  <w:endnote w:id="0" w:type="continuationSeparator">
    <w:p w:rsidRDefault="00EF606F" w:rsidR="00EF60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606F" w:rsidR="00EF606F">
      <w:r>
        <w:separator/>
      </w:r>
    </w:p>
  </w:footnote>
  <w:footnote w:id="0" w:type="continuationSeparator">
    <w:p w:rsidRDefault="00EF606F" w:rsidR="00EF60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7E5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05B8" w:rsidP="00773931" w:rsidR="00773931">
    <w:pPr>
      <w:pStyle w:val="Zaglavlje"/>
      <w:ind w:firstLine="3540"/>
      <w:jc w:val="center"/>
    </w:pPr>
    <w:sdt>
      <w:sdtPr>
        <w:id w:val="1215227865"/>
        <w:docPartObj>
          <w:docPartGallery w:val="Page Numbers (Top of Page)"/>
          <w:docPartUnique/>
        </w:docPartObj>
      </w:sdtPr>
      <w:sdtEndPr/>
      <w:sdtContent>
        <w:r w:rsidR="00773931">
          <w:fldChar w:fldCharType="begin"/>
        </w:r>
        <w:r w:rsidR="00773931">
          <w:instrText>PAGE   \* MERGEFORMAT</w:instrText>
        </w:r>
        <w:r w:rsidR="00773931">
          <w:fldChar w:fldCharType="separate"/>
        </w:r>
        <w:r>
          <w:rPr>
            <w:noProof/>
          </w:rPr>
          <w:t>3</w:t>
        </w:r>
        <w:r w:rsidR="00773931">
          <w:fldChar w:fldCharType="end"/>
        </w:r>
        <w:r w:rsidR="00773931">
          <w:t xml:space="preserve">                                </w:t>
        </w:r>
        <w:r w:rsidR="00C82866">
          <w:t xml:space="preserve">     </w:t>
        </w:r>
        <w:r w:rsidR="00773931">
          <w:t xml:space="preserve">  3 </w:t>
        </w:r>
        <w:r w:rsidR="00787E50">
          <w:t xml:space="preserve">St-612/18-12                   </w:t>
        </w:r>
        <w:r w:rsidR="00C82866">
          <w:t xml:space="preserve">        </w:t>
        </w:r>
      </w:sdtContent>
    </w:sdt>
    <w:r w:rsidR="00C82866">
      <w:t xml:space="preserve">    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F12549"/>
    <w:multiLevelType w:val="hybridMultilevel"/>
    <w:tmpl w:val="FEBE4F42"/>
    <w:lvl w:tplc="0158D69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3EC102B"/>
    <w:multiLevelType w:val="hybridMultilevel"/>
    <w:tmpl w:val="CBFE5EF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BC256C"/>
    <w:multiLevelType w:val="hybridMultilevel"/>
    <w:tmpl w:val="874CDAA8"/>
    <w:lvl w:tplc="8F5C593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4B80280D"/>
    <w:multiLevelType w:val="hybridMultilevel"/>
    <w:tmpl w:val="251624E6"/>
    <w:lvl w:tplc="69DA2D0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1891A99"/>
    <w:multiLevelType w:val="hybridMultilevel"/>
    <w:tmpl w:val="506A71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71312E8F"/>
    <w:multiLevelType w:val="hybridMultilevel"/>
    <w:tmpl w:val="734C8F3C"/>
    <w:lvl w:tplc="15C8FB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2AF64DC"/>
    <w:multiLevelType w:val="hybridMultilevel"/>
    <w:tmpl w:val="2F1CCEEE"/>
    <w:lvl w:tplc="736C8232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63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0"/>
  </w:num>
  <w:num w:numId="6">
    <w:abstractNumId w:val="2"/>
  </w:num>
  <w:num w:numId="7">
    <w:abstractNumId w:val="10"/>
  </w:num>
  <w:num w:numId="8">
    <w:abstractNumId w:val="3"/>
  </w:num>
  <w:num w:numId="9">
    <w:abstractNumId w:val="5"/>
  </w:num>
  <w:num w:numId="10">
    <w:abstractNumId w:val="6"/>
  </w:num>
  <w:num w:numId="11">
    <w:abstractNumId w:val="11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06C35"/>
    <w:rsid w:val="0001202A"/>
    <w:rsid w:val="00015125"/>
    <w:rsid w:val="000209AD"/>
    <w:rsid w:val="00025E45"/>
    <w:rsid w:val="0003531D"/>
    <w:rsid w:val="000440FC"/>
    <w:rsid w:val="00051E11"/>
    <w:rsid w:val="0005396D"/>
    <w:rsid w:val="000606CE"/>
    <w:rsid w:val="00064F47"/>
    <w:rsid w:val="00082D7E"/>
    <w:rsid w:val="00084FEA"/>
    <w:rsid w:val="00086232"/>
    <w:rsid w:val="000A3788"/>
    <w:rsid w:val="000C20F1"/>
    <w:rsid w:val="000C543C"/>
    <w:rsid w:val="000C5CB1"/>
    <w:rsid w:val="000C72EB"/>
    <w:rsid w:val="000C7F37"/>
    <w:rsid w:val="000E0DB7"/>
    <w:rsid w:val="000E1BCA"/>
    <w:rsid w:val="000E414B"/>
    <w:rsid w:val="000F0C64"/>
    <w:rsid w:val="000F22FF"/>
    <w:rsid w:val="000F55F6"/>
    <w:rsid w:val="001164EA"/>
    <w:rsid w:val="00140880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A629D"/>
    <w:rsid w:val="001C348C"/>
    <w:rsid w:val="001D5857"/>
    <w:rsid w:val="001E6386"/>
    <w:rsid w:val="001E75FC"/>
    <w:rsid w:val="002142C7"/>
    <w:rsid w:val="0021564C"/>
    <w:rsid w:val="00217878"/>
    <w:rsid w:val="00223C8E"/>
    <w:rsid w:val="0025032E"/>
    <w:rsid w:val="00252C63"/>
    <w:rsid w:val="00255E1A"/>
    <w:rsid w:val="00276A2A"/>
    <w:rsid w:val="00291B9C"/>
    <w:rsid w:val="002B2C69"/>
    <w:rsid w:val="002C29D8"/>
    <w:rsid w:val="002C787D"/>
    <w:rsid w:val="002E20BE"/>
    <w:rsid w:val="002E4FA2"/>
    <w:rsid w:val="00301AF4"/>
    <w:rsid w:val="003021E7"/>
    <w:rsid w:val="003050AD"/>
    <w:rsid w:val="00313F98"/>
    <w:rsid w:val="00317EAF"/>
    <w:rsid w:val="003235CD"/>
    <w:rsid w:val="003258FC"/>
    <w:rsid w:val="00325955"/>
    <w:rsid w:val="00327B99"/>
    <w:rsid w:val="00341886"/>
    <w:rsid w:val="0034330E"/>
    <w:rsid w:val="0034611D"/>
    <w:rsid w:val="0034686C"/>
    <w:rsid w:val="00364B4C"/>
    <w:rsid w:val="00366021"/>
    <w:rsid w:val="00377083"/>
    <w:rsid w:val="003A4406"/>
    <w:rsid w:val="003B0E86"/>
    <w:rsid w:val="003B4C28"/>
    <w:rsid w:val="003E08E5"/>
    <w:rsid w:val="003E147C"/>
    <w:rsid w:val="003E242A"/>
    <w:rsid w:val="003E25F9"/>
    <w:rsid w:val="003E3CD7"/>
    <w:rsid w:val="003E556F"/>
    <w:rsid w:val="003F28A4"/>
    <w:rsid w:val="004039B7"/>
    <w:rsid w:val="00403D39"/>
    <w:rsid w:val="00405B85"/>
    <w:rsid w:val="004105B6"/>
    <w:rsid w:val="004344E7"/>
    <w:rsid w:val="00441C94"/>
    <w:rsid w:val="00443CE2"/>
    <w:rsid w:val="004453B6"/>
    <w:rsid w:val="00451DD6"/>
    <w:rsid w:val="00470B34"/>
    <w:rsid w:val="004806AD"/>
    <w:rsid w:val="004840F9"/>
    <w:rsid w:val="00484B61"/>
    <w:rsid w:val="00490F82"/>
    <w:rsid w:val="00497410"/>
    <w:rsid w:val="004B741D"/>
    <w:rsid w:val="004C30EF"/>
    <w:rsid w:val="004C420D"/>
    <w:rsid w:val="004C7B1A"/>
    <w:rsid w:val="004E5065"/>
    <w:rsid w:val="004F4BD5"/>
    <w:rsid w:val="004F70C4"/>
    <w:rsid w:val="00500BBD"/>
    <w:rsid w:val="00502F33"/>
    <w:rsid w:val="00505FB8"/>
    <w:rsid w:val="0051183E"/>
    <w:rsid w:val="00512D34"/>
    <w:rsid w:val="00521F89"/>
    <w:rsid w:val="00535923"/>
    <w:rsid w:val="0055624C"/>
    <w:rsid w:val="00570B0B"/>
    <w:rsid w:val="00575754"/>
    <w:rsid w:val="00580AE3"/>
    <w:rsid w:val="00581D53"/>
    <w:rsid w:val="0058616F"/>
    <w:rsid w:val="005917F2"/>
    <w:rsid w:val="00596DE6"/>
    <w:rsid w:val="005B330A"/>
    <w:rsid w:val="005B403D"/>
    <w:rsid w:val="005B6620"/>
    <w:rsid w:val="005C1CFD"/>
    <w:rsid w:val="005C7E2C"/>
    <w:rsid w:val="005D2148"/>
    <w:rsid w:val="005D2412"/>
    <w:rsid w:val="005D2989"/>
    <w:rsid w:val="005D6E10"/>
    <w:rsid w:val="005F6EB7"/>
    <w:rsid w:val="00607E75"/>
    <w:rsid w:val="00610A4E"/>
    <w:rsid w:val="006139EC"/>
    <w:rsid w:val="006235FB"/>
    <w:rsid w:val="00626EC3"/>
    <w:rsid w:val="006300DB"/>
    <w:rsid w:val="0064434C"/>
    <w:rsid w:val="006826C2"/>
    <w:rsid w:val="006837ED"/>
    <w:rsid w:val="006921D8"/>
    <w:rsid w:val="006A2408"/>
    <w:rsid w:val="006A56C2"/>
    <w:rsid w:val="006C23C0"/>
    <w:rsid w:val="006C2666"/>
    <w:rsid w:val="006C2A8F"/>
    <w:rsid w:val="006C541C"/>
    <w:rsid w:val="006D4883"/>
    <w:rsid w:val="006E44FD"/>
    <w:rsid w:val="006E6779"/>
    <w:rsid w:val="006F4B6F"/>
    <w:rsid w:val="00716850"/>
    <w:rsid w:val="007242CD"/>
    <w:rsid w:val="00725641"/>
    <w:rsid w:val="00727829"/>
    <w:rsid w:val="007400A8"/>
    <w:rsid w:val="00743ABF"/>
    <w:rsid w:val="007469BF"/>
    <w:rsid w:val="0074711B"/>
    <w:rsid w:val="0076068C"/>
    <w:rsid w:val="00764F4E"/>
    <w:rsid w:val="00770E51"/>
    <w:rsid w:val="00773931"/>
    <w:rsid w:val="007747C5"/>
    <w:rsid w:val="00775D35"/>
    <w:rsid w:val="00785200"/>
    <w:rsid w:val="00786F1E"/>
    <w:rsid w:val="00787E50"/>
    <w:rsid w:val="0079397E"/>
    <w:rsid w:val="007A7E59"/>
    <w:rsid w:val="007B7C12"/>
    <w:rsid w:val="007C031B"/>
    <w:rsid w:val="007C03FA"/>
    <w:rsid w:val="007C1241"/>
    <w:rsid w:val="007C3FEE"/>
    <w:rsid w:val="007C6BA0"/>
    <w:rsid w:val="0080666F"/>
    <w:rsid w:val="008267B8"/>
    <w:rsid w:val="00845777"/>
    <w:rsid w:val="0084757E"/>
    <w:rsid w:val="008559D4"/>
    <w:rsid w:val="00857D02"/>
    <w:rsid w:val="008737C5"/>
    <w:rsid w:val="008757C6"/>
    <w:rsid w:val="008763AA"/>
    <w:rsid w:val="008829A7"/>
    <w:rsid w:val="0088689D"/>
    <w:rsid w:val="00886EBE"/>
    <w:rsid w:val="008A0787"/>
    <w:rsid w:val="008A553C"/>
    <w:rsid w:val="008B5D75"/>
    <w:rsid w:val="008E2DD4"/>
    <w:rsid w:val="008F0110"/>
    <w:rsid w:val="008F4788"/>
    <w:rsid w:val="008F74F9"/>
    <w:rsid w:val="009001D6"/>
    <w:rsid w:val="009129C8"/>
    <w:rsid w:val="00914337"/>
    <w:rsid w:val="00927414"/>
    <w:rsid w:val="00930258"/>
    <w:rsid w:val="00933301"/>
    <w:rsid w:val="0093450C"/>
    <w:rsid w:val="00935547"/>
    <w:rsid w:val="009455EB"/>
    <w:rsid w:val="00945A56"/>
    <w:rsid w:val="00953C0B"/>
    <w:rsid w:val="00953CCE"/>
    <w:rsid w:val="00960C63"/>
    <w:rsid w:val="00961D63"/>
    <w:rsid w:val="00963406"/>
    <w:rsid w:val="009650C6"/>
    <w:rsid w:val="00972281"/>
    <w:rsid w:val="009807E2"/>
    <w:rsid w:val="00991C0B"/>
    <w:rsid w:val="00994095"/>
    <w:rsid w:val="009B4D62"/>
    <w:rsid w:val="009B61F0"/>
    <w:rsid w:val="009C13EB"/>
    <w:rsid w:val="009D695B"/>
    <w:rsid w:val="009E34A0"/>
    <w:rsid w:val="009E6385"/>
    <w:rsid w:val="00A025E8"/>
    <w:rsid w:val="00A07AC6"/>
    <w:rsid w:val="00A14779"/>
    <w:rsid w:val="00A27295"/>
    <w:rsid w:val="00A310E9"/>
    <w:rsid w:val="00A402F9"/>
    <w:rsid w:val="00A4584F"/>
    <w:rsid w:val="00A45AC5"/>
    <w:rsid w:val="00A508EB"/>
    <w:rsid w:val="00A57A0B"/>
    <w:rsid w:val="00A60716"/>
    <w:rsid w:val="00A60DC5"/>
    <w:rsid w:val="00A66E62"/>
    <w:rsid w:val="00A705B8"/>
    <w:rsid w:val="00A81489"/>
    <w:rsid w:val="00A91ED3"/>
    <w:rsid w:val="00A9321E"/>
    <w:rsid w:val="00AA791A"/>
    <w:rsid w:val="00AB37DA"/>
    <w:rsid w:val="00AB56F9"/>
    <w:rsid w:val="00AD24AA"/>
    <w:rsid w:val="00AD4A65"/>
    <w:rsid w:val="00B11D59"/>
    <w:rsid w:val="00B20E4C"/>
    <w:rsid w:val="00B22CCF"/>
    <w:rsid w:val="00B41F79"/>
    <w:rsid w:val="00B9209F"/>
    <w:rsid w:val="00B9414B"/>
    <w:rsid w:val="00BA63CF"/>
    <w:rsid w:val="00BB2037"/>
    <w:rsid w:val="00BB36DC"/>
    <w:rsid w:val="00BC33DE"/>
    <w:rsid w:val="00BC4DD6"/>
    <w:rsid w:val="00BD2EC4"/>
    <w:rsid w:val="00BE63C2"/>
    <w:rsid w:val="00BE718E"/>
    <w:rsid w:val="00BF7940"/>
    <w:rsid w:val="00C148D5"/>
    <w:rsid w:val="00C15361"/>
    <w:rsid w:val="00C2340C"/>
    <w:rsid w:val="00C26291"/>
    <w:rsid w:val="00C3548B"/>
    <w:rsid w:val="00C43FA3"/>
    <w:rsid w:val="00C46F0A"/>
    <w:rsid w:val="00C7086C"/>
    <w:rsid w:val="00C71C52"/>
    <w:rsid w:val="00C74FFE"/>
    <w:rsid w:val="00C8032F"/>
    <w:rsid w:val="00C82866"/>
    <w:rsid w:val="00C90D38"/>
    <w:rsid w:val="00C9197B"/>
    <w:rsid w:val="00CA5EA9"/>
    <w:rsid w:val="00CA7C83"/>
    <w:rsid w:val="00CB09AA"/>
    <w:rsid w:val="00CB0F92"/>
    <w:rsid w:val="00CD5342"/>
    <w:rsid w:val="00CE19FA"/>
    <w:rsid w:val="00CF4431"/>
    <w:rsid w:val="00CF5895"/>
    <w:rsid w:val="00D135A5"/>
    <w:rsid w:val="00D178DC"/>
    <w:rsid w:val="00D217E4"/>
    <w:rsid w:val="00D43D85"/>
    <w:rsid w:val="00D575E6"/>
    <w:rsid w:val="00D635A7"/>
    <w:rsid w:val="00D64559"/>
    <w:rsid w:val="00D71151"/>
    <w:rsid w:val="00D7740E"/>
    <w:rsid w:val="00D85A5F"/>
    <w:rsid w:val="00D86163"/>
    <w:rsid w:val="00D913A9"/>
    <w:rsid w:val="00D920FA"/>
    <w:rsid w:val="00D9732A"/>
    <w:rsid w:val="00DA778E"/>
    <w:rsid w:val="00DB00E4"/>
    <w:rsid w:val="00DB0AC7"/>
    <w:rsid w:val="00DB37C5"/>
    <w:rsid w:val="00DC0D99"/>
    <w:rsid w:val="00DC7BF5"/>
    <w:rsid w:val="00DD234C"/>
    <w:rsid w:val="00DD2365"/>
    <w:rsid w:val="00DD6486"/>
    <w:rsid w:val="00DD6D10"/>
    <w:rsid w:val="00DE3087"/>
    <w:rsid w:val="00DE58F9"/>
    <w:rsid w:val="00DF54AE"/>
    <w:rsid w:val="00E00105"/>
    <w:rsid w:val="00E00565"/>
    <w:rsid w:val="00E1321F"/>
    <w:rsid w:val="00E15F4B"/>
    <w:rsid w:val="00E33E37"/>
    <w:rsid w:val="00E430E2"/>
    <w:rsid w:val="00E55AA4"/>
    <w:rsid w:val="00E6000B"/>
    <w:rsid w:val="00E65680"/>
    <w:rsid w:val="00E73CF8"/>
    <w:rsid w:val="00E76E22"/>
    <w:rsid w:val="00E91BC9"/>
    <w:rsid w:val="00E977C6"/>
    <w:rsid w:val="00EB3D75"/>
    <w:rsid w:val="00EC45A9"/>
    <w:rsid w:val="00EC52D1"/>
    <w:rsid w:val="00ED0232"/>
    <w:rsid w:val="00ED3737"/>
    <w:rsid w:val="00EE4168"/>
    <w:rsid w:val="00EE5D3B"/>
    <w:rsid w:val="00EF606F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9760D"/>
    <w:rsid w:val="00FA7686"/>
    <w:rsid w:val="00FB2AB4"/>
    <w:rsid w:val="00FC4C60"/>
    <w:rsid w:val="00FC54C2"/>
    <w:rsid w:val="00FC7EE0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05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705B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705B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05B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05B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05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705B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705B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05B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05B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4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61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419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409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12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928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835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80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041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502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371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502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715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35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90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55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071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414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849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82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372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994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297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209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97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09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670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</izvorni_sadrzaj>
    <derivirana_varijabla naziv="DomainObject.Predmet.Broj_1">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St-612/2018</izvorni_sadrzaj>
    <derivirana_varijabla naziv="DomainObject.Predmet.OznakaBroj_1">St-612/2018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IHDEDENTAL d.o.o.</izvorni_sadrzaj>
    <derivirana_varijabla naziv="DomainObject.Predmet.ProtustrankaFormated_1">  IHDEDENTAL d.o.o.</derivirana_varijabla>
  </DomainObject.Predmet.ProtustrankaFormated>
  <DomainObject.Predmet.ProtustrankaFormatedOIB>
    <izvorni_sadrzaj>  IHDEDENTAL d.o.o., OIB 87116316171</izvorni_sadrzaj>
    <derivirana_varijabla naziv="DomainObject.Predmet.ProtustrankaFormatedOIB_1">  IHDEDENTAL d.o.o., OIB 87116316171</derivirana_varijabla>
  </DomainObject.Predmet.ProtustrankaFormatedOIB>
  <DomainObject.Predmet.ProtustrankaFormatedWithAdress>
    <izvorni_sadrzaj> IHDEDENTAL d.o.o., Ambroza Vraniczanya 1, 47000 Karlovac</izvorni_sadrzaj>
    <derivirana_varijabla naziv="DomainObject.Predmet.ProtustrankaFormatedWithAdress_1"> IHDEDENTAL d.o.o., Ambroza Vraniczanya 1, 47000 Karlovac</derivirana_varijabla>
  </DomainObject.Predmet.ProtustrankaFormatedWithAdress>
  <DomainObject.Predmet.ProtustrankaFormatedWithAdressOIB>
    <izvorni_sadrzaj> IHDEDENTAL d.o.o., OIB 87116316171, Ambroza Vraniczanya 1, 47000 Karlovac</izvorni_sadrzaj>
    <derivirana_varijabla naziv="DomainObject.Predmet.ProtustrankaFormatedWithAdressOIB_1"> IHDEDENTAL d.o.o., OIB 87116316171, Ambroza Vraniczanya 1, 47000 Karlovac</derivirana_varijabla>
  </DomainObject.Predmet.ProtustrankaFormatedWithAdressOIB>
  <DomainObject.Predmet.ProtustrankaWithAdress>
    <izvorni_sadrzaj>IHDEDENTAL d.o.o. Ambroza Vraniczanya 1, 47000 Karlovac</izvorni_sadrzaj>
    <derivirana_varijabla naziv="DomainObject.Predmet.ProtustrankaWithAdress_1">IHDEDENTAL d.o.o. Ambroza Vraniczanya 1, 47000 Karlovac</derivirana_varijabla>
  </DomainObject.Predmet.ProtustrankaWithAdress>
  <DomainObject.Predmet.ProtustrankaWithAdressOIB>
    <izvorni_sadrzaj>IHDEDENTAL d.o.o., OIB 87116316171, Ambroza Vraniczanya 1, 47000 Karlovac</izvorni_sadrzaj>
    <derivirana_varijabla naziv="DomainObject.Predmet.ProtustrankaWithAdressOIB_1">IHDEDENTAL d.o.o., OIB 87116316171, Ambroza Vraniczanya 1, 47000 Karlovac</derivirana_varijabla>
  </DomainObject.Predmet.ProtustrankaWithAdressOIB>
  <DomainObject.Predmet.ProtustrankaNazivFormated>
    <izvorni_sadrzaj>IHDEDENTAL d.o.o.</izvorni_sadrzaj>
    <derivirana_varijabla naziv="DomainObject.Predmet.ProtustrankaNazivFormated_1">IHDEDENTAL d.o.o.</derivirana_varijabla>
  </DomainObject.Predmet.ProtustrankaNazivFormated>
  <DomainObject.Predmet.ProtustrankaNazivFormatedOIB>
    <izvorni_sadrzaj>IHDEDENTAL d.o.o., OIB 87116316171</izvorni_sadrzaj>
    <derivirana_varijabla naziv="DomainObject.Predmet.ProtustrankaNazivFormatedOIB_1">IHDEDENTAL d.o.o., OIB 87116316171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IHDEDENTAL d.o.o.</item>
    </izvorni_sadrzaj>
    <derivirana_varijabla naziv="DomainObject.Predmet.ProtuStrankaListFormated_1">
      <item>IHDEDENTAL d.o.o.</item>
    </derivirana_varijabla>
  </DomainObject.Predmet.ProtuStrankaListFormated>
  <DomainObject.Predmet.ProtuStrankaListFormatedOIB>
    <izvorni_sadrzaj>
      <item>IHDEDENTAL d.o.o., OIB 87116316171</item>
    </izvorni_sadrzaj>
    <derivirana_varijabla naziv="DomainObject.Predmet.ProtuStrankaListFormatedOIB_1">
      <item>IHDEDENTAL d.o.o., OIB 87116316171</item>
    </derivirana_varijabla>
  </DomainObject.Predmet.ProtuStrankaListFormatedOIB>
  <DomainObject.Predmet.ProtuStrankaListFormatedWithAdress>
    <izvorni_sadrzaj>
      <item>IHDEDENTAL d.o.o., Ambroza Vraniczanya 1, 47000 Karlovac</item>
    </izvorni_sadrzaj>
    <derivirana_varijabla naziv="DomainObject.Predmet.ProtuStrankaListFormatedWithAdress_1">
      <item>IHDEDENTAL d.o.o., Ambroza Vraniczanya 1, 47000 Karlovac</item>
    </derivirana_varijabla>
  </DomainObject.Predmet.ProtuStrankaListFormatedWithAdress>
  <DomainObject.Predmet.ProtuStrankaListFormatedWithAdressOIB>
    <izvorni_sadrzaj>
      <item>IHDEDENTAL d.o.o., OIB 87116316171, Ambroza Vraniczanya 1, 47000 Karlovac</item>
    </izvorni_sadrzaj>
    <derivirana_varijabla naziv="DomainObject.Predmet.ProtuStrankaListFormatedWithAdressOIB_1">
      <item>IHDEDENTAL d.o.o., OIB 87116316171, Ambroza Vraniczanya 1, 47000 Karlovac</item>
    </derivirana_varijabla>
  </DomainObject.Predmet.ProtuStrankaListFormatedWithAdressOIB>
  <DomainObject.Predmet.ProtuStrankaListNazivFormated>
    <izvorni_sadrzaj>
      <item>IHDEDENTAL d.o.o.</item>
    </izvorni_sadrzaj>
    <derivirana_varijabla naziv="DomainObject.Predmet.ProtuStrankaListNazivFormated_1">
      <item>IHDEDENTAL d.o.o.</item>
    </derivirana_varijabla>
  </DomainObject.Predmet.ProtuStrankaListNazivFormated>
  <DomainObject.Predmet.ProtuStrankaListNazivFormatedOIB>
    <izvorni_sadrzaj>
      <item>IHDEDENTAL d.o.o., OIB 87116316171</item>
    </izvorni_sadrzaj>
    <derivirana_varijabla naziv="DomainObject.Predmet.ProtuStrankaListNazivFormatedOIB_1">
      <item>IHDEDENTAL d.o.o., OIB 87116316171</item>
    </derivirana_varijabla>
  </DomainObject.Predmet.ProtuStrankaListNazivFormatedOIB>
  <DomainObject.Predmet.OstaliListFormated>
    <izvorni_sadrzaj>
      <item>Stefan Klaus Alfred Ihde</item>
    </izvorni_sadrzaj>
    <derivirana_varijabla naziv="DomainObject.Predmet.OstaliListFormated_1">
      <item>Stefan Klaus Alfred Ihde</item>
    </derivirana_varijabla>
  </DomainObject.Predmet.OstaliListFormated>
  <DomainObject.Predmet.OstaliListFormatedOIB>
    <izvorni_sadrzaj>
      <item>Stefan Klaus Alfred Ihde, OIB 49684360650</item>
    </izvorni_sadrzaj>
    <derivirana_varijabla naziv="DomainObject.Predmet.OstaliListFormatedOIB_1">
      <item>Stefan Klaus Alfred Ihde, OIB 49684360650</item>
    </derivirana_varijabla>
  </DomainObject.Predmet.OstaliListFormatedOIB>
  <DomainObject.Predmet.OstaliListFormatedWithAdress>
    <izvorni_sadrzaj>
      <item>Stefan Klaus Alfred Ihde, Vrba 0, Budva  Vrba</item>
    </izvorni_sadrzaj>
    <derivirana_varijabla naziv="DomainObject.Predmet.OstaliListFormatedWithAdress_1">
      <item>Stefan Klaus Alfred Ihde, Vrba 0, Budva  Vrba</item>
    </derivirana_varijabla>
  </DomainObject.Predmet.OstaliListFormatedWithAdress>
  <DomainObject.Predmet.OstaliListFormatedWithAdressOIB>
    <izvorni_sadrzaj>
      <item>Stefan Klaus Alfred Ihde, OIB 49684360650, Vrba 0, Budva  Vrba</item>
    </izvorni_sadrzaj>
    <derivirana_varijabla naziv="DomainObject.Predmet.OstaliListFormatedWithAdressOIB_1">
      <item>Stefan Klaus Alfred Ihde, OIB 49684360650, Vrba 0, Budva  Vrba</item>
    </derivirana_varijabla>
  </DomainObject.Predmet.OstaliListFormatedWithAdressOIB>
  <DomainObject.Predmet.OstaliListNazivFormated>
    <izvorni_sadrzaj>
      <item>Stefan Klaus Alfred Ihde</item>
    </izvorni_sadrzaj>
    <derivirana_varijabla naziv="DomainObject.Predmet.OstaliListNazivFormated_1">
      <item>Stefan Klaus Alfred Ihde</item>
    </derivirana_varijabla>
  </DomainObject.Predmet.OstaliListNazivFormated>
  <DomainObject.Predmet.OstaliListNazivFormatedOIB>
    <izvorni_sadrzaj>
      <item>Stefan Klaus Alfred Ihde, OIB 49684360650</item>
    </izvorni_sadrzaj>
    <derivirana_varijabla naziv="DomainObject.Predmet.OstaliListNazivFormatedOIB_1">
      <item>Stefan Klaus Alfred Ihde, OIB 49684360650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IHDEDENTAL d.o.o.</izvorni_sadrzaj>
    <derivirana_varijabla naziv="DomainObject.Predmet.ProtustrankaIDrugi_1">IHDEDENTAL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IHDEDENTAL d.o.o., OIB 87116316171, Ambroza Vraniczanya 1, 47000 Karlovac</izvorni_sadrzaj>
    <derivirana_varijabla naziv="DomainObject.Predmet.ProtustrankaIDrugiAdressOIB_1">IHDEDENTAL d.o.o., OIB 87116316171, Ambroza Vraniczanya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IHDEDENTAL d.o.o.</item>
      <item>FINA regionalni centar Zagreb, podružnica Karlovac</item>
      <item>Stefan Klaus Alfred Ihde</item>
    </izvorni_sadrzaj>
    <derivirana_varijabla naziv="DomainObject.Predmet.SudioniciListNaziv_1">
      <item>IHDEDENTAL d.o.o.</item>
      <item>FINA regionalni centar Zagreb, podružnica Karlovac</item>
      <item>Stefan Klaus Alfred Ihde</item>
    </derivirana_varijabla>
  </DomainObject.Predmet.SudioniciListNaziv>
  <DomainObject.Predmet.SudioniciListAdressOIB>
    <izvorni_sadrzaj>
      <item>IHDEDENTAL d.o.o., OIB 87116316171, Ambroza Vraniczanya 1,47000 Karlovac</item>
      <item>FINA regionalni centar Zagreb, podružnica Karlovac, OIB 85821130368, Vitezovićeva 1,47000 Karlovac</item>
      <item>Stefan Klaus Alfred Ihde, OIB 49684360650, Vrba 0,Budva  Vrba</item>
    </izvorni_sadrzaj>
    <derivirana_varijabla naziv="DomainObject.Predmet.SudioniciListAdressOIB_1">
      <item>IHDEDENTAL d.o.o., OIB 87116316171, Ambroza Vraniczanya 1,47000 Karlovac</item>
      <item>FINA regionalni centar Zagreb, podružnica Karlovac, OIB 85821130368, Vitezovićeva 1,47000 Karlovac</item>
      <item>Stefan Klaus Alfred Ihde, OIB 49684360650, Vrba 0,Budva  Vrba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87116316171</item>
      <item>, OIB 85821130368</item>
      <item>, OIB 49684360650</item>
    </izvorni_sadrzaj>
    <derivirana_varijabla naziv="DomainObject.Predmet.SudioniciListNazivOIB_1">
      <item>, OIB 87116316171</item>
      <item>, OIB 85821130368</item>
      <item>, OIB 49684360650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siječnja 2019.</izvorni_sadrzaj>
    <derivirana_varijabla naziv="DomainObject.Predmet.DatumZadnjeOdrzaneSudskeRadnje_1">31. siječnja 2019.</derivirana_varijabla>
  </DomainObject.Predmet.DatumZadnjeOdrzaneSudskeRadnje>
  <DomainObject.PredzadnjaOdlukaIzPredmeta.DatumDonosenjaOdluke>
    <izvorni_sadrzaj>16. srpnja 2018.</izvorni_sadrzaj>
    <derivirana_varijabla naziv="DomainObject.PredzadnjaOdlukaIzPredmeta.DatumDonosenjaOdluke_1">16. srpnja 2018.</derivirana_varijabla>
  </DomainObject.PredzadnjaOdlukaIzPredmeta.DatumDonosenjaOdluke>
  <DomainObject.PredzadnjaOdlukaIzPredmeta.Oznaka>
    <izvorni_sadrzaj>St-612/2018-3</izvorni_sadrzaj>
    <derivirana_varijabla naziv="DomainObject.PredzadnjaOdlukaIzPredmeta.Oznaka_1">St-612/2018-3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FEF152-C957-4FE3-9682-F1A07A6115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682</properties:Words>
  <properties:Characters>3678</properties:Characters>
  <properties:Lines>104</properties:Lines>
  <properties:Paragraphs>51</properties:Paragraphs>
  <properties:TotalTime>198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5274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2018-04-11T12:33:00Z</dcterms:created>
  <dc:creator>hermanj</dc:creator>
  <cp:lastModifiedBy>Sanja Ban</cp:lastModifiedBy>
  <cp:lastPrinted>2019-01-31T11:39:00Z</cp:lastPrinted>
  <dcterms:modified xmlns:xsi="http://www.w3.org/2001/XMLSchema-instance" xsi:type="dcterms:W3CDTF">2019-01-31T11:39:00Z</dcterms:modified>
  <cp:revision>26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zainteresiranim osobama za uplatu predujma -  nakon ročišta za ispitivanje uvjeta.docx)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