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662e" w14:paraId="749662e" w:rsidRDefault="006A6F7B" w:rsidP="006A6F7B" w:rsidR="006A6F7B">
      <w:pPr>
        <w:autoSpaceDE w:val="false"/>
        <w:autoSpaceDN w:val="false"/>
        <w:adjustRightInd w:val="false"/>
        <w:spacing w:lineRule="exact" w:line="230" w:after="0"/>
        <w:ind w:left="728"/>
        <w15:collapsed w:val="false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4"/>
          <w:sz w:val="16"/>
          <w:szCs w:val="16"/>
        </w:rPr>
        <w:t xml:space="preserve">               Stečajna masa iza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57" w:after="207"/>
        <w:ind w:left="708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 xml:space="preserve">               SLAVONIJA d.d.</w:t>
      </w:r>
      <w:r>
        <w:rPr>
          <w:rFonts w:cs="Times New Roman"/>
          <w:sz w:val="16"/>
          <w:szCs w:val="16"/>
        </w:rPr>
        <w:br/>
      </w:r>
      <w:r>
        <w:rPr>
          <w:rFonts w:cs="Times New Roman"/>
          <w:color w:val="000000"/>
          <w:sz w:val="16"/>
          <w:szCs w:val="16"/>
        </w:rPr>
        <w:t xml:space="preserve">               F. Rusana 100</w:t>
      </w:r>
      <w:r>
        <w:rPr>
          <w:rFonts w:cs="Times New Roman"/>
          <w:sz w:val="16"/>
          <w:szCs w:val="16"/>
        </w:rPr>
        <w:br/>
      </w:r>
      <w:r>
        <w:rPr>
          <w:rFonts w:cs="Times New Roman"/>
          <w:color w:val="000000"/>
          <w:sz w:val="16"/>
          <w:szCs w:val="16"/>
        </w:rPr>
        <w:t xml:space="preserve">               Virovitica</w:t>
      </w:r>
      <w:r>
        <w:rPr>
          <w:rFonts w:cs="Times New Roman"/>
          <w:sz w:val="16"/>
          <w:szCs w:val="16"/>
        </w:rPr>
        <w:br/>
      </w:r>
      <w:r>
        <w:rPr>
          <w:rFonts w:cs="Times New Roman"/>
          <w:color w:val="000000"/>
          <w:sz w:val="16"/>
          <w:szCs w:val="16"/>
        </w:rPr>
        <w:t xml:space="preserve">              OIB 27739721372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7" w:after="0"/>
        <w:ind w:firstLine="688" w:left="2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1"/>
          <w:sz w:val="16"/>
          <w:szCs w:val="16"/>
        </w:rPr>
        <w:t xml:space="preserve">       Virovitica, 26.06.2017.</w:t>
      </w:r>
    </w:p>
    <w:p w:rsidRDefault="006A6F7B" w:rsidP="006A6F7B" w:rsidR="006A6F7B">
      <w:pPr>
        <w:tabs>
          <w:tab w:pos="1118" w:val="left"/>
        </w:tabs>
        <w:autoSpaceDE w:val="false"/>
        <w:autoSpaceDN w:val="false"/>
        <w:adjustRightInd w:val="false"/>
        <w:spacing w:lineRule="exact" w:line="223" w:after="0"/>
        <w:ind w:left="562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 xml:space="preserve"> </w:t>
      </w:r>
      <w:r>
        <w:rPr>
          <w:rFonts w:cs="Times New Roman"/>
          <w:b/>
          <w:bCs/>
          <w:color w:val="000000"/>
          <w:sz w:val="16"/>
          <w:szCs w:val="16"/>
        </w:rPr>
        <w:tab/>
        <w:t xml:space="preserve"> 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40" w:after="0"/>
        <w:ind w:left="562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firstLine="688" w:left="2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 xml:space="preserve">            Na broj: St-217/17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2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2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385" w:after="0"/>
        <w:ind w:left="2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tabs>
          <w:tab w:pos="1252" w:val="left"/>
        </w:tabs>
        <w:autoSpaceDE w:val="false"/>
        <w:autoSpaceDN w:val="false"/>
        <w:adjustRightInd w:val="false"/>
        <w:spacing w:lineRule="exact" w:line="243" w:after="0"/>
        <w:ind w:left="45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1"/>
          <w:sz w:val="16"/>
          <w:szCs w:val="16"/>
        </w:rPr>
        <w:t xml:space="preserve">       Red.</w:t>
      </w:r>
      <w:r>
        <w:rPr>
          <w:rFonts w:cs="Times New Roman"/>
          <w:color w:val="000000"/>
          <w:sz w:val="16"/>
          <w:szCs w:val="16"/>
        </w:rPr>
        <w:tab/>
        <w:t xml:space="preserve">        </w:t>
      </w:r>
      <w:r>
        <w:rPr>
          <w:rFonts w:cs="Times New Roman"/>
          <w:color w:val="000000"/>
          <w:position w:val="-1"/>
          <w:sz w:val="16"/>
          <w:szCs w:val="16"/>
        </w:rPr>
        <w:t>Vjerovnik</w:t>
      </w:r>
      <w:r>
        <w:rPr>
          <w:rFonts w:cs="Times New Roman"/>
          <w:sz w:val="16"/>
          <w:szCs w:val="16"/>
        </w:rPr>
        <w:br/>
      </w:r>
      <w:r>
        <w:rPr>
          <w:rFonts w:cs="Times New Roman"/>
          <w:color w:val="000000"/>
          <w:position w:val="-2"/>
          <w:sz w:val="16"/>
          <w:szCs w:val="16"/>
        </w:rPr>
        <w:t xml:space="preserve">        br.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47" w:after="0"/>
        <w:ind w:left="355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2"/>
          <w:sz w:val="16"/>
          <w:szCs w:val="16"/>
        </w:rPr>
        <w:t xml:space="preserve">   1.</w:t>
      </w:r>
      <w:r>
        <w:rPr>
          <w:rFonts w:cs="Times New Roman"/>
          <w:color w:val="000000"/>
          <w:spacing w:val="5"/>
          <w:sz w:val="16"/>
          <w:szCs w:val="16"/>
        </w:rPr>
        <w:t xml:space="preserve">                         </w:t>
      </w:r>
      <w:r>
        <w:rPr>
          <w:rFonts w:cs="Times New Roman"/>
          <w:color w:val="000000"/>
          <w:position w:val="-2"/>
          <w:sz w:val="16"/>
          <w:szCs w:val="16"/>
        </w:rPr>
        <w:t>RH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44" w:after="0"/>
        <w:ind w:left="582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1"/>
          <w:sz w:val="16"/>
          <w:szCs w:val="16"/>
        </w:rPr>
        <w:t xml:space="preserve">                 MINISTARSTVO</w:t>
      </w:r>
      <w:r>
        <w:rPr>
          <w:rFonts w:cs="Times New Roman"/>
          <w:sz w:val="16"/>
          <w:szCs w:val="16"/>
        </w:rPr>
        <w:br/>
      </w:r>
      <w:r>
        <w:rPr>
          <w:rFonts w:cs="Times New Roman"/>
          <w:color w:val="000000"/>
          <w:position w:val="-2"/>
          <w:sz w:val="16"/>
          <w:szCs w:val="16"/>
        </w:rPr>
        <w:t xml:space="preserve">                      FINANCIJA</w:t>
      </w:r>
      <w:r>
        <w:rPr>
          <w:rFonts w:cs="Times New Roman"/>
          <w:sz w:val="16"/>
          <w:szCs w:val="16"/>
        </w:rPr>
        <w:br/>
      </w:r>
      <w:r>
        <w:rPr>
          <w:rFonts w:cs="Times New Roman"/>
          <w:color w:val="000000"/>
          <w:position w:val="-3"/>
          <w:sz w:val="16"/>
          <w:szCs w:val="16"/>
        </w:rPr>
        <w:t xml:space="preserve">           POREZNA UPRAVA</w:t>
      </w:r>
      <w:r>
        <w:rPr>
          <w:rFonts w:cs="Times New Roman"/>
          <w:sz w:val="16"/>
          <w:szCs w:val="16"/>
        </w:rPr>
        <w:br/>
      </w:r>
      <w:r>
        <w:rPr>
          <w:rFonts w:cs="Times New Roman"/>
          <w:color w:val="000000"/>
          <w:position w:val="-3"/>
          <w:sz w:val="16"/>
          <w:szCs w:val="16"/>
        </w:rPr>
        <w:t xml:space="preserve">                      ZAGREB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57" w:after="0"/>
        <w:ind w:left="582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1"/>
          <w:sz w:val="16"/>
          <w:szCs w:val="16"/>
        </w:rPr>
        <w:t xml:space="preserve">                 OIB 18683136487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37" w:after="0"/>
        <w:ind w:left="355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3"/>
          <w:sz w:val="16"/>
          <w:szCs w:val="16"/>
        </w:rPr>
        <w:t xml:space="preserve">  2.</w:t>
      </w:r>
      <w:r>
        <w:rPr>
          <w:rFonts w:cs="Times New Roman"/>
          <w:color w:val="000000"/>
          <w:spacing w:val="5"/>
          <w:sz w:val="16"/>
          <w:szCs w:val="16"/>
        </w:rPr>
        <w:t xml:space="preserve">                       </w:t>
      </w:r>
      <w:r>
        <w:rPr>
          <w:rFonts w:cs="Times New Roman"/>
          <w:color w:val="000000"/>
          <w:position w:val="-3"/>
          <w:sz w:val="16"/>
          <w:szCs w:val="16"/>
        </w:rPr>
        <w:t>HZMO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67" w:after="0"/>
        <w:ind w:left="582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 xml:space="preserve">                 OIB 84397956623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27" w:after="0"/>
        <w:ind w:left="355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4"/>
          <w:sz w:val="16"/>
          <w:szCs w:val="16"/>
        </w:rPr>
        <w:t xml:space="preserve">  3.                        </w:t>
      </w:r>
      <w:r>
        <w:rPr>
          <w:rFonts w:cs="Times New Roman"/>
          <w:color w:val="000000"/>
          <w:spacing w:val="5"/>
          <w:sz w:val="16"/>
          <w:szCs w:val="16"/>
        </w:rPr>
        <w:t xml:space="preserve"> </w:t>
      </w:r>
      <w:r>
        <w:rPr>
          <w:rFonts w:cs="Times New Roman"/>
          <w:color w:val="000000"/>
          <w:position w:val="-4"/>
          <w:sz w:val="16"/>
          <w:szCs w:val="16"/>
        </w:rPr>
        <w:t>HZZO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64" w:after="0"/>
        <w:ind w:left="582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1"/>
          <w:sz w:val="16"/>
          <w:szCs w:val="16"/>
        </w:rPr>
        <w:t xml:space="preserve">                 OIB 02958272670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582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 xml:space="preserve">                      UKUPNO: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br w:type="column"/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7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 xml:space="preserve">     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553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214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 xml:space="preserve">         Adresa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33" w:after="0"/>
        <w:ind w:left="2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4"/>
          <w:sz w:val="16"/>
          <w:szCs w:val="16"/>
        </w:rPr>
        <w:t>Katančićeva 5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2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10000 ZAGREB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2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2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429" w:after="0"/>
        <w:ind w:left="2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23" w:after="0"/>
        <w:ind w:left="2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4"/>
          <w:sz w:val="16"/>
          <w:szCs w:val="16"/>
        </w:rPr>
        <w:t>A. Mihanovića 3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47" w:after="0"/>
        <w:ind w:left="2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2"/>
          <w:sz w:val="16"/>
          <w:szCs w:val="16"/>
        </w:rPr>
        <w:t>10000 ZAGREB</w:t>
      </w:r>
      <w:r>
        <w:rPr>
          <w:rFonts w:cs="Times New Roman"/>
          <w:sz w:val="16"/>
          <w:szCs w:val="16"/>
        </w:rPr>
        <w:br/>
      </w:r>
      <w:proofErr w:type="spellStart"/>
      <w:r>
        <w:rPr>
          <w:rFonts w:cs="Times New Roman"/>
          <w:color w:val="000000"/>
          <w:position w:val="-4"/>
          <w:sz w:val="16"/>
          <w:szCs w:val="16"/>
        </w:rPr>
        <w:t>Margaretska</w:t>
      </w:r>
      <w:proofErr w:type="spellEnd"/>
      <w:r>
        <w:rPr>
          <w:rFonts w:cs="Times New Roman"/>
          <w:color w:val="000000"/>
          <w:position w:val="-4"/>
          <w:sz w:val="16"/>
          <w:szCs w:val="16"/>
        </w:rPr>
        <w:t xml:space="preserve"> 3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2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10000 ZAGREB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br w:type="column"/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554" w:after="0"/>
        <w:ind w:left="147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44" w:after="0"/>
        <w:ind w:left="147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3"/>
          <w:sz w:val="16"/>
          <w:szCs w:val="16"/>
        </w:rPr>
        <w:t>Redno mjesto i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43" w:after="0"/>
        <w:ind w:left="157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3"/>
          <w:sz w:val="16"/>
          <w:szCs w:val="16"/>
        </w:rPr>
        <w:t>osnova tražbine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19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1., kamate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19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19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19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389" w:after="0"/>
        <w:ind w:left="19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231"/>
        <w:ind w:left="19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1., kamate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19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1., kamate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64" w:after="0"/>
        <w:ind w:left="1416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br w:type="column"/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64" w:after="0"/>
        <w:ind w:left="1416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64" w:after="0"/>
        <w:ind w:left="1416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64" w:after="0"/>
        <w:ind w:left="1416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432" w:after="0"/>
        <w:ind w:left="1416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38" w:after="0"/>
        <w:ind w:left="1416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2"/>
          <w:sz w:val="16"/>
          <w:szCs w:val="16"/>
        </w:rPr>
        <w:t xml:space="preserve">     Trgovački sud  u Bjelovaru</w:t>
      </w:r>
      <w:r>
        <w:rPr>
          <w:rFonts w:cs="Times New Roman"/>
          <w:sz w:val="16"/>
          <w:szCs w:val="16"/>
        </w:rPr>
        <w:br/>
      </w:r>
      <w:r>
        <w:rPr>
          <w:rFonts w:cs="Times New Roman"/>
          <w:color w:val="000000"/>
          <w:position w:val="-5"/>
          <w:sz w:val="16"/>
          <w:szCs w:val="16"/>
        </w:rPr>
        <w:t xml:space="preserve">     Šetalište dr. I. </w:t>
      </w:r>
      <w:proofErr w:type="spellStart"/>
      <w:r>
        <w:rPr>
          <w:rFonts w:cs="Times New Roman"/>
          <w:color w:val="000000"/>
          <w:position w:val="-5"/>
          <w:sz w:val="16"/>
          <w:szCs w:val="16"/>
        </w:rPr>
        <w:t>Lebovića</w:t>
      </w:r>
      <w:proofErr w:type="spellEnd"/>
      <w:r>
        <w:rPr>
          <w:rFonts w:cs="Times New Roman"/>
          <w:color w:val="000000"/>
          <w:position w:val="-5"/>
          <w:sz w:val="16"/>
          <w:szCs w:val="16"/>
        </w:rPr>
        <w:t xml:space="preserve"> br. 42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21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 xml:space="preserve">     43000 Bjelovar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21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21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21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1421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306" w:after="0"/>
        <w:ind w:left="1421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tabs>
          <w:tab w:pos="1801" w:val="left"/>
        </w:tabs>
        <w:autoSpaceDE w:val="false"/>
        <w:autoSpaceDN w:val="false"/>
        <w:adjustRightInd w:val="false"/>
        <w:spacing w:lineRule="exact" w:line="227" w:after="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4"/>
          <w:sz w:val="16"/>
          <w:szCs w:val="16"/>
        </w:rPr>
        <w:t>Prijavljeno,</w:t>
      </w:r>
      <w:r>
        <w:rPr>
          <w:rFonts w:cs="Times New Roman"/>
          <w:color w:val="000000"/>
          <w:sz w:val="16"/>
          <w:szCs w:val="16"/>
        </w:rPr>
        <w:t xml:space="preserve">                            </w:t>
      </w:r>
      <w:r>
        <w:rPr>
          <w:rFonts w:cs="Times New Roman"/>
          <w:color w:val="000000"/>
          <w:position w:val="-4"/>
          <w:sz w:val="16"/>
          <w:szCs w:val="16"/>
        </w:rPr>
        <w:t>Osporeno,</w:t>
      </w:r>
    </w:p>
    <w:p w:rsidRDefault="006A6F7B" w:rsidP="006A6F7B" w:rsidR="006A6F7B">
      <w:pPr>
        <w:tabs>
          <w:tab w:pos="2184" w:val="left"/>
        </w:tabs>
        <w:autoSpaceDE w:val="false"/>
        <w:autoSpaceDN w:val="false"/>
        <w:adjustRightInd w:val="false"/>
        <w:spacing w:lineRule="exact" w:line="260" w:after="0"/>
        <w:ind w:left="416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2"/>
          <w:sz w:val="16"/>
          <w:szCs w:val="16"/>
        </w:rPr>
        <w:t>kn</w:t>
      </w:r>
      <w:r>
        <w:rPr>
          <w:rFonts w:cs="Times New Roman"/>
          <w:color w:val="000000"/>
          <w:sz w:val="16"/>
          <w:szCs w:val="16"/>
        </w:rPr>
        <w:tab/>
      </w:r>
      <w:proofErr w:type="spellStart"/>
      <w:r>
        <w:rPr>
          <w:rFonts w:cs="Times New Roman"/>
          <w:color w:val="000000"/>
          <w:position w:val="-2"/>
          <w:sz w:val="16"/>
          <w:szCs w:val="16"/>
        </w:rPr>
        <w:t>kn</w:t>
      </w:r>
      <w:proofErr w:type="spellEnd"/>
    </w:p>
    <w:p w:rsidRDefault="006A6F7B" w:rsidP="006A6F7B" w:rsidR="006A6F7B">
      <w:pPr>
        <w:tabs>
          <w:tab w:pos="2791" w:val="left"/>
        </w:tabs>
        <w:autoSpaceDE w:val="false"/>
        <w:autoSpaceDN w:val="false"/>
        <w:adjustRightInd w:val="false"/>
        <w:spacing w:lineRule="exact" w:line="273" w:after="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161,551.39</w:t>
      </w:r>
      <w:r>
        <w:rPr>
          <w:rFonts w:cs="Times New Roman"/>
          <w:color w:val="000000"/>
          <w:sz w:val="16"/>
          <w:szCs w:val="16"/>
        </w:rPr>
        <w:tab/>
        <w:t>0.00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38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38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38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389" w:after="0"/>
        <w:ind w:left="38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tabs>
          <w:tab w:pos="2791" w:val="left"/>
        </w:tabs>
        <w:autoSpaceDE w:val="false"/>
        <w:autoSpaceDN w:val="false"/>
        <w:adjustRightInd w:val="false"/>
        <w:spacing w:lineRule="exact" w:line="273" w:after="221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456,110.44</w:t>
      </w:r>
      <w:r>
        <w:rPr>
          <w:rFonts w:cs="Times New Roman"/>
          <w:color w:val="000000"/>
          <w:sz w:val="16"/>
          <w:szCs w:val="16"/>
        </w:rPr>
        <w:tab/>
        <w:t>0.00</w:t>
      </w:r>
    </w:p>
    <w:p w:rsidRDefault="006A6F7B" w:rsidP="006A6F7B" w:rsidR="006A6F7B">
      <w:pPr>
        <w:tabs>
          <w:tab w:pos="2791" w:val="left"/>
        </w:tabs>
        <w:autoSpaceDE w:val="false"/>
        <w:autoSpaceDN w:val="false"/>
        <w:adjustRightInd w:val="false"/>
        <w:spacing w:lineRule="exact" w:line="273" w:after="227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201,385.31</w:t>
      </w:r>
      <w:r>
        <w:rPr>
          <w:rFonts w:cs="Times New Roman"/>
          <w:color w:val="000000"/>
          <w:sz w:val="16"/>
          <w:szCs w:val="16"/>
        </w:rPr>
        <w:tab/>
        <w:t>0.00</w:t>
      </w:r>
    </w:p>
    <w:p w:rsidRDefault="006A6F7B" w:rsidP="006A6F7B" w:rsidR="006A6F7B">
      <w:pPr>
        <w:tabs>
          <w:tab w:pos="2791" w:val="left"/>
        </w:tabs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819,047.14</w:t>
      </w:r>
      <w:r>
        <w:rPr>
          <w:rFonts w:cs="Times New Roman"/>
          <w:color w:val="000000"/>
          <w:sz w:val="16"/>
          <w:szCs w:val="16"/>
        </w:rPr>
        <w:tab/>
        <w:t>0.00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38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ind w:left="38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382" w:after="0"/>
        <w:ind w:left="38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64" w:after="0"/>
        <w:ind w:left="1421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Stečajni upravitelj</w:t>
      </w:r>
      <w:r>
        <w:rPr>
          <w:rFonts w:cs="Times New Roman"/>
          <w:sz w:val="16"/>
          <w:szCs w:val="16"/>
        </w:rPr>
        <w:br/>
      </w:r>
      <w:r>
        <w:rPr>
          <w:rFonts w:cs="Times New Roman"/>
          <w:color w:val="000000"/>
          <w:sz w:val="16"/>
          <w:szCs w:val="16"/>
        </w:rPr>
        <w:t xml:space="preserve"> Branko Valentić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br w:type="column"/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494" w:after="0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60" w:after="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position w:val="-2"/>
          <w:sz w:val="16"/>
          <w:szCs w:val="16"/>
        </w:rPr>
        <w:t>kn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161,551.39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138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138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0"/>
        <w:ind w:left="138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399" w:after="0"/>
        <w:ind w:left="138"/>
        <w:rPr>
          <w:rFonts w:cs="Times New Roman"/>
          <w:color w:val="000000"/>
          <w:sz w:val="16"/>
          <w:szCs w:val="16"/>
        </w:rPr>
      </w:pP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221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456,110.44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73" w:after="217"/>
        <w:rPr>
          <w:rFonts w:cs="Times New Roman"/>
          <w:color w:val="000000"/>
          <w:sz w:val="16"/>
          <w:szCs w:val="16"/>
        </w:rPr>
      </w:pPr>
      <w:r>
        <w:rPr>
          <w:rFonts w:cs="Times New Roman"/>
          <w:color w:val="000000"/>
          <w:sz w:val="16"/>
          <w:szCs w:val="16"/>
        </w:rPr>
        <w:t>201,385.31</w:t>
      </w:r>
    </w:p>
    <w:p w:rsidRDefault="006A6F7B" w:rsidP="006A6F7B" w:rsidR="006A6F7B">
      <w:pPr>
        <w:autoSpaceDE w:val="false"/>
        <w:autoSpaceDN w:val="false"/>
        <w:adjustRightInd w:val="false"/>
        <w:spacing w:lineRule="exact" w:line="286" w:after="0"/>
        <w:rPr>
          <w:rFonts w:cs="Times New Roman"/>
          <w:color w:val="000000"/>
          <w:sz w:val="16"/>
          <w:szCs w:val="16"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4229,e" o:spid="_x0000_s1026" id="Prostoručno 328" style="position:absolute;margin-left:54.25pt;margin-top:72.25pt;width:709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29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27" style="position:absolute;margin-left:54.25pt;margin-top:84.6pt;width:709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3ssUVFA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26" style="position:absolute;margin-left:54.25pt;margin-top:96.95pt;width:709.4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25" style="position:absolute;margin-left:54.25pt;margin-top:109.25pt;width:709.4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X8IaCFA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24" style="position:absolute;margin-left:54.25pt;margin-top:121.6pt;width:709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23" style="position:absolute;margin-left:54.25pt;margin-top:133.95pt;width:709.4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22" style="position:absolute;margin-left:54.25pt;margin-top:146.3pt;width:709.4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21" style="position:absolute;margin-left:54.25pt;margin-top:158.65pt;width:709.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20" style="position:absolute;margin-left:54.25pt;margin-top:171pt;width:709.4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m0tA8FA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19" style="position:absolute;margin-left:54.25pt;margin-top:171pt;width:709.4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Azy3FA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18" style="position:absolute;margin-left:54.25pt;margin-top:183.3pt;width:709.4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op38FA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17" style="position:absolute;margin-left:54.25pt;margin-top:195.65pt;width:709.4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QwxblFA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16" style="position:absolute;margin-left:54.25pt;margin-top:208pt;width:709.4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15" style="position:absolute;margin-left:54.25pt;margin-top:220.35pt;width:709.4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wgVVyEw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14" style="position:absolute;margin-left:54.25pt;margin-top:232.7pt;width:709.4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13" style="position:absolute;margin-left:54.25pt;margin-top:245pt;width:709.4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12" style="position:absolute;margin-left:54.25pt;margin-top:257.35pt;width:709.4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11" style="position:absolute;margin-left:15.25pt;margin-top:272.3pt;width:709.4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10" style="position:absolute;margin-left:54.25pt;margin-top:282.05pt;width:709.4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09" style="position:absolute;margin-left:54.25pt;margin-top:294.4pt;width:709.4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v03LnFA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08" style="position:absolute;margin-left:54.25pt;margin-top:306.75pt;width:709.4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ctOsFA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07" style="position:absolute;margin-left:54.25pt;margin-top:319.05pt;width:709.4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NE1i1FA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06" style="position:absolute;margin-left:54.25pt;margin-top:331.4pt;width:709.4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05" style="position:absolute;margin-left:54.25pt;margin-top:343.75pt;width:709.4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04" style="position:absolute;margin-left:54.25pt;margin-top:356.1pt;width:709.4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03" style="position:absolute;margin-left:54.25pt;margin-top:356.1pt;width:709.4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02" style="position:absolute;margin-left:54.25pt;margin-top:368.45pt;width:709.4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01" style="position:absolute;margin-left:54.25pt;margin-top:380.75pt;width:709.4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300" style="position:absolute;margin-left:54.25pt;margin-top:393.1pt;width:709.4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299" style="position:absolute;margin-left:54.25pt;margin-top:405.45pt;width:709.4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298" style="position:absolute;margin-left:54.25pt;margin-top:417.8pt;width:709.4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297" style="position:absolute;margin-left:54.25pt;margin-top:430.15pt;width:709.4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296" style="position:absolute;margin-left:54.25pt;margin-top:442.5pt;width:709.4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295" style="position:absolute;margin-left:54.25pt;margin-top:454.8pt;width:709.4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294" style="position:absolute;margin-left:54.25pt;margin-top:467.15pt;width:709.4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293" style="position:absolute;margin-left:54.25pt;margin-top:479.5pt;width:709.4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292" style="position:absolute;margin-left:54.25pt;margin-top:491.85pt;width:709.4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path="m,l14193,e" o:spid="_x0000_s1026" id="Prostoručno 291" style="position:absolute;margin-left:54.25pt;margin-top:504.2pt;width:709.4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193,4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4229,e" o:spid="_x0000_s1026" id="Prostoručno 290" style="position:absolute;margin-left:54.25pt;margin-top:516.5pt;width:709.4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29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">
            <v:stroke joinstyle="miter" miterlimit="10"/>
            <v:path o:connectangles="0,0" o:connectlocs="0,0;90100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o:spid="_x0000_s1026" id="Prostoručno 289" style="position:absolute;margin-left:53.25pt;margin-top:70.75pt;width:2pt;height:447.2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">
            <v:stroke joinstyle="miter" miterlimit="10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o:spid="_x0000_s1026" id="Prostoručno 288" style="position:absolute;margin-left:81pt;margin-top:71.65pt;width:.2pt;height:445.4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">
            <v:stroke joinstyle="miter" miterlimit="10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o:spid="_x0000_s1026" id="Prostoručno 287" style="position:absolute;margin-left:197pt;margin-top:71.65pt;width:.2pt;height:445.4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">
            <v:stroke joinstyle="miter" miterlimit="10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o:spid="_x0000_s1026" id="Prostoručno 286" style="position:absolute;margin-left:294.85pt;margin-top:71.65pt;width:.2pt;height:445.4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">
            <v:stroke joinstyle="miter" miterlimit="10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o:spid="_x0000_s1026" id="Prostoručno 285" style="position:absolute;margin-left:383.2pt;margin-top:71.65pt;width:.2pt;height:445.45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">
            <v:stroke joinstyle="miter" miterlimit="10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o:spid="_x0000_s1026" id="Prostoručno 284" style="position:absolute;margin-left:470.05pt;margin-top:71.65pt;width:.2pt;height:445.4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">
            <v:stroke joinstyle="miter" miterlimit="10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o:spid="_x0000_s1026" id="Prostoručno 283" style="position:absolute;margin-left:560pt;margin-top:71.65pt;width:.2pt;height:445.4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">
            <v:stroke joinstyle="miter" miterlimit="10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.1pt" o:spid="_x0000_s1026" id="Prostoručno 282" style="position:absolute;margin-left:664.15pt;margin-top:71.65pt;width:.2pt;height:445.4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">
            <v:stroke joinstyle="miter" miterlimit="10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o:spid="_x0000_s1026" id="Prostoručno 281" style="position:absolute;margin-left:762.7pt;margin-top:70.75pt;width:2pt;height:447.2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">
            <v:stroke joinstyle="miter" miterlimit="10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577,e" o:spid="_x0000_s1026" id="Prostoručno 280" style="position:absolute;margin-left:54.25pt;margin-top:257.35pt;width:26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">
            <v:stroke joinstyle="miter" miterlimit="10"/>
            <v:path o:connectangles="0,0" o:connectlocs="0,0;3409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776,e" o:spid="_x0000_s1026" id="Prostoručno 279" style="position:absolute;margin-left:383.3pt;margin-top:257.35pt;width:86.8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76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">
            <v:stroke joinstyle="miter" miterlimit="10"/>
            <v:path o:connectangles="0,0" o:connectlocs="0,0;110236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123,e" o:spid="_x0000_s1026" id="Prostoručno 278" style="position:absolute;margin-left:560.1pt;margin-top:257.35pt;width:104.1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23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">
            <v:stroke joinstyle="miter" miterlimit="10"/>
            <v:path o:connectangles="0,0" o:connectlocs="0,0;132270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77" style="position:absolute;margin-left:81.1pt;margin-top:257.35pt;width:0;height:12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587,e" o:spid="_x0000_s1026" id="Prostoručno 276" style="position:absolute;margin-left:54.25pt;margin-top:257.35pt;width:27.3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">
            <v:stroke joinstyle="miter" miterlimit="10"/>
            <v:path o:connectangles="0,0" o:connectlocs="0,0;34734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75" style="position:absolute;margin-left:67.75pt;margin-top:256.85pt;width:0;height:12.8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74" style="position:absolute;margin-left:182.1pt;margin-top:257.75pt;width:0;height:12.3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370,e" o:spid="_x0000_s1026" id="Prostoručno 273" style="position:absolute;margin-left:81.1pt;margin-top:257.35pt;width:116.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70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">
            <v:stroke joinstyle="miter" miterlimit="10"/>
            <v:path o:connectangles="0,0" o:connectlocs="0,0;147955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72" style="position:absolute;margin-left:81.1pt;margin-top:256.85pt;width:0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71" style="position:absolute;margin-left:294.95pt;margin-top:257.35pt;width:0;height:12.3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007,e" o:spid="_x0000_s1026" id="Prostoručno 270" style="position:absolute;margin-left:197.1pt;margin-top:257.35pt;width:98.3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">
            <v:stroke joinstyle="miter" miterlimit="10"/>
            <v:path o:connectangles="0,0" o:connectlocs="0,0;124904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69" style="position:absolute;margin-left:182.1pt;margin-top:256.1pt;width:0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08,e" o:spid="_x0000_s1026" id="Prostoručno 268" style="position:absolute;margin-left:293.45pt;margin-top:257.35pt;width:88.4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08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">
            <v:stroke joinstyle="miter" miterlimit="10"/>
            <v:path o:connectangles="0,0" o:connectlocs="0,0;112268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67" style="position:absolute;margin-left:294.95pt;margin-top:256.85pt;width:0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66" style="position:absolute;margin-left:470.15pt;margin-top:257.35pt;width:0;height:12.3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786,e" o:spid="_x0000_s1026" id="Prostoručno 265" style="position:absolute;margin-left:369.45pt;margin-top:256.4pt;width:87.3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86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">
            <v:stroke joinstyle="miter" miterlimit="10"/>
            <v:path o:connectangles="0,0" o:connectlocs="0,0;110871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64" style="position:absolute;margin-left:383.3pt;margin-top:256.85pt;width:0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63" style="position:absolute;margin-left:560.1pt;margin-top:257.35pt;width:0;height:12.3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49,e" o:spid="_x0000_s1026" id="Prostoručno 262" style="position:absolute;margin-left:470.15pt;margin-top:257.35pt;width:90.4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49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">
            <v:stroke joinstyle="miter" miterlimit="10"/>
            <v:path o:connectangles="0,0" o:connectlocs="0,0;11487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61" style="position:absolute;margin-left:470.15pt;margin-top:256.85pt;width:0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60" style="position:absolute;margin-left:655.9pt;margin-top:259.75pt;width:0;height:12.3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59" style="position:absolute;margin-left:560.1pt;margin-top:256.85pt;width:0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577,e" o:spid="_x0000_s1026" id="Prostoručno 258" style="position:absolute;margin-left:54.25pt;margin-top:282.05pt;width:26.8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">
            <v:stroke joinstyle="miter" miterlimit="10"/>
            <v:path o:connectangles="0,0" o:connectlocs="0,0;3409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57" style="position:absolute;margin-left:81.1pt;margin-top:269.2pt;width:0;height:13.35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56" style="position:absolute;margin-left:54.25pt;margin-top:269.2pt;width:0;height:13.35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360,e" o:spid="_x0000_s1026" id="Prostoručno 255" style="position:absolute;margin-left:81.1pt;margin-top:282.05pt;width:116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60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">
            <v:stroke joinstyle="miter" miterlimit="10"/>
            <v:path o:connectangles="0,0" o:connectlocs="0,0;147320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54" style="position:absolute;margin-left:197.1pt;margin-top:269.2pt;width:0;height:13.35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62quaEg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53" style="position:absolute;margin-left:81.1pt;margin-top:269.2pt;width:0;height:13.35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997,e" o:spid="_x0000_s1026" id="Prostoručno 252" style="position:absolute;margin-left:197.1pt;margin-top:282.05pt;width:97.8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9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">
            <v:stroke joinstyle="miter" miterlimit="10"/>
            <v:path o:connectangles="0,0" o:connectlocs="0,0;12426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51" style="position:absolute;margin-left:294.95pt;margin-top:269.2pt;width:0;height:13.3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50" style="position:absolute;margin-left:197.1pt;margin-top:269.2pt;width:0;height:13.35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+aSxEg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08,e" o:spid="_x0000_s1026" id="Prostoručno 249" style="position:absolute;margin-left:294.95pt;margin-top:282.05pt;width:88.4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08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">
            <v:stroke joinstyle="miter" miterlimit="10"/>
            <v:path o:connectangles="0,0" o:connectlocs="0,0;112268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48" style="position:absolute;margin-left:294.95pt;margin-top:269.2pt;width:0;height:13.35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776,e" o:spid="_x0000_s1026" id="Prostoručno 247" style="position:absolute;margin-left:383.3pt;margin-top:282.05pt;width:86.8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76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">
            <v:stroke joinstyle="miter" miterlimit="10"/>
            <v:path o:connectangles="0,0" o:connectlocs="0,0;110236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46" style="position:absolute;margin-left:470.15pt;margin-top:269.2pt;width:0;height:13.3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PrBYEg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45" style="position:absolute;margin-left:383.3pt;margin-top:269.2pt;width:0;height:13.35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39,e" o:spid="_x0000_s1026" id="Prostoručno 244" style="position:absolute;margin-left:470.15pt;margin-top:282.05pt;width:89.95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">
            <v:stroke joinstyle="miter" miterlimit="10"/>
            <v:path o:connectangles="0,0" o:connectlocs="0,0;114236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43" style="position:absolute;margin-left:560.1pt;margin-top:269.2pt;width:0;height:13.3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42" style="position:absolute;margin-left:450.75pt;margin-top:271.95pt;width:0;height:13.35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123,e" o:spid="_x0000_s1026" id="Prostoručno 241" style="position:absolute;margin-left:560.1pt;margin-top:282.05pt;width:104.15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23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">
            <v:stroke joinstyle="miter" miterlimit="10"/>
            <v:path o:connectangles="0,0" o:connectlocs="0,0;132270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40" style="position:absolute;margin-left:664.25pt;margin-top:269.2pt;width:0;height:13.35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239" style="position:absolute;margin-left:560.1pt;margin-top:269.2pt;width:0;height:13.35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Kg8fqEg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38" style="position:absolute;margin-left:81.1pt;margin-top:282.05pt;width:0;height:12.35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37" style="position:absolute;margin-left:54.25pt;margin-top:281.55pt;width:0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36" style="position:absolute;margin-left:197.1pt;margin-top:282.05pt;width:0;height:12.3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35" style="position:absolute;margin-left:81.1pt;margin-top:281.55pt;width:0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34" style="position:absolute;margin-left:294.95pt;margin-top:282.05pt;width:0;height:12.3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33" style="position:absolute;margin-left:176.1pt;margin-top:282.9pt;width:0;height:12.85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32" style="position:absolute;margin-left:383.3pt;margin-top:282.05pt;width:0;height:12.3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31" style="position:absolute;margin-left:294.95pt;margin-top:281.55pt;width:0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30" style="position:absolute;margin-left:470.15pt;margin-top:282.05pt;width:0;height:12.3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29" style="position:absolute;margin-left:383.3pt;margin-top:281.55pt;width:0;height:12.85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28" style="position:absolute;margin-left:560.1pt;margin-top:282.05pt;width:0;height:12.35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27" style="position:absolute;margin-left:470.15pt;margin-top:281.55pt;width:0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26" style="position:absolute;margin-left:664.25pt;margin-top:282.05pt;width:0;height:12.3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25" style="position:absolute;margin-left:81.1pt;margin-top:294.4pt;width:0;height:12.35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24" style="position:absolute;margin-left:54.25pt;margin-top:293.9pt;width:0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23" style="position:absolute;margin-left:197.1pt;margin-top:294.4pt;width:0;height:12.35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22" style="position:absolute;margin-left:81.1pt;margin-top:293.9pt;width:0;height:12.8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21" style="position:absolute;margin-left:294.95pt;margin-top:294.4pt;width:0;height:12.35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20" style="position:absolute;margin-left:197.1pt;margin-top:293.9pt;width:0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19" style="position:absolute;margin-left:383.3pt;margin-top:294.4pt;width:0;height:12.35pt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18" style="position:absolute;margin-left:294.95pt;margin-top:293.9pt;width:0;height:12.85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17" style="position:absolute;margin-left:470.15pt;margin-top:294.4pt;width:0;height:12.35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16" style="position:absolute;margin-left:383.3pt;margin-top:293.9pt;width:0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15" style="position:absolute;margin-left:560.1pt;margin-top:294.4pt;width:0;height:12.35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14" style="position:absolute;margin-left:470.15pt;margin-top:293.9pt;width:0;height:12.85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13" style="position:absolute;margin-left:664.25pt;margin-top:294.4pt;width:0;height:12.35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12" style="position:absolute;margin-left:81.1pt;margin-top:306.75pt;width:0;height:12.35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11" style="position:absolute;margin-left:54.25pt;margin-top:306.25pt;width:0;height:12.85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10" style="position:absolute;margin-left:197.1pt;margin-top:306.75pt;width:0;height:12.35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09" style="position:absolute;margin-left:81.1pt;margin-top:306.25pt;width:0;height:12.85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08" style="position:absolute;margin-left:294.95pt;margin-top:306.75pt;width:0;height:12.35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07" style="position:absolute;margin-left:197.1pt;margin-top:306.25pt;width:0;height:12.85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06" style="position:absolute;margin-left:383.3pt;margin-top:306.75pt;width:0;height:12.3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05" style="position:absolute;margin-left:294.95pt;margin-top:306.25pt;width:0;height:12.8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04" style="position:absolute;margin-left:470.15pt;margin-top:306.75pt;width:0;height:12.3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03" style="position:absolute;margin-left:383.3pt;margin-top:306.25pt;width:0;height:12.85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02" style="position:absolute;margin-left:560.1pt;margin-top:306.75pt;width:0;height:12.3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201" style="position:absolute;margin-left:470.15pt;margin-top:306.25pt;width:0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200" style="position:absolute;margin-left:664.25pt;margin-top:306.75pt;width:0;height:12.3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99" style="position:absolute;margin-left:81.1pt;margin-top:319.05pt;width:0;height:12.3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98" style="position:absolute;margin-left:54.25pt;margin-top:318.55pt;width:0;height:12.85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97" style="position:absolute;margin-left:182.85pt;margin-top:319.05pt;width:0;height:12.35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96" style="position:absolute;margin-left:81.1pt;margin-top:318.55pt;width:0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95" style="position:absolute;margin-left:294.95pt;margin-top:319.05pt;width:0;height:12.35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94" style="position:absolute;margin-left:176.85pt;margin-top:318.55pt;width:0;height:12.8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93" style="position:absolute;margin-left:383.3pt;margin-top:319.05pt;width:0;height:12.35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92" style="position:absolute;margin-left:294.95pt;margin-top:318.55pt;width:0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91" style="position:absolute;margin-left:470.15pt;margin-top:319.05pt;width:0;height:12.3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90" style="position:absolute;margin-left:383.3pt;margin-top:318.55pt;width:0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89" style="position:absolute;margin-left:560.1pt;margin-top:319.05pt;width:0;height:12.35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88" style="position:absolute;margin-left:470.15pt;margin-top:318.55pt;width:0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87" style="position:absolute;margin-left:664.25pt;margin-top:319.05pt;width:0;height:12.35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86" style="position:absolute;margin-left:81.1pt;margin-top:331.4pt;width:0;height:12.35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do2P4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85" style="position:absolute;margin-left:54.25pt;margin-top:330.9pt;width:0;height:12.8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84" style="position:absolute;margin-left:197.1pt;margin-top:331.4pt;width:0;height:12.35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sVwA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83" style="position:absolute;margin-left:81.1pt;margin-top:330.9pt;width:0;height:12.8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82" style="position:absolute;margin-left:294.95pt;margin-top:331.4pt;width:0;height:12.35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81" style="position:absolute;margin-left:197.1pt;margin-top:330.9pt;width:0;height:12.85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80" style="position:absolute;margin-left:383.3pt;margin-top:331.4pt;width:0;height:12.35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klMr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79" style="position:absolute;margin-left:294.95pt;margin-top:330.9pt;width:0;height:12.85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78" style="position:absolute;margin-left:470.15pt;margin-top:331.4pt;width:0;height:12.3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qpOXR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77" style="position:absolute;margin-left:383.3pt;margin-top:330.9pt;width:0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76" style="position:absolute;margin-left:560.1pt;margin-top:331.4pt;width:0;height:12.35pt;z-index: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08tU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75" style="position:absolute;margin-left:470.15pt;margin-top:330.9pt;width:0;height:12.85pt;z-index: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74" style="position:absolute;margin-left:664.25pt;margin-top:331.4pt;width:0;height:12.35pt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jwfSs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577,e" o:spid="_x0000_s1026" id="Prostoručno 173" style="position:absolute;margin-left:54.25pt;margin-top:356.1pt;width:26.85pt;height:0;z-index: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">
            <v:stroke joinstyle="miter" miterlimit="10"/>
            <v:path o:connectangles="0,0" o:connectlocs="0,0;3409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72" style="position:absolute;margin-left:81.1pt;margin-top:343.25pt;width:0;height:13.35pt;z-index: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71" style="position:absolute;margin-left:54.25pt;margin-top:343.25pt;width:0;height:13.35pt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360,e" o:spid="_x0000_s1026" id="Prostoručno 170" style="position:absolute;margin-left:81.1pt;margin-top:356.1pt;width:116pt;height:0;z-index: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60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">
            <v:stroke joinstyle="miter" miterlimit="10"/>
            <v:path o:connectangles="0,0" o:connectlocs="0,0;147320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69" style="position:absolute;margin-left:197.1pt;margin-top:343.25pt;width:0;height:13.35pt;z-index: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+zlRHEQ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68" style="position:absolute;margin-left:81.1pt;margin-top:343.25pt;width:0;height:13.35pt;z-index:25182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xPPWEQ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997,e" o:spid="_x0000_s1026" id="Prostoručno 167" style="position:absolute;margin-left:197.1pt;margin-top:356.1pt;width:97.85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9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">
            <v:stroke joinstyle="miter" miterlimit="10"/>
            <v:path o:connectangles="0,0" o:connectlocs="0,0;12426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66" style="position:absolute;margin-left:294.95pt;margin-top:343.25pt;width:0;height:13.35pt;z-index:25182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65" style="position:absolute;margin-left:197.1pt;margin-top:343.25pt;width:0;height:13.35pt;z-index:2518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08,e" o:spid="_x0000_s1026" id="Prostoručno 164" style="position:absolute;margin-left:294.95pt;margin-top:356.1pt;width:88.4pt;height:0;z-index:25182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08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">
            <v:stroke joinstyle="miter" miterlimit="10"/>
            <v:path o:connectangles="0,0" o:connectlocs="0,0;112268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63" style="position:absolute;margin-left:383.3pt;margin-top:343.25pt;width:0;height:13.35pt;z-index:25182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62" style="position:absolute;margin-left:294.95pt;margin-top:343.25pt;width:0;height:13.35pt;z-index:2518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776,e" o:spid="_x0000_s1026" id="Prostoručno 161" style="position:absolute;margin-left:383.3pt;margin-top:356.1pt;width:86.8pt;height:0;z-index:25183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76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">
            <v:stroke joinstyle="miter" miterlimit="10"/>
            <v:path o:connectangles="0,0" o:connectlocs="0,0;110236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60" style="position:absolute;margin-left:470.15pt;margin-top:343.25pt;width:0;height:13.35pt;z-index:2518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gu2AEQ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59" style="position:absolute;margin-left:383.3pt;margin-top:343.25pt;width:0;height:13.35pt;z-index:2518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y1TkJEg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39,e" o:spid="_x0000_s1026" id="Prostoručno 158" style="position:absolute;margin-left:470.15pt;margin-top:356.1pt;width:89.95pt;height:0;z-index:25183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">
            <v:stroke joinstyle="miter" miterlimit="10"/>
            <v:path o:connectangles="0,0" o:connectlocs="0,0;114236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57" style="position:absolute;margin-left:560.1pt;margin-top:343.25pt;width:0;height:1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56" style="position:absolute;margin-left:470.15pt;margin-top:343.25pt;width:0;height:13.35pt;z-index: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qLAdEg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55" style="position:absolute;margin-left:664.25pt;margin-top:343.75pt;width:0;height:12.35pt;z-index:2518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54" style="position:absolute;margin-left:81.1pt;margin-top:356.1pt;width:0;height:12.35pt;z-index:25183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LL3Y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53" style="position:absolute;margin-left:54.25pt;margin-top:355.6pt;width:0;height:12.85pt;z-index: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52" style="position:absolute;margin-left:197.1pt;margin-top:356.1pt;width:0;height:12.35pt;z-index:2518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51" style="position:absolute;margin-left:81.1pt;margin-top:355.6pt;width:0;height:12.85pt;z-index:2518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50" style="position:absolute;margin-left:294.95pt;margin-top:356.1pt;width:0;height:12.35pt;z-index:2518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D7Lz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49" style="position:absolute;margin-left:197.1pt;margin-top:355.6pt;width:0;height:12.85pt;z-index:25184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48" style="position:absolute;margin-left:383.3pt;margin-top:356.1pt;width:0;height:12.35pt;z-index:25184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v4if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47" style="position:absolute;margin-left:294.95pt;margin-top:355.6pt;width:0;height:12.85pt;z-index:2518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46" style="position:absolute;margin-left:470.15pt;margin-top:356.1pt;width:0;height:12.35pt;z-index:25184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yKYa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45" style="position:absolute;margin-left:383.3pt;margin-top:355.6pt;width:0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44" style="position:absolute;margin-left:560.1pt;margin-top:356.1pt;width:0;height:12.35pt;z-index:2518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43" style="position:absolute;margin-left:470.15pt;margin-top:355.6pt;width:0;height:12.85pt;z-index:2518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42" style="position:absolute;margin-left:664.25pt;margin-top:356.1pt;width:0;height:12.35pt;z-index:25185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133,e" o:spid="_x0000_s1026" id="Prostoručno 141" style="position:absolute;margin-left:560.1pt;margin-top:356.1pt;width:104.65pt;height:0;z-index:25185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3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">
            <v:stroke joinstyle="miter" miterlimit="10"/>
            <v:path o:connectangles="0,0" o:connectlocs="0,0;132905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40" style="position:absolute;margin-left:560.1pt;margin-top:355.6pt;width:0;height:12.85pt;z-index:25185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577,e" o:spid="_x0000_s1026" id="Prostoručno 139" style="position:absolute;margin-left:54.25pt;margin-top:380.75pt;width:26.85pt;height:0;z-index:25185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">
            <v:stroke joinstyle="miter" miterlimit="10"/>
            <v:path o:connectangles="0,0" o:connectlocs="0,0;3409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38" style="position:absolute;margin-left:81.1pt;margin-top:367.95pt;width:0;height:13.35pt;z-index:25185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6UQEEQ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37" style="position:absolute;margin-left:54.25pt;margin-top:367.95pt;width:0;height:13.35pt;z-index:25185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360,e" o:spid="_x0000_s1026" id="Prostoručno 136" style="position:absolute;margin-left:81.1pt;margin-top:380.75pt;width:116pt;height:0;z-index: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60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">
            <v:stroke joinstyle="miter" miterlimit="10"/>
            <v:path o:connectangles="0,0" o:connectlocs="0,0;147320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35" style="position:absolute;margin-left:197.1pt;margin-top:367.95pt;width:0;height:13.35pt;z-index:2518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34" style="position:absolute;margin-left:81.1pt;margin-top:367.95pt;width:0;height:13.35pt;z-index: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jFV5Eg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997,e" o:spid="_x0000_s1026" id="Prostoručno 133" style="position:absolute;margin-left:197.1pt;margin-top:380.75pt;width:97.85pt;height:0;z-index: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9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">
            <v:stroke joinstyle="miter" miterlimit="10"/>
            <v:path o:connectangles="0,0" o:connectlocs="0,0;12426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32" style="position:absolute;margin-left:294.95pt;margin-top:367.95pt;width:0;height:13.35pt;z-index: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31" style="position:absolute;margin-left:197.1pt;margin-top:367.95pt;width:0;height:13.35pt;z-index:25186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08,e" o:spid="_x0000_s1026" id="Prostoručno 130" style="position:absolute;margin-left:294.95pt;margin-top:380.75pt;width:88.4pt;height:0;z-index:25186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08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">
            <v:stroke joinstyle="miter" miterlimit="10"/>
            <v:path o:connectangles="0,0" o:connectlocs="0,0;112268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29" style="position:absolute;margin-left:383.3pt;margin-top:367.95pt;width:0;height:13.35pt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FcevEg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28" style="position:absolute;margin-left:294.95pt;margin-top:367.95pt;width:0;height:13.35pt;z-index: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776,e" o:spid="_x0000_s1026" id="Prostoručno 127" style="position:absolute;margin-left:383.3pt;margin-top:380.75pt;width:86.8pt;height:0;z-index:25186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76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">
            <v:stroke joinstyle="miter" miterlimit="10"/>
            <v:path o:connectangles="0,0" o:connectlocs="0,0;110236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26" style="position:absolute;margin-left:470.15pt;margin-top:367.95pt;width:0;height:13.35pt;z-index:25186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FaE67EgMAALA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25" style="position:absolute;margin-left:383.3pt;margin-top:367.95pt;width:0;height:13.35pt;z-index:25186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39,e" o:spid="_x0000_s1026" id="Prostoručno 124" style="position:absolute;margin-left:470.15pt;margin-top:380.75pt;width:89.95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">
            <v:stroke joinstyle="miter" miterlimit="10"/>
            <v:path o:connectangles="0,0" o:connectlocs="0,0;114236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23" style="position:absolute;margin-left:560.1pt;margin-top:367.95pt;width:0;height:13.35pt;z-index:2518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22" style="position:absolute;margin-left:470.15pt;margin-top:367.95pt;width:0;height:13.35pt;z-index:2518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21" style="position:absolute;margin-left:664.25pt;margin-top:368.45pt;width:0;height:12.35pt;z-index:2518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20" style="position:absolute;margin-left:81.1pt;margin-top:380.75pt;width:0;height:12.35pt;z-index:2518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z0xV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587,e" o:spid="_x0000_s1026" id="Prostoručno 119" style="position:absolute;margin-left:54.25pt;margin-top:380.75pt;width:27.35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">
            <v:stroke joinstyle="miter" miterlimit="10"/>
            <v:path o:connectangles="0,0" o:connectlocs="0,0;34734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18" style="position:absolute;margin-left:54.25pt;margin-top:380.25pt;width:0;height:12.85pt;z-index:25187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17" style="position:absolute;margin-left:197.1pt;margin-top:380.75pt;width:0;height:12.35pt;z-index:25187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370,e" o:spid="_x0000_s1026" id="Prostoručno 116" style="position:absolute;margin-left:81.1pt;margin-top:380.75pt;width:116.5pt;height:0;z-index:25187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70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">
            <v:stroke joinstyle="miter" miterlimit="10"/>
            <v:path o:connectangles="0,0" o:connectlocs="0,0;147955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15" style="position:absolute;margin-left:81.1pt;margin-top:380.25pt;width:0;height:12.85pt;z-index:25187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14" style="position:absolute;margin-left:294.95pt;margin-top:380.75pt;width:0;height:12.35pt;z-index:25187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79y4wEgMAALA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007,e" o:spid="_x0000_s1026" id="Prostoručno 113" style="position:absolute;margin-left:197.1pt;margin-top:380.75pt;width:98.35pt;height:0;z-index:2518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">
            <v:stroke joinstyle="miter" miterlimit="10"/>
            <v:path o:connectangles="0,0" o:connectlocs="0,0;124904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12" style="position:absolute;margin-left:197.1pt;margin-top:380.25pt;width:0;height:12.85pt;z-index:25188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11" style="position:absolute;margin-left:383.3pt;margin-top:380.75pt;width:0;height:12.35pt;z-index:25188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18,e" o:spid="_x0000_s1026" id="Prostoručno 110" style="position:absolute;margin-left:294.95pt;margin-top:380.75pt;width:88.9pt;height:0;z-index:2518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18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">
            <v:stroke joinstyle="miter" miterlimit="10"/>
            <v:path o:connectangles="0,0" o:connectlocs="0,0;112903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09" style="position:absolute;margin-left:294.95pt;margin-top:380.25pt;width:0;height:12.85pt;z-index:2518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08" style="position:absolute;margin-left:470.15pt;margin-top:380.75pt;width:0;height:12.35pt;z-index:2518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07" style="position:absolute;margin-left:383.3pt;margin-top:380.25pt;width:0;height:12.85pt;z-index:2518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06" style="position:absolute;margin-left:560.1pt;margin-top:380.75pt;width:0;height:12.35pt;z-index:25188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05" style="position:absolute;margin-left:470.15pt;margin-top:380.25pt;width:0;height:12.85pt;z-index:25188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104" style="position:absolute;margin-left:664.25pt;margin-top:380.75pt;width:0;height:12.35pt;z-index:2518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133,e" o:spid="_x0000_s1026" id="Prostoručno 103" style="position:absolute;margin-left:560.1pt;margin-top:380.75pt;width:104.65pt;height:0;z-index:2518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3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">
            <v:stroke joinstyle="miter" miterlimit="10"/>
            <v:path o:connectangles="0,0" o:connectlocs="0,0;132905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102" style="position:absolute;margin-left:560.1pt;margin-top:380.25pt;width:0;height:12.85pt;z-index:25189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577,e" o:spid="_x0000_s1026" id="Prostoručno 101" style="position:absolute;margin-left:54.25pt;margin-top:405.45pt;width:26.85pt;height:0;z-index:25189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">
            <v:stroke joinstyle="miter" miterlimit="10"/>
            <v:path o:connectangles="0,0" o:connectlocs="0,0;3409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100" style="position:absolute;margin-left:81.1pt;margin-top:392.6pt;width:0;height:13.35pt;z-index:25189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99" style="position:absolute;margin-left:54.25pt;margin-top:392.6pt;width:0;height:13.35pt;z-index:25189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k6r9o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360,e" o:spid="_x0000_s1026" id="Prostoručno 98" style="position:absolute;margin-left:81.1pt;margin-top:405.45pt;width:116pt;height:0;z-index:25189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60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">
            <v:stroke joinstyle="miter" miterlimit="10"/>
            <v:path o:connectangles="0,0" o:connectlocs="0,0;147320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97" style="position:absolute;margin-left:197.1pt;margin-top:392.6pt;width:0;height:13.35pt;z-index:25189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96" style="position:absolute;margin-left:81.1pt;margin-top:392.6pt;width:0;height:13.35pt;z-index:25189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7t6bL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997,e" o:spid="_x0000_s1026" id="Prostoručno 95" style="position:absolute;margin-left:197.1pt;margin-top:405.45pt;width:97.85pt;height:0;z-index:25189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9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">
            <v:stroke joinstyle="miter" miterlimit="10"/>
            <v:path o:connectangles="0,0" o:connectlocs="0,0;12426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94" style="position:absolute;margin-left:294.95pt;margin-top:392.6pt;width:0;height:13.35pt;z-index:25189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mEaZ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93" style="position:absolute;margin-left:197.1pt;margin-top:392.6pt;width:0;height:13.35pt;z-index:25190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08,e" o:spid="_x0000_s1026" id="Prostoručno 92" style="position:absolute;margin-left:294.95pt;margin-top:405.45pt;width:88.4pt;height:0;z-index:25190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08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">
            <v:stroke joinstyle="miter" miterlimit="10"/>
            <v:path o:connectangles="0,0" o:connectlocs="0,0;112268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91" style="position:absolute;margin-left:383.3pt;margin-top:392.6pt;width:0;height:13.35pt;z-index:25190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90" style="position:absolute;margin-left:294.95pt;margin-top:392.6pt;width:0;height:13.35pt;z-index:25190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x4Y8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776,e" o:spid="_x0000_s1026" id="Prostoručno 89" style="position:absolute;margin-left:383.3pt;margin-top:405.45pt;width:86.8pt;height:0;z-index:25190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76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">
            <v:stroke joinstyle="miter" miterlimit="10"/>
            <v:path o:connectangles="0,0" o:connectlocs="0,0;110236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88" style="position:absolute;margin-left:470.15pt;margin-top:392.6pt;width:0;height:13.35pt;z-index:25190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3vbK9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87" style="position:absolute;margin-left:383.3pt;margin-top:392.6pt;width:0;height:13.35pt;z-index:25190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39,e" o:spid="_x0000_s1026" id="Prostoručno 86" style="position:absolute;margin-left:470.15pt;margin-top:405.45pt;width:89.95pt;height:0;z-index:25190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">
            <v:stroke joinstyle="miter" miterlimit="10"/>
            <v:path o:connectangles="0,0" o:connectlocs="0,0;114236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85" style="position:absolute;margin-left:560.1pt;margin-top:392.6pt;width:0;height:13.35pt;z-index:25190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84" style="position:absolute;margin-left:470.15pt;margin-top:392.6pt;width:0;height:13.35pt;z-index:25191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W4OI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123,e" o:spid="_x0000_s1026" id="Prostoručno 83" style="position:absolute;margin-left:560.1pt;margin-top:405.45pt;width:104.15pt;height:0;z-index:25191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23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">
            <v:stroke joinstyle="miter" miterlimit="10"/>
            <v:path o:connectangles="0,0" o:connectlocs="0,0;132270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82" style="position:absolute;margin-left:664.25pt;margin-top:392.6pt;width:0;height:13.35pt;z-index:25191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81" style="position:absolute;margin-left:560.1pt;margin-top:392.6pt;width:0;height:13.35pt;z-index:25191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80" style="position:absolute;margin-left:81.1pt;margin-top:405.45pt;width:0;height:12.35pt;z-index:25191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bknEQEQMAAK4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587,e" o:spid="_x0000_s1026" id="Prostoručno 79" style="position:absolute;margin-left:54.25pt;margin-top:405.45pt;width:27.35pt;height:0;z-index:25191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">
            <v:stroke joinstyle="miter" miterlimit="10"/>
            <v:path o:connectangles="0,0" o:connectlocs="0,0;34734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78" style="position:absolute;margin-left:54.25pt;margin-top:404.95pt;width:0;height:12.85pt;z-index:25191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77" style="position:absolute;margin-left:197.1pt;margin-top:405.45pt;width:0;height:12.35pt;z-index:25191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370,e" o:spid="_x0000_s1026" id="Prostoručno 76" style="position:absolute;margin-left:81.1pt;margin-top:405.45pt;width:116.5pt;height:0;z-index:25191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70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">
            <v:stroke joinstyle="miter" miterlimit="10"/>
            <v:path o:connectangles="0,0" o:connectlocs="0,0;147955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75" style="position:absolute;margin-left:81.1pt;margin-top:404.95pt;width:0;height:12.85pt;z-index:25191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74" style="position:absolute;margin-left:294.95pt;margin-top:405.45pt;width:0;height:12.35pt;z-index:25192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NmMZOEgMAAK4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007,e" o:spid="_x0000_s1026" id="Prostoručno 73" style="position:absolute;margin-left:197.1pt;margin-top:405.45pt;width:98.35pt;height:0;z-index:25192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">
            <v:stroke joinstyle="miter" miterlimit="10"/>
            <v:path o:connectangles="0,0" o:connectlocs="0,0;124904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72" style="position:absolute;margin-left:197.1pt;margin-top:404.95pt;width:0;height:12.85pt;z-index:25192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71" style="position:absolute;margin-left:383.3pt;margin-top:405.45pt;width:0;height:12.35pt;z-index:25192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18,e" o:spid="_x0000_s1026" id="Prostoručno 70" style="position:absolute;margin-left:294.95pt;margin-top:405.45pt;width:88.9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18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">
            <v:stroke joinstyle="miter" miterlimit="10"/>
            <v:path o:connectangles="0,0" o:connectlocs="0,0;112903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69" style="position:absolute;margin-left:294.95pt;margin-top:404.95pt;width:0;height:12.85pt;z-index:25192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68" style="position:absolute;margin-left:470.15pt;margin-top:405.45pt;width:0;height:12.35pt;z-index:25192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786,e" o:spid="_x0000_s1026" id="Prostoručno 67" style="position:absolute;margin-left:383.3pt;margin-top:405.45pt;width:87.3pt;height:0;z-index:25192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86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">
            <v:stroke joinstyle="miter" miterlimit="10"/>
            <v:path o:connectangles="0,0" o:connectlocs="0,0;110871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66" style="position:absolute;margin-left:383.3pt;margin-top:404.95pt;width:0;height:12.85pt;z-index:2519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65" style="position:absolute;margin-left:560.1pt;margin-top:405.45pt;width:0;height:12.35pt;z-index:25192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49,e" o:spid="_x0000_s1026" id="Prostoručno 64" style="position:absolute;margin-left:470.15pt;margin-top:405.45pt;width:90.45pt;height:0;z-index:25193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49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">
            <v:stroke joinstyle="miter" miterlimit="10"/>
            <v:path o:connectangles="0,0" o:connectlocs="0,0;114871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63" style="position:absolute;margin-left:470.15pt;margin-top:404.95pt;width:0;height:12.85pt;z-index:25193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87e" o:spid="_x0000_s1026" id="Prostoručno 62" style="position:absolute;margin-left:664.25pt;margin-top:405.45pt;width:0;height:12.35pt;z-index:25193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8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">
            <v:stroke joinstyle="miter" miterlimit="10"/>
            <v:path o:connectangles="0,0" o:connectlocs="0,0;0,1568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133,e" o:spid="_x0000_s1026" id="Prostoručno 61" style="position:absolute;margin-left:560.1pt;margin-top:405.45pt;width:104.65pt;height:0;z-index:2519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3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">
            <v:stroke joinstyle="miter" miterlimit="10"/>
            <v:path o:connectangles="0,0" o:connectlocs="0,0;132905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297e" o:spid="_x0000_s1026" id="Prostoručno 60" style="position:absolute;margin-left:560.1pt;margin-top:404.95pt;width:0;height:12.85pt;z-index:25193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29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">
            <v:stroke joinstyle="miter" miterlimit="10"/>
            <v:path o:connectangles="0,0" o:connectlocs="0,0;0,16319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577,e" o:spid="_x0000_s1026" id="Prostoručno 59" style="position:absolute;margin-left:54.25pt;margin-top:430.15pt;width:26.85pt;height:0;z-index:25193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7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">
            <v:stroke joinstyle="miter" miterlimit="10"/>
            <v:path o:connectangles="0,0" o:connectlocs="0,0;3409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58" style="position:absolute;margin-left:81.1pt;margin-top:417.3pt;width:0;height:13.35pt;z-index:25193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b05l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57" style="position:absolute;margin-left:54.25pt;margin-top:417.3pt;width:0;height:13.35pt;z-index:25193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360,e" o:spid="_x0000_s1026" id="Prostoručno 56" style="position:absolute;margin-left:81.1pt;margin-top:430.15pt;width:116pt;height:0;z-index:25193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60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">
            <v:stroke joinstyle="miter" miterlimit="10"/>
            <v:path o:connectangles="0,0" o:connectlocs="0,0;147320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997,e" o:spid="_x0000_s1026" id="Prostoručno 55" style="position:absolute;margin-left:197.1pt;margin-top:430.15pt;width:97.85pt;height:0;z-index:25193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97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">
            <v:stroke joinstyle="miter" miterlimit="10"/>
            <v:path o:connectangles="0,0" o:connectlocs="0,0;124269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54" style="position:absolute;margin-left:294.95pt;margin-top:417.3pt;width:0;height:13.35pt;z-index:25194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siX9Q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53" style="position:absolute;margin-left:197.1pt;margin-top:417.3pt;width:0;height:13.35pt;z-index:25194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08,e" o:spid="_x0000_s1026" id="Prostoručno 52" style="position:absolute;margin-left:294.95pt;margin-top:430.15pt;width:88.4pt;height:0;z-index:25194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08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">
            <v:stroke joinstyle="miter" miterlimit="10"/>
            <v:path o:connectangles="0,0" o:connectlocs="0,0;112268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51" style="position:absolute;margin-left:294.95pt;margin-top:417.3pt;width:0;height:13.35pt;z-index:25194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776,e" o:spid="_x0000_s1026" id="Prostoručno 50" style="position:absolute;margin-left:383.3pt;margin-top:430.15pt;width:86.8pt;height:0;z-index:25194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776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">
            <v:stroke joinstyle="miter" miterlimit="10"/>
            <v:path o:connectangles="0,0" o:connectlocs="0,0;1102360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49" style="position:absolute;margin-left:470.15pt;margin-top:417.3pt;width:0;height:13.35pt;z-index:2519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MOEOw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48" style="position:absolute;margin-left:383.3pt;margin-top:417.3pt;width:0;height:13.35pt;z-index:25194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XrIt0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1839,e" o:spid="_x0000_s1026" id="Prostoručno 47" style="position:absolute;margin-left:470.15pt;margin-top:430.15pt;width:89.95pt;height:0;z-index:25194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39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">
            <v:stroke joinstyle="miter" miterlimit="10"/>
            <v:path o:connectangles="0,0" o:connectlocs="0,0;114236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46" style="position:absolute;margin-left:560.1pt;margin-top:417.3pt;width:0;height:13.35pt;z-index:25194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45" style="position:absolute;margin-left:455.9pt;margin-top:421.4pt;width:0;height:13.35pt;z-index:25195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2123,e" o:spid="_x0000_s1026" id="Prostoručno 44" style="position:absolute;margin-left:560.1pt;margin-top:430.15pt;width:104.15pt;height:0;z-index:25195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23,4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">
            <v:stroke joinstyle="miter" miterlimit="10"/>
            <v:path o:connectangles="0,0" o:connectlocs="0,0;1322705,0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43" style="position:absolute;margin-left:664.25pt;margin-top:417.3pt;width:0;height:13.35pt;z-index:25195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hAnsiTheme="minorHAnsi" w:asciiTheme="minorHAnsi"/>
          <w:noProof/>
          <w:sz w:val="22"/>
          <w:szCs w:val="22"/>
          <w:lang w:eastAsia="hr-HR"/>
        </w:rPr>
        <w:pict>
          <v:shape filled="f" strokeweight="1pt" path="m,l,307e" o:spid="_x0000_s1026" id="Prostoručno 42" style="position:absolute;margin-left:560.1pt;margin-top:417.3pt;width:0;height:13.35pt;z-index:25195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07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">
            <v:stroke joinstyle="miter" miterlimit="10"/>
            <v:path o:connectangles="0,0" o:connectlocs="0,0;0,169545" o:connecttype="custom"/>
            <w10:wrap anchory="page" anchorx="page"/>
            <w10:anchorlock/>
          </v:shape>
        </w:pict>
      </w:r>
      <w:r>
        <w:rPr>
          <w:rFonts w:cs="Times New Roman"/>
          <w:color w:val="000000"/>
          <w:sz w:val="16"/>
          <w:szCs w:val="16"/>
        </w:rPr>
        <w:t>819,047.14</w:t>
      </w:r>
    </w:p>
    <w:p w:rsidRDefault="006A6F7B" w:rsidP="006A6F7B" w:rsidR="006A6F7B">
      <w:pPr>
        <w:spacing w:after="0"/>
        <w:rPr>
          <w:rFonts w:cs="Times New Roman"/>
          <w:color w:val="000000"/>
          <w:sz w:val="16"/>
          <w:szCs w:val="16"/>
        </w:rPr>
        <w:sectPr w:rsidR="006A6F7B">
          <w:pgSz w:h="11909" w:w="16834"/>
          <w:pgMar w:gutter="0" w:footer="0" w:header="0" w:left="1080" w:bottom="720" w:right="1440" w:top="1440"/>
          <w:cols w:num="5" w:space="720" w:equalWidth="false">
            <w:col w:space="397" w:w="2484"/>
            <w:col w:space="420" w:w="1538"/>
            <w:col w:space="422" w:w="1660"/>
            <w:col w:space="20" w:w="4105"/>
            <w:col w:w="3267"/>
          </w:cols>
        </w:sect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F7B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9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St-217/2017-11</izvorni_sadrzaj>
    <derivirana_varijabla naziv="DomainObject.Oznaka_1">St-217/2017-11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stečajnom masom
(veza St-22/99)</izvorni_sadrzaj>
    <derivirana_varijabla naziv="DomainObject.Predmet.Opis_1">nastavak postupka nad stečajnom masom
(veza St-22/99)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SLAVONIJA d.d. za ugostiteljstvo - u stečaju</izvorni_sadrzaj>
    <derivirana_varijabla naziv="DomainObject.Predmet.ProtustrankaFormated_1">  Stečajna masa iza SLAVONIJA d.d. za ugostiteljstvo - u stečaju</derivirana_varijabla>
  </DomainObject.Predmet.ProtustrankaFormated>
  <DomainObject.Predmet.ProtustrankaFormatedOIB>
    <izvorni_sadrzaj>  Stečajna masa iza SLAVONIJA d.d. za ugostiteljstvo - u stečaju, OIB 27739721372</izvorni_sadrzaj>
    <derivirana_varijabla naziv="DomainObject.Predmet.ProtustrankaFormatedOIB_1">  Stečajna masa iza SLAVONIJA d.d. za ugostiteljstvo - u stečaju, OIB 27739721372</derivirana_varijabla>
  </DomainObject.Predmet.ProtustrankaFormatedOIB>
  <DomainObject.Predmet.ProtustrankaFormatedWithAdress>
    <izvorni_sadrzaj> Stečajna masa iza SLAVONIJA d.d. za ugostiteljstvo - u stečaju, Ferde Rusana 100, 33000 Virovitica</izvorni_sadrzaj>
    <derivirana_varijabla naziv="DomainObject.Predmet.ProtustrankaFormatedWithAdress_1"> Stečajna masa iza SLAVONIJA d.d. za ugostiteljstvo - u stečaju, Ferde Rusana 100, 33000 Virovitica</derivirana_varijabla>
  </DomainObject.Predmet.ProtustrankaFormatedWithAdress>
  <DomainObject.Predmet.ProtustrankaFormatedWithAdressOIB>
    <izvorni_sadrzaj> Stečajna masa iza SLAVONIJA d.d. za ugostiteljstvo - u stečaju, OIB 27739721372, Ferde Rusana 100, 33000 Virovitica</izvorni_sadrzaj>
    <derivirana_varijabla naziv="DomainObject.Predmet.ProtustrankaFormatedWithAdressOIB_1"> Stečajna masa iza SLAVONIJA d.d. za ugostiteljstvo - u stečaju, OIB 27739721372, Ferde Rusana 100, 33000 Virovitica</derivirana_varijabla>
  </DomainObject.Predmet.ProtustrankaFormatedWithAdressOIB>
  <DomainObject.Predmet.ProtustrankaWithAdress>
    <izvorni_sadrzaj>Stečajna masa iza SLAVONIJA d.d. za ugostiteljstvo - u stečaju Ferde Rusana 100, 33000 Virovitica</izvorni_sadrzaj>
    <derivirana_varijabla naziv="DomainObject.Predmet.ProtustrankaWithAdress_1">Stečajna masa iza SLAVONIJA d.d. za ugostiteljstvo - u stečaju Ferde Rusana 100, 33000 Virovitica</derivirana_varijabla>
  </DomainObject.Predmet.ProtustrankaWithAdress>
  <DomainObject.Predmet.ProtustrankaWithAdressOIB>
    <izvorni_sadrzaj>Stečajna masa iza SLAVONIJA d.d. za ugostiteljstvo - u stečaju, OIB 27739721372, Ferde Rusana 100, 33000 Virovitica</izvorni_sadrzaj>
    <derivirana_varijabla naziv="DomainObject.Predmet.ProtustrankaWithAdressOIB_1">Stečajna masa iza SLAVONIJA d.d. za ugostiteljstvo - u stečaju, OIB 27739721372, Ferde Rusana 100, 33000 Virovitica</derivirana_varijabla>
  </DomainObject.Predmet.ProtustrankaWithAdressOIB>
  <DomainObject.Predmet.ProtustrankaNazivFormated>
    <izvorni_sadrzaj>Stečajna masa iza SLAVONIJA d.d. za ugostiteljstvo - u stečaju</izvorni_sadrzaj>
    <derivirana_varijabla naziv="DomainObject.Predmet.ProtustrankaNazivFormated_1">Stečajna masa iza SLAVONIJA d.d. za ugostiteljstvo - u stečaju</derivirana_varijabla>
  </DomainObject.Predmet.ProtustrankaNazivFormated>
  <DomainObject.Predmet.ProtustrankaNazivFormatedOIB>
    <izvorni_sadrzaj>Stečajna masa iza SLAVONIJA d.d. za ugostiteljstvo - u stečaju, OIB 27739721372</izvorni_sadrzaj>
    <derivirana_varijabla naziv="DomainObject.Predmet.ProtustrankaNazivFormatedOIB_1">Stečajna masa iza SLAVONIJA d.d. za ugostiteljstvo - u stečaju, OIB 27739721372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SLAVONIJA d.d. za ugostiteljstvo - u stečaju</item>
    </izvorni_sadrzaj>
    <derivirana_varijabla naziv="DomainObject.Predmet.ProtuStrankaListFormated_1">
      <item>Stečajna masa iza SLAVONIJA d.d. za ugostiteljstvo - u stečaju</item>
    </derivirana_varijabla>
  </DomainObject.Predmet.ProtuStrankaListFormated>
  <DomainObject.Predmet.ProtuStrankaListFormatedOIB>
    <izvorni_sadrzaj>
      <item>Stečajna masa iza SLAVONIJA d.d. za ugostiteljstvo - u stečaju, OIB 27739721372</item>
    </izvorni_sadrzaj>
    <derivirana_varijabla naziv="DomainObject.Predmet.ProtuStrankaListFormatedOIB_1">
      <item>Stečajna masa iza SLAVONIJA d.d. za ugostiteljstvo - u stečaju, OIB 27739721372</item>
    </derivirana_varijabla>
  </DomainObject.Predmet.ProtuStrankaListFormatedOIB>
  <DomainObject.Predmet.ProtuStrankaListFormatedWithAdress>
    <izvorni_sadrzaj>
      <item>Stečajna masa iza SLAVONIJA d.d. za ugostiteljstvo - u stečaju, Ferde Rusana 100, 33000 Virovitica</item>
    </izvorni_sadrzaj>
    <derivirana_varijabla naziv="DomainObject.Predmet.ProtuStrankaListFormatedWithAdress_1">
      <item>Stečajna masa iza SLAVONIJA d.d. za ugostiteljstvo - u stečaju, Ferde Rusana 100, 33000 Virovitica</item>
    </derivirana_varijabla>
  </DomainObject.Predmet.ProtuStrankaListFormatedWithAdress>
  <DomainObject.Predmet.ProtuStrankaListFormatedWithAdressOIB>
    <izvorni_sadrzaj>
      <item>Stečajna masa iza SLAVONIJA d.d. za ugostiteljstvo - u stečaju, OIB 27739721372, Ferde Rusana 100, 33000 Virovitica</item>
    </izvorni_sadrzaj>
    <derivirana_varijabla naziv="DomainObject.Predmet.ProtuStrankaListFormatedWithAdressOIB_1">
      <item>Stečajna masa iza SLAVONIJA d.d. za ugostiteljstvo - u stečaju, OIB 27739721372, Ferde Rusana 100, 33000 Virovitica</item>
    </derivirana_varijabla>
  </DomainObject.Predmet.ProtuStrankaListFormatedWithAdressOIB>
  <DomainObject.Predmet.ProtuStrankaListNazivFormated>
    <izvorni_sadrzaj>
      <item>Stečajna masa iza SLAVONIJA d.d. za ugostiteljstvo - u stečaju</item>
    </izvorni_sadrzaj>
    <derivirana_varijabla naziv="DomainObject.Predmet.ProtuStrankaListNazivFormated_1">
      <item>Stečajna masa iza SLAVONIJA d.d. za ugostiteljstvo - u stečaju</item>
    </derivirana_varijabla>
  </DomainObject.Predmet.ProtuStrankaListNazivFormated>
  <DomainObject.Predmet.ProtuStrankaListNazivFormatedOIB>
    <izvorni_sadrzaj>
      <item>Stečajna masa iza SLAVONIJA d.d. za ugostiteljstvo - u stečaju, OIB 27739721372</item>
    </izvorni_sadrzaj>
    <derivirana_varijabla naziv="DomainObject.Predmet.ProtuStrankaListNazivFormatedOIB_1">
      <item>Stečajna masa iza SLAVONIJA d.d. za ugostiteljstvo - u stečaju, OIB 27739721372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St-217/2017-11</izvorni_sadrzaj>
    <derivirana_varijabla naziv="DomainObject.PoslovniBrojDokumenta_1">St-217/2017-11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SLAVONIJA d.d. za ugostiteljstvo - u stečaju</izvorni_sadrzaj>
    <derivirana_varijabla naziv="DomainObject.Predmet.ProtustrankaIDrugi_1">Stečajna masa iza SLAVONIJA d.d. za ugostiteljstvo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SLAVONIJA d.d. za ugostiteljstvo - u stečaju, OIB 27739721372, Ferde Rusana 100, 33000 Virovitica</izvorni_sadrzaj>
    <derivirana_varijabla naziv="DomainObject.Predmet.ProtustrankaIDrugiAdressOIB_1">Stečajna masa iza SLAVONIJA d.d. za ugostiteljstvo - u stečaju, OIB 27739721372,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SLAVONIJA d.d. za ugostiteljstvo - u stečaju</item>
    </izvorni_sadrzaj>
    <derivirana_varijabla naziv="DomainObject.Predmet.SudioniciListNaziv_1">
      <item>Stečajna masa iza SLAVONIJA d.d. za ugostiteljstvo - u stečaju</item>
    </derivirana_varijabla>
  </DomainObject.Predmet.SudioniciListNaziv>
  <DomainObject.Predmet.SudioniciListAdressOIB>
    <izvorni_sadrzaj>
      <item>Stečajna masa iza SLAVONIJA d.d. za ugostiteljstvo - u stečaju, OIB 27739721372, Ferde Rusana 100,33000 Virovitica</item>
    </izvorni_sadrzaj>
    <derivirana_varijabla naziv="DomainObject.Predmet.SudioniciListAdressOIB_1">
      <item>Stečajna masa iza SLAVONIJA d.d. za ugostiteljstvo - u stečaju, OIB 27739721372,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ABD84-538D-43D8-BCDE-2CD49F4FA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95</properties:Words>
  <properties:Characters>568</properties:Characters>
  <properties:Lines>132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2017-11-30T11:24:00Z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