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1c92" w14:paraId="6fe1c92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372959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E P U B L I K A  H R V A T S K A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J E Š E NJ E</w:t>
      </w:r>
    </w:p>
    <w:p w:rsidRDefault="00DF14A8" w:rsidP="00DF14A8" w:rsidR="00DF14A8" w:rsidRPr="00A336AC">
      <w:pPr>
        <w:jc w:val="center"/>
      </w:pPr>
    </w:p>
    <w:p w:rsidRDefault="000515A0" w:rsidP="000515A0" w:rsidR="00B80E74">
      <w:pPr>
        <w:ind w:firstLine="708"/>
        <w:jc w:val="both"/>
      </w:pPr>
      <w:r w:rsidRPr="00A336AC">
        <w:t xml:space="preserve">Trgovački sud u Pazinu, po stečajnom sucu Ivanu Dujiću, u stečajnom postupku nad dužnikom </w:t>
      </w:r>
      <w:r w:rsidR="00B80E74" w:rsidRPr="00B80E74">
        <w:t>DAMASCUS d.o.o.</w:t>
      </w:r>
      <w:r w:rsidR="00263894">
        <w:t xml:space="preserve"> u stečaju</w:t>
      </w:r>
      <w:r w:rsidR="00B80E74" w:rsidRPr="00B80E74">
        <w:t xml:space="preserve"> Pula, Zadarska 8, OIB: 96855025525</w:t>
      </w:r>
      <w:r w:rsidR="00DF14A8" w:rsidRPr="00A336AC">
        <w:t xml:space="preserve">, </w:t>
      </w:r>
      <w:r w:rsidR="00A336AC" w:rsidRPr="00A336AC">
        <w:t>2</w:t>
      </w:r>
      <w:r w:rsidR="00B80E74">
        <w:t>6</w:t>
      </w:r>
      <w:r w:rsidR="0060566F" w:rsidRPr="00A336AC">
        <w:t>.</w:t>
      </w:r>
      <w:r w:rsidR="00DF14A8" w:rsidRPr="00A336AC">
        <w:t xml:space="preserve"> s</w:t>
      </w:r>
      <w:r w:rsidR="00A336AC" w:rsidRPr="00A336AC">
        <w:t>iječnja</w:t>
      </w:r>
      <w:r w:rsidR="00DF14A8" w:rsidRPr="00A336AC">
        <w:t xml:space="preserve"> 201</w:t>
      </w:r>
      <w:r w:rsidR="00A336AC" w:rsidRPr="00A336AC">
        <w:t>6</w:t>
      </w:r>
      <w:r w:rsidR="00DF14A8" w:rsidRPr="00A336AC">
        <w:t>.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>r i j e š i o  j e</w:t>
      </w:r>
    </w:p>
    <w:p w:rsidRDefault="000515A0" w:rsidP="000515A0" w:rsidR="000515A0" w:rsidRPr="00A336AC"/>
    <w:p w:rsidRDefault="000515A0" w:rsidP="00A336AC" w:rsidR="000515A0" w:rsidRPr="00A336AC">
      <w:pPr>
        <w:jc w:val="both"/>
      </w:pPr>
      <w:r w:rsidRPr="00A336AC">
        <w:t>I.</w:t>
      </w:r>
      <w:r w:rsidRPr="00A336AC">
        <w:tab/>
        <w:t>Određuje se prodaja</w:t>
      </w:r>
      <w:r w:rsidR="00B80E74">
        <w:t xml:space="preserve"> u stečajnom postupku nekretnina</w:t>
      </w:r>
      <w:r w:rsidRPr="00A336AC">
        <w:t xml:space="preserve"> stečajnog dužnika</w:t>
      </w:r>
      <w:r w:rsidR="00DF14A8" w:rsidRPr="00A336AC">
        <w:t xml:space="preserve"> </w:t>
      </w:r>
      <w:r w:rsidR="00B80E74" w:rsidRPr="00B80E74">
        <w:t>DAMASCUS d.o.o. Pula, Zadarska 8, OIB: 96855025525</w:t>
      </w:r>
      <w:r w:rsidR="00DF14A8" w:rsidRPr="00A336AC">
        <w:t xml:space="preserve">, </w:t>
      </w:r>
      <w:r w:rsidR="00B80E74">
        <w:t>označenih</w:t>
      </w:r>
      <w:r w:rsidR="0060566F" w:rsidRPr="00A336AC">
        <w:t xml:space="preserve"> kao </w:t>
      </w:r>
      <w:r w:rsidR="00B80E74">
        <w:t xml:space="preserve">k.č.br. 29/2 ZGR i </w:t>
      </w:r>
      <w:proofErr w:type="spellStart"/>
      <w:r w:rsidR="00B80E74">
        <w:t>k.č</w:t>
      </w:r>
      <w:proofErr w:type="spellEnd"/>
      <w:r w:rsidR="00B80E74">
        <w:t>. 647, obje K.O. Šišan</w:t>
      </w:r>
      <w:r w:rsidR="0060566F" w:rsidRPr="00A336AC">
        <w:t xml:space="preserve">, </w:t>
      </w:r>
      <w:r w:rsidRPr="00A336AC">
        <w:t>uz odgovarajuću primjenu pravila o ovrsi na nekretnini</w:t>
      </w:r>
      <w:r w:rsidR="00CB2AB2" w:rsidRPr="00A336AC">
        <w:t>.</w:t>
      </w:r>
      <w:r w:rsidR="00A336AC" w:rsidRPr="00A336AC">
        <w:t xml:space="preserve"> Pravila o obustavi postupka ne primjenjuju se.</w:t>
      </w:r>
    </w:p>
    <w:p w:rsidRDefault="000515A0" w:rsidP="000515A0" w:rsidR="000515A0" w:rsidRPr="00A336AC">
      <w:pPr>
        <w:jc w:val="both"/>
      </w:pPr>
    </w:p>
    <w:p w:rsidRDefault="000515A0" w:rsidP="000515A0" w:rsidR="000515A0" w:rsidRPr="00A336AC">
      <w:pPr>
        <w:jc w:val="both"/>
      </w:pPr>
      <w:r w:rsidRPr="00A336AC">
        <w:t xml:space="preserve">II. </w:t>
      </w:r>
      <w:r w:rsidRPr="00A336AC">
        <w:tab/>
        <w:t>Nalaže se zemljišno - knjižnom odjelu Općinskog suda u Puli upisati zabilježbu ovog rješenja o prodaji nekretnine, na nekretnin</w:t>
      </w:r>
      <w:r w:rsidR="00B80E74">
        <w:t>ama</w:t>
      </w:r>
      <w:r w:rsidRPr="00A336AC">
        <w:t xml:space="preserve"> iz točke I. izreke ovog rješenja.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0515A0" w:rsidR="000515A0" w:rsidRPr="00A336AC">
      <w:pPr>
        <w:jc w:val="both"/>
      </w:pPr>
      <w:r w:rsidRPr="00A336AC">
        <w:tab/>
      </w:r>
      <w:r w:rsidR="00A336AC" w:rsidRPr="00A336AC">
        <w:t>S</w:t>
      </w:r>
      <w:r w:rsidRPr="00A336AC">
        <w:t xml:space="preserve">tečajni upravitelj </w:t>
      </w:r>
      <w:r w:rsidR="00A336AC" w:rsidRPr="00A336AC">
        <w:t xml:space="preserve">je </w:t>
      </w:r>
      <w:r w:rsidRPr="00A336AC">
        <w:t>predložio prodaju nekretnin</w:t>
      </w:r>
      <w:r w:rsidR="00B80E74">
        <w:t>a navedenih</w:t>
      </w:r>
      <w:r w:rsidRPr="00A336AC">
        <w:t xml:space="preserve"> u izreci ovog rješenja, u stečajnom postupku, pa je temeljem navedene čl. </w:t>
      </w:r>
      <w:r w:rsidR="00A336AC">
        <w:t xml:space="preserve">247. st. 1. i 2. Stečajnog zakona </w:t>
      </w:r>
      <w:r w:rsidRPr="00A336AC">
        <w:t>odluč</w:t>
      </w:r>
      <w:r w:rsidR="00A336AC">
        <w:t xml:space="preserve">eno </w:t>
      </w:r>
      <w:r w:rsidRPr="00A336AC">
        <w:t xml:space="preserve"> kao u izre</w:t>
      </w:r>
      <w:r w:rsidR="0060566F" w:rsidRPr="00A336AC">
        <w:t>ci</w:t>
      </w:r>
      <w:r w:rsidRPr="00A336AC">
        <w:t xml:space="preserve">. </w:t>
      </w: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A336AC">
        <w:t>2</w:t>
      </w:r>
      <w:r w:rsidR="00B80E74">
        <w:t>6</w:t>
      </w:r>
      <w:r w:rsidR="00A336AC">
        <w:t>.</w:t>
      </w:r>
      <w:r w:rsidR="00CB2AB2" w:rsidRPr="00A336AC">
        <w:t xml:space="preserve"> s</w:t>
      </w:r>
      <w:r w:rsidR="00A336AC">
        <w:t>iječnja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0515A0" w:rsidRPr="00A336AC">
        <w:t>Ivan Dujić</w:t>
      </w:r>
    </w:p>
    <w:p w:rsidRDefault="000515A0" w:rsidP="000515A0" w:rsidR="000515A0"/>
    <w:p w:rsidRDefault="00A336AC" w:rsidP="000515A0" w:rsidR="00A336AC" w:rsidRPr="00A336AC"/>
    <w:p w:rsidRDefault="000515A0" w:rsidP="000515A0" w:rsidR="000515A0" w:rsidRPr="00A336AC">
      <w:r w:rsidRPr="00A336AC">
        <w:t>UPUTA O PRAVNOM LIJEKU</w:t>
      </w:r>
    </w:p>
    <w:p w:rsidRDefault="000515A0" w:rsidP="000515A0" w:rsidR="000515A0" w:rsidRPr="00A336AC">
      <w:pPr>
        <w:jc w:val="both"/>
      </w:pPr>
      <w:r w:rsidRPr="00A336AC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0515A0" w:rsidP="000515A0" w:rsidR="000515A0" w:rsidRPr="00A336AC"/>
    <w:p w:rsidRDefault="000515A0" w:rsidP="000515A0" w:rsidR="000515A0" w:rsidRPr="00A336AC">
      <w:r w:rsidRPr="00A336AC">
        <w:t>DNA:</w:t>
      </w:r>
    </w:p>
    <w:p w:rsidRDefault="00E11B82" w:rsidP="00E11B82" w:rsidR="00E11B82" w:rsidRPr="00A336AC">
      <w:r w:rsidRPr="00A336AC">
        <w:t xml:space="preserve"> - </w:t>
      </w:r>
      <w:r w:rsidR="000515A0" w:rsidRPr="00A336AC">
        <w:t>Stečajni upravitelj</w:t>
      </w:r>
      <w:r w:rsidR="00A336AC">
        <w:t xml:space="preserve"> </w:t>
      </w:r>
      <w:r w:rsidR="00B80E74" w:rsidRPr="00B80E74">
        <w:rPr>
          <w:rStyle w:val="f01"/>
        </w:rPr>
        <w:t>Jasmina Lichtenberg iz Pule, Ravenska 8</w:t>
      </w:r>
    </w:p>
    <w:p w:rsidRDefault="00E11B82" w:rsidP="00E11B82" w:rsidR="000515A0" w:rsidRPr="00A336AC">
      <w:r w:rsidRPr="00A336AC">
        <w:t xml:space="preserve">- </w:t>
      </w:r>
      <w:r w:rsidR="000515A0" w:rsidRPr="00A336AC">
        <w:t>Zemljišno - knjižni odjel Općinskog suda u Puli</w:t>
      </w:r>
    </w:p>
    <w:p w:rsidRDefault="00E11B82" w:rsidP="000515A0" w:rsidR="00E11B82">
      <w:r w:rsidRPr="00A336AC">
        <w:t xml:space="preserve">- </w:t>
      </w:r>
      <w:r w:rsidR="00A336AC" w:rsidRPr="00A336AC">
        <w:t>Republika Hrvatska, Ministarstvo Financija</w:t>
      </w:r>
      <w:r w:rsidR="00B80E74">
        <w:t>, Porezna uprava,</w:t>
      </w:r>
      <w:r w:rsidR="00A336AC">
        <w:t xml:space="preserve"> po ŽDO Pula</w:t>
      </w:r>
    </w:p>
    <w:p w:rsidRDefault="00B80E74" w:rsidP="00B80E74" w:rsidR="00B80E74">
      <w:r>
        <w:t xml:space="preserve">- Hrvatski Telekom d.d. Zagreb, Roberta Frangeša Mihanovića 9  </w:t>
      </w:r>
    </w:p>
    <w:p w:rsidRDefault="00AD7F99" w:rsidP="00AD7F99" w:rsidR="00477CC8" w:rsidRPr="00A336AC">
      <w:r w:rsidRPr="00AD7F99">
        <w:t>- e-Oglasna ploča suda - 8 dana</w:t>
      </w:r>
    </w:p>
    <w:sectPr w:rsidSect="00895186" w:rsidR="00477CC8" w:rsidRPr="00A336AC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C8F" w:rsidP="0060566F" w:rsidR="009D4C8F">
      <w:r>
        <w:separator/>
      </w:r>
    </w:p>
  </w:endnote>
  <w:endnote w:id="0" w:type="continuationSeparator">
    <w:p w:rsidRDefault="009D4C8F" w:rsidP="0060566F" w:rsidR="009D4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C8F" w:rsidP="0060566F" w:rsidR="009D4C8F">
      <w:r>
        <w:separator/>
      </w:r>
    </w:p>
  </w:footnote>
  <w:footnote w:id="0" w:type="continuationSeparator">
    <w:p w:rsidRDefault="009D4C8F" w:rsidP="0060566F" w:rsidR="009D4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B80E74">
      <w:t>43</w:t>
    </w:r>
    <w:r w:rsidR="00A336AC">
      <w:t>/</w:t>
    </w:r>
    <w:r w:rsidRPr="0060566F">
      <w:t>15-</w:t>
    </w:r>
    <w:r w:rsidR="00B80E74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263894"/>
    <w:rsid w:val="00263BAD"/>
    <w:rsid w:val="00372959"/>
    <w:rsid w:val="00477CC8"/>
    <w:rsid w:val="00491DBD"/>
    <w:rsid w:val="005037F4"/>
    <w:rsid w:val="005F67A8"/>
    <w:rsid w:val="0060566F"/>
    <w:rsid w:val="00696D98"/>
    <w:rsid w:val="006F36D8"/>
    <w:rsid w:val="0082362E"/>
    <w:rsid w:val="00895186"/>
    <w:rsid w:val="008C5F4C"/>
    <w:rsid w:val="009D4C8F"/>
    <w:rsid w:val="00A1690C"/>
    <w:rsid w:val="00A336AC"/>
    <w:rsid w:val="00AD7F99"/>
    <w:rsid w:val="00B80E74"/>
    <w:rsid w:val="00B8682D"/>
    <w:rsid w:val="00CB2AB2"/>
    <w:rsid w:val="00DF14A8"/>
    <w:rsid w:val="00E11B82"/>
    <w:rsid w:val="00F5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9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959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9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959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6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1287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2016-01-26T11:33:00Z</dcterms:created>
  <dc:creator>korisnik</dc:creator>
  <cp:lastModifiedBy>Sanja Lakošeljac</cp:lastModifiedBy>
  <dcterms:modified xmlns:xsi="http://www.w3.org/2001/XMLSchema-instance" xsi:type="dcterms:W3CDTF">2016-01-26T11:36:00Z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