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9719" w14:paraId="e9c9719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8D44F0">
        <w:rPr>
          <w:b/>
        </w:rPr>
        <w:t>994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5B5DD0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5B5DD0">
        <w:t xml:space="preserve">PEGAZ TRADE d.o.o., Split, Stepinčeva 15, OIB: 59135140533, </w:t>
      </w:r>
      <w:r w:rsidR="007F41AD">
        <w:t>dana 1</w:t>
      </w:r>
      <w:r w:rsidR="005B5DD0">
        <w:t>6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B5DD0">
        <w:t>PEGAZ TRADE d.o.o., Split, Stepinčeva 15, OIB: 59135140533</w:t>
      </w:r>
      <w:r w:rsidR="0071318D">
        <w:t xml:space="preserve">,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5B5DD0">
        <w:t>6</w:t>
      </w:r>
      <w:r w:rsidR="007F41AD">
        <w:t>. siječnja 2018</w:t>
      </w:r>
      <w:r w:rsidR="007E310B">
        <w:t>.g. u 1</w:t>
      </w:r>
      <w:r w:rsidR="0071318D">
        <w:t>1</w:t>
      </w:r>
      <w:r w:rsidR="005B5DD0">
        <w:t>,45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5B5DD0">
        <w:t>PEGAZ TRADE d.o.o., Split, Stepinčeva 15, OIB: 59135140533</w:t>
      </w:r>
      <w:r w:rsidR="0071318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F74C36">
        <w:t>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CE76F6">
        <w:t>3327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</w:t>
      </w:r>
      <w:r w:rsidR="00CE76F6">
        <w:t xml:space="preserve">ne koja bi činila stečajnu </w:t>
      </w:r>
      <w:r w:rsidR="00CE76F6">
        <w:lastRenderedPageBreak/>
        <w:t>masu odnosno ima u vlasništvu jedan moped star 16 godine i vozilo staro 24 godine</w:t>
      </w:r>
      <w:r w:rsidR="00ED31B0">
        <w:t xml:space="preserve"> čija vrijednost nije dostatna za namirenje troškova postupka.</w:t>
      </w:r>
      <w:r w:rsidR="00CE76F6">
        <w:t xml:space="preserve"> </w:t>
      </w:r>
      <w:r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74C36">
        <w:t>21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74C36">
        <w:t>21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5B5DD0">
        <w:rPr>
          <w:b/>
        </w:rPr>
        <w:t>6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B5DD0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01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ED31B0">
          <w:t>994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91012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0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0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0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0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0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0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0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0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PEGAZ TRADE d.o.o. za trgovinu na veliko i malo, vanjsku trgovinu, turizam i cestovni prijevoz robe</izvorni_sadrzaj>
    <derivirana_varijabla naziv="DomainObject.Predmet.ProtustrankaFormated_1">  PEGAZ TRADE d.o.o. za trgovinu na veliko i malo, vanjsku trgovinu, turizam i cestovni prijevoz robe</derivirana_varijabla>
  </DomainObject.Predmet.ProtustrankaFormated>
  <DomainObject.Predmet.ProtustrankaFormatedOIB>
    <izvorni_sadrzaj>  PEGAZ TRADE d.o.o. za trgovinu na veliko i malo, vanjsku trgovinu, turizam i cestovni prijevoz robe, OIB 59135140533</izvorni_sadrzaj>
    <derivirana_varijabla naziv="DomainObject.Predmet.ProtustrankaFormatedOIB_1">  PEGAZ TRADE d.o.o. za trgovinu na veliko i malo, vanjsku trgovinu, turizam i cestovni prijevoz robe, OIB 59135140533</derivirana_varijabla>
  </DomainObject.Predmet.ProtustrankaFormatedOIB>
  <DomainObject.Predmet.ProtustrankaFormatedWithAdress>
    <izvorni_sadrzaj> PEGAZ TRADE d.o.o. za trgovinu na veliko i malo, vanjsku trgovinu, turizam i cestovni prijevoz robe, Stepinčeva 15, 21000 Split</izvorni_sadrzaj>
    <derivirana_varijabla naziv="DomainObject.Predmet.ProtustrankaFormatedWithAdress_1"> PEGAZ TRADE d.o.o. za trgovinu na veliko i malo, vanjsku trgovinu, turizam i cestovni prijevoz robe, Stepinčeva 15, 21000 Split</derivirana_varijabla>
  </DomainObject.Predmet.ProtustrankaFormatedWithAdress>
  <DomainObject.Predmet.ProtustrankaFormatedWithAdressOIB>
    <izvorni_sadrzaj> PEGAZ TRADE d.o.o. za trgovinu na veliko i malo, vanjsku trgovinu, turizam i cestovni prijevoz robe, OIB 59135140533, Stepinčeva 15, 21000 Split</izvorni_sadrzaj>
    <derivirana_varijabla naziv="DomainObject.Predmet.ProtustrankaFormatedWithAdressOIB_1"> PEGAZ TRADE d.o.o. za trgovinu na veliko i malo, vanjsku trgovinu, turizam i cestovni prijevoz robe, OIB 59135140533, Stepinčeva 15, 21000 Split</derivirana_varijabla>
  </DomainObject.Predmet.ProtustrankaFormatedWithAdressOIB>
  <DomainObject.Predmet.ProtustrankaWithAdress>
    <izvorni_sadrzaj>PEGAZ TRADE d.o.o. za trgovinu na veliko i malo, vanjsku trgovinu, turizam i cestovni prijevoz robe Stepinčeva 15, 21000 Split</izvorni_sadrzaj>
    <derivirana_varijabla naziv="DomainObject.Predmet.ProtustrankaWithAdress_1">PEGAZ TRADE d.o.o. za trgovinu na veliko i malo, vanjsku trgovinu, turizam i cestovni prijevoz robe Stepinčeva 15, 21000 Split</derivirana_varijabla>
  </DomainObject.Predmet.ProtustrankaWithAdress>
  <DomainObject.Predmet.ProtustrankaWithAdressOIB>
    <izvorni_sadrzaj>PEGAZ TRADE d.o.o. za trgovinu na veliko i malo, vanjsku trgovinu, turizam i cestovni prijevoz robe, OIB 59135140533, Stepinčeva 15, 21000 Split</izvorni_sadrzaj>
    <derivirana_varijabla naziv="DomainObject.Predmet.ProtustrankaWithAdressOIB_1">PEGAZ TRADE d.o.o. za trgovinu na veliko i malo, vanjsku trgovinu, turizam i cestovni prijevoz robe, OIB 59135140533, Stepinčeva 15, 21000 Split</derivirana_varijabla>
  </DomainObject.Predmet.ProtustrankaWithAdressOIB>
  <DomainObject.Predmet.ProtustrankaNazivFormated>
    <izvorni_sadrzaj>PEGAZ TRADE d.o.o. za trgovinu na veliko i malo, vanjsku trgovinu, turizam i cestovni prijevoz robe</izvorni_sadrzaj>
    <derivirana_varijabla naziv="DomainObject.Predmet.ProtustrankaNazivFormated_1">PEGAZ TRADE d.o.o. za trgovinu na veliko i malo, vanjsku trgovinu, turizam i cestovni prijevoz robe</derivirana_varijabla>
  </DomainObject.Predmet.ProtustrankaNazivFormated>
  <DomainObject.Predmet.ProtustrankaNazivFormatedOIB>
    <izvorni_sadrzaj>PEGAZ TRADE d.o.o. za trgovinu na veliko i malo, vanjsku trgovinu, turizam i cestovni prijevoz robe, OIB 59135140533</izvorni_sadrzaj>
    <derivirana_varijabla naziv="DomainObject.Predmet.ProtustrankaNazivFormatedOIB_1">PEGAZ TRADE d.o.o. za trgovinu na veliko i malo, vanjsku trgovinu, turizam i cestovni prijevoz robe, OIB 59135140533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1982738.69</izvorni_sadrzaj>
    <derivirana_varijabla naziv="DomainObject.Predmet.TrenutnaVrijednost_1">1982738.69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PEGAZ TRADE d.o.o. za trgovinu na veliko i malo, vanjsku trgovinu, turizam i cestovni prijevoz robe</item>
    </izvorni_sadrzaj>
    <derivirana_varijabla naziv="DomainObject.Predmet.ProtuStrankaListFormated_1">
      <item>PEGAZ TRADE d.o.o. za trgovinu na veliko i malo, vanjsku trgovinu, turizam i cestovni prijevoz robe</item>
    </derivirana_varijabla>
  </DomainObject.Predmet.ProtuStrankaListFormated>
  <DomainObject.Predmet.ProtuStrankaListFormatedOIB>
    <izvorni_sadrzaj>
      <item>PEGAZ TRADE d.o.o. za trgovinu na veliko i malo, vanjsku trgovinu, turizam i cestovni prijevoz robe, OIB 59135140533</item>
    </izvorni_sadrzaj>
    <derivirana_varijabla naziv="DomainObject.Predmet.ProtuStrankaListFormatedOIB_1">
      <item>PEGAZ TRADE d.o.o. za trgovinu na veliko i malo, vanjsku trgovinu, turizam i cestovni prijevoz robe, OIB 59135140533</item>
    </derivirana_varijabla>
  </DomainObject.Predmet.ProtuStrankaListFormatedOIB>
  <DomainObject.Predmet.ProtuStrankaListFormatedWithAdress>
    <izvorni_sadrzaj>
      <item>PEGAZ TRADE d.o.o. za trgovinu na veliko i malo, vanjsku trgovinu, turizam i cestovni prijevoz robe, Stepinčeva 15, 21000 Split</item>
    </izvorni_sadrzaj>
    <derivirana_varijabla naziv="DomainObject.Predmet.ProtuStrankaListFormatedWithAdress_1">
      <item>PEGAZ TRADE d.o.o. za trgovinu na veliko i malo, vanjsku trgovinu, turizam i cestovni prijevoz robe, Stepinčeva 15, 21000 Split</item>
    </derivirana_varijabla>
  </DomainObject.Predmet.ProtuStrankaListFormatedWithAdress>
  <DomainObject.Predmet.ProtuStrankaListFormatedWithAdressOIB>
    <izvorni_sadrzaj>
      <item>PEGAZ TRADE d.o.o. za trgovinu na veliko i malo, vanjsku trgovinu, turizam i cestovni prijevoz robe, OIB 59135140533, Stepinčeva 15, 21000 Split</item>
    </izvorni_sadrzaj>
    <derivirana_varijabla naziv="DomainObject.Predmet.ProtuStrankaListFormatedWithAdressOIB_1">
      <item>PEGAZ TRADE d.o.o. za trgovinu na veliko i malo, vanjsku trgovinu, turizam i cestovni prijevoz robe, OIB 59135140533, Stepinčeva 15, 21000 Split</item>
    </derivirana_varijabla>
  </DomainObject.Predmet.ProtuStrankaListFormatedWithAdressOIB>
  <DomainObject.Predmet.ProtuStrankaListNazivFormated>
    <izvorni_sadrzaj>
      <item>PEGAZ TRADE d.o.o. za trgovinu na veliko i malo, vanjsku trgovinu, turizam i cestovni prijevoz robe</item>
    </izvorni_sadrzaj>
    <derivirana_varijabla naziv="DomainObject.Predmet.ProtuStrankaListNazivFormated_1">
      <item>PEGAZ TRADE d.o.o. za trgovinu na veliko i malo, vanjsku trgovinu, turizam i cestovni prijevoz robe</item>
    </derivirana_varijabla>
  </DomainObject.Predmet.ProtuStrankaListNazivFormated>
  <DomainObject.Predmet.ProtuStrankaListNazivFormatedOIB>
    <izvorni_sadrzaj>
      <item>PEGAZ TRADE d.o.o. za trgovinu na veliko i malo, vanjsku trgovinu, turizam i cestovni prijevoz robe, OIB 59135140533</item>
    </izvorni_sadrzaj>
    <derivirana_varijabla naziv="DomainObject.Predmet.ProtuStrankaListNazivFormatedOIB_1">
      <item>PEGAZ TRADE d.o.o. za trgovinu na veliko i malo, vanjsku trgovinu, turizam i cestovni prijevoz robe, OIB 59135140533</item>
    </derivirana_varijabla>
  </DomainObject.Predmet.ProtuStrankaListNazivFormatedOIB>
  <DomainObject.Predmet.OstaliListFormated>
    <izvorni_sadrzaj>
      <item>Zdravka Matenda</item>
    </izvorni_sadrzaj>
    <derivirana_varijabla naziv="DomainObject.Predmet.OstaliListFormated_1">
      <item>Zdravka Matenda</item>
    </derivirana_varijabla>
  </DomainObject.Predmet.OstaliListFormated>
  <DomainObject.Predmet.OstaliListFormatedOIB>
    <izvorni_sadrzaj>
      <item>Zdravka Matenda, OIB 79573283245</item>
    </izvorni_sadrzaj>
    <derivirana_varijabla naziv="DomainObject.Predmet.OstaliListFormatedOIB_1">
      <item>Zdravka Matenda, OIB 79573283245</item>
    </derivirana_varijabla>
  </DomainObject.Predmet.OstaliListFormatedOIB>
  <DomainObject.Predmet.OstaliListFormatedWithAdress>
    <izvorni_sadrzaj>
      <item>Zdravka Matenda, Zagrebačka Cesta 233, 10000 Zagreb</item>
    </izvorni_sadrzaj>
    <derivirana_varijabla naziv="DomainObject.Predmet.OstaliListFormatedWithAdress_1">
      <item>Zdravka Matenda, Zagrebačka Cesta 233, 10000 Zagreb</item>
    </derivirana_varijabla>
  </DomainObject.Predmet.OstaliListFormatedWithAdress>
  <DomainObject.Predmet.OstaliListFormatedWithAdressOIB>
    <izvorni_sadrzaj>
      <item>Zdravka Matenda, OIB 79573283245, Zagrebačka Cesta 233, 10000 Zagreb</item>
    </izvorni_sadrzaj>
    <derivirana_varijabla naziv="DomainObject.Predmet.OstaliListFormatedWithAdressOIB_1">
      <item>Zdravka Matenda, OIB 79573283245, Zagrebačka Cesta 233, 10000 Zagreb</item>
    </derivirana_varijabla>
  </DomainObject.Predmet.OstaliListFormatedWithAdressOIB>
  <DomainObject.Predmet.OstaliListNazivFormated>
    <izvorni_sadrzaj>
      <item>Zdravka Matenda</item>
    </izvorni_sadrzaj>
    <derivirana_varijabla naziv="DomainObject.Predmet.OstaliListNazivFormated_1">
      <item>Zdravka Matenda</item>
    </derivirana_varijabla>
  </DomainObject.Predmet.OstaliListNazivFormated>
  <DomainObject.Predmet.OstaliListNazivFormatedOIB>
    <izvorni_sadrzaj>
      <item>Zdravka Matenda, OIB 79573283245</item>
    </izvorni_sadrzaj>
    <derivirana_varijabla naziv="DomainObject.Predmet.OstaliListNazivFormatedOIB_1">
      <item>Zdravka Matenda, OIB 79573283245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PEGAZ TRADE d.o.o. za trgovinu na veliko i malo, vanjsku trgovinu, turizam i cestovni prijevoz robe</izvorni_sadrzaj>
    <derivirana_varijabla naziv="DomainObject.Predmet.ProtustrankaIDrugi_1">PEGAZ TRADE d.o.o. za trgovinu na veliko i malo, vanjsku trgovinu, turizam i cestovni prijevoz robe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PEGAZ TRADE d.o.o. za trgovinu na veliko i malo, vanjsku trgovinu, turizam i cestovni prijevoz robe, OIB 59135140533, Stepinčeva 15, 21000 Split</izvorni_sadrzaj>
    <derivirana_varijabla naziv="DomainObject.Predmet.ProtustrankaIDrugiAdressOIB_1">PEGAZ TRADE d.o.o. za trgovinu na veliko i malo, vanjsku trgovinu, turizam i cestovni prijevoz robe, OIB 59135140533, Stepinčeva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PEGAZ TRADE d.o.o. za trgovinu na veliko i malo, vanjsku trgovinu, turizam i cestovni prijevoz robe</item>
      <item>FINANCIJSKA AGENCIJA, PODRUŽNICA SPLIT</item>
      <item>Zdravka Matenda</item>
    </izvorni_sadrzaj>
    <derivirana_varijabla naziv="DomainObject.Predmet.SudioniciListNaziv_1">
      <item>PEGAZ TRADE d.o.o. za trgovinu na veliko i malo, vanjsku trgovinu, turizam i cestovni prijevoz robe</item>
      <item>FINANCIJSKA AGENCIJA, PODRUŽNICA SPLIT</item>
      <item>Zdravka Matenda</item>
    </derivirana_varijabla>
  </DomainObject.Predmet.SudioniciListNaziv>
  <DomainObject.Predmet.SudioniciListAdressOIB>
    <izvorni_sadrzaj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izvorni_sadrzaj>
    <derivirana_varijabla naziv="DomainObject.Predmet.SudioniciListAdressOIB_1"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59135140533</item>
      <item>, OIB 85821130368</item>
      <item>, OIB 79573283245</item>
    </izvorni_sadrzaj>
    <derivirana_varijabla naziv="DomainObject.Predmet.SudioniciListNazivOIB_1">
      <item>, OIB 59135140533</item>
      <item>, OIB 85821130368</item>
      <item>, OIB 79573283245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3467</properties:Characters>
  <properties:Lines>96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2018-01-16T10:12:00Z</dcterms:created>
  <dc:creator>stanka grcic</dc:creator>
  <cp:lastModifiedBy>Mara Marčinko</cp:lastModifiedBy>
  <cp:lastPrinted>2018-01-16T10:45:00Z</cp:lastPrinted>
  <dcterms:modified xmlns:xsi="http://www.w3.org/2001/XMLSchema-instance" xsi:type="dcterms:W3CDTF">2018-01-16T10:53:00Z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