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540a" w14:paraId="35b540a"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E0316A">
        <w:rPr>
          <w:sz w:val="24"/>
        </w:rPr>
        <w:t>3</w:t>
      </w:r>
      <w:r w:rsidR="005810DB">
        <w:rPr>
          <w:sz w:val="24"/>
        </w:rPr>
        <w:t>828</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5810DB">
        <w:rPr>
          <w:sz w:val="24"/>
          <w:szCs w:val="24"/>
        </w:rPr>
        <w:t xml:space="preserve">KIG ŠTAHAN </w:t>
      </w:r>
      <w:r w:rsidR="00B32CD8">
        <w:rPr>
          <w:sz w:val="24"/>
          <w:szCs w:val="24"/>
        </w:rPr>
        <w:t>d.o.o.,</w:t>
      </w:r>
      <w:r w:rsidR="00AF7DCB">
        <w:rPr>
          <w:sz w:val="24"/>
          <w:szCs w:val="24"/>
        </w:rPr>
        <w:t xml:space="preserve"> </w:t>
      </w:r>
      <w:r w:rsidR="005810DB">
        <w:rPr>
          <w:sz w:val="24"/>
          <w:szCs w:val="24"/>
        </w:rPr>
        <w:t xml:space="preserve">Zlatar, Martinečka 72., </w:t>
      </w:r>
      <w:r w:rsidR="006D1B45">
        <w:rPr>
          <w:sz w:val="24"/>
          <w:szCs w:val="24"/>
        </w:rPr>
        <w:t xml:space="preserve">OIB </w:t>
      </w:r>
      <w:r w:rsidR="00C67B0B">
        <w:rPr>
          <w:sz w:val="24"/>
          <w:szCs w:val="24"/>
        </w:rPr>
        <w:t>90482520764</w:t>
      </w:r>
      <w:r w:rsidR="00B32CD8" w:rsidRPr="008600EF">
        <w:rPr>
          <w:sz w:val="24"/>
          <w:szCs w:val="24"/>
        </w:rPr>
        <w:t xml:space="preserve">, </w:t>
      </w:r>
      <w:r w:rsidR="00B32CD8">
        <w:rPr>
          <w:sz w:val="24"/>
          <w:szCs w:val="24"/>
        </w:rPr>
        <w:t>d</w:t>
      </w:r>
      <w:r w:rsidR="00CB464D" w:rsidRPr="008600EF">
        <w:rPr>
          <w:sz w:val="24"/>
          <w:szCs w:val="24"/>
        </w:rPr>
        <w:t xml:space="preserve">ana </w:t>
      </w:r>
      <w:r w:rsidR="00D04D06">
        <w:rPr>
          <w:sz w:val="24"/>
          <w:szCs w:val="24"/>
        </w:rPr>
        <w:t>20</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C67B0B">
        <w:rPr>
          <w:sz w:val="24"/>
          <w:szCs w:val="24"/>
        </w:rPr>
        <w:t>KIG ŠTAHAN d.o.o., Zlatar, Martinečka 72., OIB 90482520764</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593A54">
        <w:rPr>
          <w:sz w:val="24"/>
          <w:szCs w:val="24"/>
        </w:rPr>
        <w:t>Ivan Štahan, Zlatar, Riječka 14. OIB 69132804472</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 xml:space="preserve">12.veljače </w:t>
      </w:r>
      <w:r w:rsidR="007B593F">
        <w:rPr>
          <w:b/>
          <w:sz w:val="24"/>
        </w:rPr>
        <w:t>201</w:t>
      </w:r>
      <w:r>
        <w:rPr>
          <w:b/>
          <w:sz w:val="24"/>
        </w:rPr>
        <w:t>9</w:t>
      </w:r>
      <w:r w:rsidR="007B593F">
        <w:rPr>
          <w:b/>
          <w:sz w:val="24"/>
        </w:rPr>
        <w:t xml:space="preserve">. u </w:t>
      </w:r>
      <w:r w:rsidR="00676169">
        <w:rPr>
          <w:b/>
          <w:sz w:val="24"/>
        </w:rPr>
        <w:t>1</w:t>
      </w:r>
      <w:r w:rsidR="00E17216">
        <w:rPr>
          <w:b/>
          <w:sz w:val="24"/>
        </w:rPr>
        <w:t>1</w:t>
      </w:r>
      <w:r w:rsidR="00676169">
        <w:rPr>
          <w:b/>
          <w:sz w:val="24"/>
        </w:rPr>
        <w:t>,</w:t>
      </w:r>
      <w:r w:rsidR="00DB2EE0">
        <w:rPr>
          <w:b/>
          <w:sz w:val="24"/>
        </w:rPr>
        <w:t>3</w:t>
      </w:r>
      <w:r w:rsidR="00676169">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DB2EE0">
        <w:rPr>
          <w:sz w:val="24"/>
          <w:szCs w:val="24"/>
        </w:rPr>
        <w:t>653</w:t>
      </w:r>
      <w:r w:rsidR="000C3665">
        <w:rPr>
          <w:sz w:val="24"/>
          <w:szCs w:val="24"/>
        </w:rPr>
        <w:t xml:space="preserve"> dan</w:t>
      </w:r>
      <w:r w:rsidR="00DF6014">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DB2EE0">
        <w:rPr>
          <w:sz w:val="24"/>
          <w:szCs w:val="24"/>
        </w:rPr>
        <w:t>178.958,39</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D04D06">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497E85">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497E85" w:rsidP="00497E85" w:rsidR="00497E85">
      <w:pPr>
        <w:ind w:firstLine="720" w:left="2880"/>
        <w:jc w:val="both"/>
      </w:pPr>
      <w:r>
        <w:t>Za točnost otpravka, ovlašteni službenik:</w:t>
      </w:r>
    </w:p>
    <w:p w:rsidRDefault="00497E85" w:rsidP="00422EE0" w:rsidR="00497E85">
      <w:pPr>
        <w:jc w:val="both"/>
      </w:pPr>
      <w:r>
        <w:t xml:space="preserve">             </w:t>
      </w:r>
      <w:r>
        <w:tab/>
      </w:r>
      <w:r>
        <w:tab/>
      </w:r>
      <w:r>
        <w:tab/>
      </w:r>
      <w:r>
        <w:tab/>
      </w:r>
      <w:r>
        <w:tab/>
      </w:r>
      <w:r>
        <w:tab/>
      </w:r>
      <w:r>
        <w:tab/>
        <w:t xml:space="preserve">  Valentina Delač</w:t>
      </w:r>
    </w:p>
    <w:p w:rsidRDefault="00DE2E5D" w:rsidP="00497E85"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E0456">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0F3868"/>
    <w:rsid w:val="00100FCD"/>
    <w:rsid w:val="00107ED6"/>
    <w:rsid w:val="00113EC7"/>
    <w:rsid w:val="0012168A"/>
    <w:rsid w:val="00131E99"/>
    <w:rsid w:val="0015491A"/>
    <w:rsid w:val="0015587F"/>
    <w:rsid w:val="001662C4"/>
    <w:rsid w:val="001672B2"/>
    <w:rsid w:val="001A1A7F"/>
    <w:rsid w:val="001B44D2"/>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50221"/>
    <w:rsid w:val="00450676"/>
    <w:rsid w:val="00451DB5"/>
    <w:rsid w:val="00454BBA"/>
    <w:rsid w:val="00470745"/>
    <w:rsid w:val="00475CDF"/>
    <w:rsid w:val="00476E8D"/>
    <w:rsid w:val="00482933"/>
    <w:rsid w:val="00483785"/>
    <w:rsid w:val="00494F45"/>
    <w:rsid w:val="00497D0A"/>
    <w:rsid w:val="00497E85"/>
    <w:rsid w:val="004A10DD"/>
    <w:rsid w:val="004C787F"/>
    <w:rsid w:val="004D2841"/>
    <w:rsid w:val="004E2FD0"/>
    <w:rsid w:val="004E5FEF"/>
    <w:rsid w:val="004F74FF"/>
    <w:rsid w:val="00516616"/>
    <w:rsid w:val="005300D9"/>
    <w:rsid w:val="00545D92"/>
    <w:rsid w:val="0056765A"/>
    <w:rsid w:val="005743CD"/>
    <w:rsid w:val="005810DB"/>
    <w:rsid w:val="00593A54"/>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301A"/>
    <w:rsid w:val="00694042"/>
    <w:rsid w:val="006B6285"/>
    <w:rsid w:val="006B7292"/>
    <w:rsid w:val="006C2F0F"/>
    <w:rsid w:val="006C36E6"/>
    <w:rsid w:val="006C7E17"/>
    <w:rsid w:val="006D1B45"/>
    <w:rsid w:val="006D7A0F"/>
    <w:rsid w:val="006E0FC0"/>
    <w:rsid w:val="006F46EA"/>
    <w:rsid w:val="006F7455"/>
    <w:rsid w:val="0070743A"/>
    <w:rsid w:val="00744AC4"/>
    <w:rsid w:val="00755181"/>
    <w:rsid w:val="0075681B"/>
    <w:rsid w:val="007703BD"/>
    <w:rsid w:val="00784423"/>
    <w:rsid w:val="007905FB"/>
    <w:rsid w:val="007B593F"/>
    <w:rsid w:val="007E0EAA"/>
    <w:rsid w:val="00831C85"/>
    <w:rsid w:val="00833B05"/>
    <w:rsid w:val="008366A0"/>
    <w:rsid w:val="0085270F"/>
    <w:rsid w:val="00876285"/>
    <w:rsid w:val="00876D3B"/>
    <w:rsid w:val="008915EC"/>
    <w:rsid w:val="00897E88"/>
    <w:rsid w:val="008C259D"/>
    <w:rsid w:val="008E389E"/>
    <w:rsid w:val="008E6A96"/>
    <w:rsid w:val="008E6D04"/>
    <w:rsid w:val="009026BB"/>
    <w:rsid w:val="009128F5"/>
    <w:rsid w:val="00923121"/>
    <w:rsid w:val="00945303"/>
    <w:rsid w:val="00947FB7"/>
    <w:rsid w:val="00977955"/>
    <w:rsid w:val="009850B8"/>
    <w:rsid w:val="009957BB"/>
    <w:rsid w:val="009C2418"/>
    <w:rsid w:val="009E0456"/>
    <w:rsid w:val="009E684F"/>
    <w:rsid w:val="00A110D0"/>
    <w:rsid w:val="00A15AB7"/>
    <w:rsid w:val="00A21A46"/>
    <w:rsid w:val="00A44A71"/>
    <w:rsid w:val="00A56185"/>
    <w:rsid w:val="00A6313F"/>
    <w:rsid w:val="00A80EB3"/>
    <w:rsid w:val="00A828C1"/>
    <w:rsid w:val="00A90C82"/>
    <w:rsid w:val="00AD3398"/>
    <w:rsid w:val="00AD75CD"/>
    <w:rsid w:val="00AE107D"/>
    <w:rsid w:val="00AF4C01"/>
    <w:rsid w:val="00AF5FFE"/>
    <w:rsid w:val="00AF7DCB"/>
    <w:rsid w:val="00B001BA"/>
    <w:rsid w:val="00B01169"/>
    <w:rsid w:val="00B06BC3"/>
    <w:rsid w:val="00B11178"/>
    <w:rsid w:val="00B32CD8"/>
    <w:rsid w:val="00B32E61"/>
    <w:rsid w:val="00B33273"/>
    <w:rsid w:val="00B35218"/>
    <w:rsid w:val="00B673AD"/>
    <w:rsid w:val="00B74989"/>
    <w:rsid w:val="00B844BF"/>
    <w:rsid w:val="00B93B9A"/>
    <w:rsid w:val="00BA4424"/>
    <w:rsid w:val="00BB7CA7"/>
    <w:rsid w:val="00BC2D84"/>
    <w:rsid w:val="00BC4571"/>
    <w:rsid w:val="00BD75AF"/>
    <w:rsid w:val="00BE3305"/>
    <w:rsid w:val="00BF15E0"/>
    <w:rsid w:val="00C14F14"/>
    <w:rsid w:val="00C20109"/>
    <w:rsid w:val="00C356A1"/>
    <w:rsid w:val="00C67B0B"/>
    <w:rsid w:val="00C84B54"/>
    <w:rsid w:val="00CA49D6"/>
    <w:rsid w:val="00CB464D"/>
    <w:rsid w:val="00CC43BC"/>
    <w:rsid w:val="00CC7D07"/>
    <w:rsid w:val="00CE3890"/>
    <w:rsid w:val="00CE3B7D"/>
    <w:rsid w:val="00CE4F52"/>
    <w:rsid w:val="00CF32AF"/>
    <w:rsid w:val="00D04D06"/>
    <w:rsid w:val="00D10A4F"/>
    <w:rsid w:val="00D31451"/>
    <w:rsid w:val="00D349BD"/>
    <w:rsid w:val="00D448E9"/>
    <w:rsid w:val="00D56919"/>
    <w:rsid w:val="00D60187"/>
    <w:rsid w:val="00D60476"/>
    <w:rsid w:val="00D62CAE"/>
    <w:rsid w:val="00D73426"/>
    <w:rsid w:val="00D959BC"/>
    <w:rsid w:val="00D97582"/>
    <w:rsid w:val="00DA514A"/>
    <w:rsid w:val="00DA5FA3"/>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E0456"/>
    <w:rPr>
      <w:color w:val="808080"/>
      <w:bdr w:space="0" w:sz="0" w:color="auto" w:val="none"/>
      <w:shd w:fill="auto" w:color="auto" w:val="clear"/>
    </w:rPr>
  </w:style>
  <w:style w:customStyle="true" w:styleId="eSPISCCParagraphDefaultFont" w:type="character">
    <w:name w:val="eSPIS_CC_Paragraph Default Font"/>
    <w:basedOn w:val="Zadanifontodlomka"/>
    <w:rsid w:val="009E04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0456"/>
    <w:rPr>
      <w:sz w:val="24"/>
      <w:bdr w:space="0" w:sz="0" w:color="auto" w:val="none"/>
      <w:shd w:fill="FFFFCC" w:color="auto" w:val="clear"/>
      <w:lang w:val="hr-HR"/>
    </w:rPr>
  </w:style>
  <w:style w:customStyle="true" w:styleId="PozadinaSvijetloCrvena" w:type="character">
    <w:name w:val="Pozadina_SvijetloCrvena"/>
    <w:basedOn w:val="eSPISCCParagraphDefaultFont"/>
    <w:rsid w:val="009E04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04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E0456"/>
    <w:rPr>
      <w:color w:val="808080"/>
      <w:bdr w:color="auto" w:space="0" w:sz="0" w:val="none"/>
      <w:shd w:color="auto" w:fill="auto" w:val="clear"/>
    </w:rPr>
  </w:style>
  <w:style w:customStyle="1" w:styleId="eSPISCCParagraphDefaultFont" w:type="character">
    <w:name w:val="eSPIS_CC_Paragraph Default Font"/>
    <w:basedOn w:val="Zadanifontodlomka"/>
    <w:rsid w:val="009E04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0456"/>
    <w:rPr>
      <w:sz w:val="24"/>
      <w:bdr w:color="auto" w:space="0" w:sz="0" w:val="none"/>
      <w:shd w:color="auto" w:fill="FFFFCC" w:val="clear"/>
      <w:lang w:val="hr-HR"/>
    </w:rPr>
  </w:style>
  <w:style w:customStyle="1" w:styleId="PozadinaSvijetloCrvena" w:type="character">
    <w:name w:val="Pozadina_SvijetloCrvena"/>
    <w:basedOn w:val="eSPISCCParagraphDefaultFont"/>
    <w:rsid w:val="009E04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04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3828</izvorni_sadrzaj>
    <derivirana_varijabla naziv="DomainObject.Predmet.Broj_1">3828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St-3828/2016</izvorni_sadrzaj>
    <derivirana_varijabla naziv="DomainObject.Predmet.OznakaBroj_1">St-3828/2016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KIG ŠTAHAN d.o.o.</izvorni_sadrzaj>
    <derivirana_varijabla naziv="DomainObject.Predmet.ProtustrankaFormated_1">  KIG ŠTAHAN d.o.o.</derivirana_varijabla>
  </DomainObject.Predmet.ProtustrankaFormated>
  <DomainObject.Predmet.ProtustrankaFormatedOIB>
    <izvorni_sadrzaj>  KIG ŠTAHAN d.o.o., OIB 90482520764</izvorni_sadrzaj>
    <derivirana_varijabla naziv="DomainObject.Predmet.ProtustrankaFormatedOIB_1">  KIG ŠTAHAN d.o.o., OIB 90482520764</derivirana_varijabla>
  </DomainObject.Predmet.ProtustrankaFormatedOIB>
  <DomainObject.Predmet.ProtustrankaFormatedWithAdress>
    <izvorni_sadrzaj> KIG ŠTAHAN d.o.o., Martinečka 72, 49250 Zlatar</izvorni_sadrzaj>
    <derivirana_varijabla naziv="DomainObject.Predmet.ProtustrankaFormatedWithAdress_1"> KIG ŠTAHAN d.o.o., Martinečka 72, 49250 Zlatar</derivirana_varijabla>
  </DomainObject.Predmet.ProtustrankaFormatedWithAdress>
  <DomainObject.Predmet.ProtustrankaFormatedWithAdressOIB>
    <izvorni_sadrzaj> KIG ŠTAHAN d.o.o., OIB 90482520764, Martinečka 72, 49250 Zlatar</izvorni_sadrzaj>
    <derivirana_varijabla naziv="DomainObject.Predmet.ProtustrankaFormatedWithAdressOIB_1"> KIG ŠTAHAN d.o.o., OIB 90482520764, Martinečka 72, 49250 Zlatar</derivirana_varijabla>
  </DomainObject.Predmet.ProtustrankaFormatedWithAdressOIB>
  <DomainObject.Predmet.ProtustrankaWithAdress>
    <izvorni_sadrzaj>KIG ŠTAHAN d.o.o. Martinečka 72, 49250 Zlatar</izvorni_sadrzaj>
    <derivirana_varijabla naziv="DomainObject.Predmet.ProtustrankaWithAdress_1">KIG ŠTAHAN d.o.o. Martinečka 72, 49250 Zlatar</derivirana_varijabla>
  </DomainObject.Predmet.ProtustrankaWithAdress>
  <DomainObject.Predmet.ProtustrankaWithAdressOIB>
    <izvorni_sadrzaj>KIG ŠTAHAN d.o.o., OIB 90482520764, Martinečka 72, 49250 Zlatar</izvorni_sadrzaj>
    <derivirana_varijabla naziv="DomainObject.Predmet.ProtustrankaWithAdressOIB_1">KIG ŠTAHAN d.o.o., OIB 90482520764, Martinečka 72, 49250 Zlatar</derivirana_varijabla>
  </DomainObject.Predmet.ProtustrankaWithAdressOIB>
  <DomainObject.Predmet.ProtustrankaNazivFormated>
    <izvorni_sadrzaj>KIG ŠTAHAN d.o.o.</izvorni_sadrzaj>
    <derivirana_varijabla naziv="DomainObject.Predmet.ProtustrankaNazivFormated_1">KIG ŠTAHAN d.o.o.</derivirana_varijabla>
  </DomainObject.Predmet.ProtustrankaNazivFormated>
  <DomainObject.Predmet.ProtustrankaNazivFormatedOIB>
    <izvorni_sadrzaj>KIG ŠTAHAN d.o.o., OIB 90482520764</izvorni_sadrzaj>
    <derivirana_varijabla naziv="DomainObject.Predmet.ProtustrankaNazivFormatedOIB_1">KIG ŠTAHAN d.o.o., OIB 90482520764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KIG ŠTAHAN d.o.o.</item>
    </izvorni_sadrzaj>
    <derivirana_varijabla naziv="DomainObject.Predmet.ProtuStrankaListFormated_1">
      <item>KIG ŠTAHAN d.o.o.</item>
    </derivirana_varijabla>
  </DomainObject.Predmet.ProtuStrankaListFormated>
  <DomainObject.Predmet.ProtuStrankaListFormatedOIB>
    <izvorni_sadrzaj>
      <item>KIG ŠTAHAN d.o.o., OIB 90482520764</item>
    </izvorni_sadrzaj>
    <derivirana_varijabla naziv="DomainObject.Predmet.ProtuStrankaListFormatedOIB_1">
      <item>KIG ŠTAHAN d.o.o., OIB 90482520764</item>
    </derivirana_varijabla>
  </DomainObject.Predmet.ProtuStrankaListFormatedOIB>
  <DomainObject.Predmet.ProtuStrankaListFormatedWithAdress>
    <izvorni_sadrzaj>
      <item>KIG ŠTAHAN d.o.o., Martinečka 72, 49250 Zlatar</item>
    </izvorni_sadrzaj>
    <derivirana_varijabla naziv="DomainObject.Predmet.ProtuStrankaListFormatedWithAdress_1">
      <item>KIG ŠTAHAN d.o.o., Martinečka 72, 49250 Zlatar</item>
    </derivirana_varijabla>
  </DomainObject.Predmet.ProtuStrankaListFormatedWithAdress>
  <DomainObject.Predmet.ProtuStrankaListFormatedWithAdressOIB>
    <izvorni_sadrzaj>
      <item>KIG ŠTAHAN d.o.o., OIB 90482520764, Martinečka 72, 49250 Zlatar</item>
    </izvorni_sadrzaj>
    <derivirana_varijabla naziv="DomainObject.Predmet.ProtuStrankaListFormatedWithAdressOIB_1">
      <item>KIG ŠTAHAN d.o.o., OIB 90482520764, Martinečka 72, 49250 Zlatar</item>
    </derivirana_varijabla>
  </DomainObject.Predmet.ProtuStrankaListFormatedWithAdressOIB>
  <DomainObject.Predmet.ProtuStrankaListNazivFormated>
    <izvorni_sadrzaj>
      <item>KIG ŠTAHAN d.o.o.</item>
    </izvorni_sadrzaj>
    <derivirana_varijabla naziv="DomainObject.Predmet.ProtuStrankaListNazivFormated_1">
      <item>KIG ŠTAHAN d.o.o.</item>
    </derivirana_varijabla>
  </DomainObject.Predmet.ProtuStrankaListNazivFormated>
  <DomainObject.Predmet.ProtuStrankaListNazivFormatedOIB>
    <izvorni_sadrzaj>
      <item>KIG ŠTAHAN d.o.o., OIB 90482520764</item>
    </izvorni_sadrzaj>
    <derivirana_varijabla naziv="DomainObject.Predmet.ProtuStrankaListNazivFormatedOIB_1">
      <item>KIG ŠTAHAN d.o.o., OIB 90482520764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KIG ŠTAHAN d.o.o.</izvorni_sadrzaj>
    <derivirana_varijabla naziv="DomainObject.Predmet.ProtustrankaIDrugi_1">KIG ŠTAHAN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KIG ŠTAHAN d.o.o., OIB 90482520764, Martinečka 72, 49250 Zlatar</izvorni_sadrzaj>
    <derivirana_varijabla naziv="DomainObject.Predmet.ProtustrankaIDrugiAdressOIB_1">KIG ŠTAHAN d.o.o., OIB 90482520764, Martinečka 72,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KIG ŠTAHAN d.o.o.</item>
    </izvorni_sadrzaj>
    <derivirana_varijabla naziv="DomainObject.Predmet.SudioniciListNaziv_1">
      <item>FINA Regionalni centar Zagreb</item>
      <item>KIG ŠTAHAN d.o.o.</item>
    </derivirana_varijabla>
  </DomainObject.Predmet.SudioniciListNaziv>
  <DomainObject.Predmet.SudioniciListAdressOIB>
    <izvorni_sadrzaj>
      <item>FINA Regionalni centar Zagreb, OIB 85821130368, Trg svibanjskih žrtava 1995. 1,10000 Zagreb</item>
      <item>KIG ŠTAHAN d.o.o., OIB 90482520764, Martinečka 72,49250 Zlatar</item>
    </izvorni_sadrzaj>
    <derivirana_varijabla naziv="DomainObject.Predmet.SudioniciListAdressOIB_1">
      <item>FINA Regionalni centar Zagreb, OIB 85821130368, Trg svibanjskih žrtava 1995. 1,10000 Zagreb</item>
      <item>KIG ŠTAHAN d.o.o., OIB 90482520764, Martinečka 72,49250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90482520764</item>
    </izvorni_sadrzaj>
    <derivirana_varijabla naziv="DomainObject.Predmet.SudioniciListNazivOIB_1">
      <item>, OIB 85821130368</item>
      <item>, OIB 90482520764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920</properties:Words>
  <properties:Characters>5122</properties:Characters>
  <properties:Lines>138</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2018-11-19T12:27:00Z</dcterms:created>
  <dc:creator>Unknown</dc:creator>
  <cp:lastModifiedBy>Valentina Delač</cp:lastModifiedBy>
  <cp:lastPrinted>2018-11-19T12:27:00Z</cp:lastPrinted>
  <dcterms:modified xmlns:xsi="http://www.w3.org/2001/XMLSchema-instance" xsi:type="dcterms:W3CDTF">2018-11-20T07:41:00Z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(Kig Štahan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