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dd8e" w14:paraId="24cdd8e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F53378">
        <w:t>503</w:t>
      </w:r>
      <w:r w:rsidRPr="00EA08F2">
        <w:t>/18-</w:t>
      </w:r>
      <w:r>
        <w:t>6</w:t>
      </w:r>
    </w:p>
    <w:p w:rsidRDefault="00732854" w:rsidP="00732854" w:rsidR="00732854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732854" w:rsidP="00732854" w:rsidR="00732854">
      <w:pPr>
        <w:jc w:val="both"/>
      </w:pPr>
    </w:p>
    <w:p w:rsidRDefault="00732854" w:rsidP="00F53378" w:rsidR="00F53378">
      <w:pPr>
        <w:jc w:val="both"/>
      </w:pPr>
      <w:r>
        <w:tab/>
      </w:r>
      <w:r w:rsidR="00F53378" w:rsidRPr="00CD1074">
        <w:t xml:space="preserve">Trgovački sud u Osijeku, po sucu mr. sc. Tihomiru Kovačeviću, kao stečajnom sucu, povodom prijedloga FINANCIJSKE AGENCIJE ZAGREB, Regionalni centar </w:t>
      </w:r>
      <w:r w:rsidR="00F53378">
        <w:t>Zagreb, Trg Svibanjskih žrtava 1995. 1</w:t>
      </w:r>
      <w:r w:rsidR="00F53378" w:rsidRPr="00CD1074">
        <w:t xml:space="preserve">, OIB 85821130368 za otvaranje stečajnog postupka nad dužnikom </w:t>
      </w:r>
      <w:r w:rsidR="00F53378">
        <w:t>CIRCULUS PROMOCIJA d.o.o. za usluge, Zagreb, Antuna Šoljana 8</w:t>
      </w:r>
      <w:r w:rsidR="00F53378" w:rsidRPr="00CD1074">
        <w:t>, MBS 0</w:t>
      </w:r>
      <w:r w:rsidR="00F53378">
        <w:t>8</w:t>
      </w:r>
      <w:r w:rsidR="00F53378" w:rsidRPr="00CD1074">
        <w:t>0</w:t>
      </w:r>
      <w:r w:rsidR="00F53378">
        <w:t>845005, OIB</w:t>
      </w:r>
      <w:r w:rsidR="00F53378" w:rsidRPr="00CD1074">
        <w:t xml:space="preserve"> </w:t>
      </w:r>
      <w:r w:rsidR="00F53378">
        <w:t xml:space="preserve">06128053961, </w:t>
      </w:r>
      <w:r w:rsidR="00F53378" w:rsidRPr="0041082E">
        <w:t xml:space="preserve">dana </w:t>
      </w:r>
      <w:r w:rsidR="00F53378">
        <w:t>4</w:t>
      </w:r>
      <w:r w:rsidR="00F53378" w:rsidRPr="00CC1B85">
        <w:t xml:space="preserve">. </w:t>
      </w:r>
      <w:r w:rsidR="00F53378">
        <w:t>prosinca</w:t>
      </w:r>
      <w:r w:rsidR="00F53378" w:rsidRPr="00CC1B85">
        <w:t xml:space="preserve"> 2018</w:t>
      </w:r>
      <w:r w:rsidR="00F53378" w:rsidRPr="0041082E">
        <w:t>.</w:t>
      </w:r>
    </w:p>
    <w:p w:rsidRDefault="008F54A5" w:rsidP="00306AC6" w:rsidR="008F54A5">
      <w:pPr>
        <w:jc w:val="both"/>
      </w:pPr>
    </w:p>
    <w:p w:rsidRDefault="00F53378" w:rsidP="00306AC6" w:rsidR="00F53378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732854" w:rsidP="00B976DE" w:rsidR="00732854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F53378">
        <w:t>Krunoslav Šimanović</w:t>
      </w:r>
      <w:r w:rsidR="00F53378" w:rsidRPr="006F3FE8">
        <w:t xml:space="preserve">, Zagreb, </w:t>
      </w:r>
      <w:r w:rsidR="00F53378">
        <w:t>Antuna Šoljana 8</w:t>
      </w:r>
      <w:r w:rsidR="00A82588" w:rsidRPr="00A82588">
        <w:t xml:space="preserve">, OIB </w:t>
      </w:r>
      <w:r w:rsidR="000C6A4B">
        <w:t>91625899774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0C6A4B">
        <w:t>503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0C6A4B">
        <w:t>503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E66026" w:rsidRPr="00E66026">
        <w:t>Krunoslav Šimanović, Zagreb, Antuna Šoljana 8, OIB 91625899774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E66026">
        <w:t>503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E66026">
        <w:t>503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F2D9C" w:rsidP="00B976DE" w:rsidR="00BF2D9C">
      <w:pPr>
        <w:ind w:hanging="284" w:left="1276"/>
        <w:jc w:val="both"/>
      </w:pPr>
    </w:p>
    <w:p w:rsidRDefault="00BF2D9C" w:rsidP="00B976DE" w:rsidR="00BF2D9C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E66026" w:rsidRPr="00E66026">
        <w:t>Krunoslav Šimanović, Zagreb, Antuna Šoljana 8, OIB 91625899774</w:t>
      </w:r>
      <w:r w:rsidR="005E6D3F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E66026" w:rsidRPr="00E66026">
        <w:t>CIRCULUS PROMOCIJA d.o.o. za usluge, Zagreb, Antuna Šoljana 8, MBS 080845005, OIB 06128053961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D7644" w:rsidP="005C1C83" w:rsidR="00ED7644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CB34F1">
        <w:rPr>
          <w:bCs/>
        </w:rPr>
        <w:t>2</w:t>
      </w:r>
      <w:r w:rsidR="00C22D2B">
        <w:rPr>
          <w:bCs/>
        </w:rPr>
        <w:t>1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C22D2B">
        <w:rPr>
          <w:bCs/>
        </w:rPr>
        <w:t>6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CB34F1" w:rsidRPr="00CB34F1">
        <w:t>CIRCULUS PROMOCIJA d.o.o. za usluge, Zagreb, Antuna Šoljana 8, MBS 080845005, OIB 06128053961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CB34F1">
        <w:t>503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793C00">
        <w:t>4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 xml:space="preserve">budući je privremeni stečajni upravitelj s područja Trgovačkog suda u Osijeku s adresom prebivališta u Osijeku, a dužnik ima sjedište u </w:t>
      </w:r>
      <w:r w:rsidR="00CB34F1">
        <w:t>Zagreb</w:t>
      </w:r>
      <w:r w:rsidR="0037445A">
        <w:t xml:space="preserve">u,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D7644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D7644" w:rsidP="00EA3FC8" w:rsidR="00ED7644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A3FC8">
      <w:pPr>
        <w:jc w:val="center"/>
      </w:pPr>
      <w:r>
        <w:t>U Osijeku</w:t>
      </w:r>
      <w:r w:rsidR="004D2342">
        <w:t xml:space="preserve"> </w:t>
      </w:r>
      <w:r w:rsidR="0037445A">
        <w:t>4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A3FC8" w:rsidP="00B976DE" w:rsidR="00EA3FC8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EA3FC8" w:rsidP="00B976DE" w:rsidR="00EA3FC8"/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CB34F1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CB34F1" w:rsidRPr="00CB34F1">
        <w:t>Krunoslav Šimanović, Zagreb, Antuna Šoljana 8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1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F53378">
      <w:t>503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3DFB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146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St-1503/2018</izvorni_sadrzaj>
    <derivirana_varijabla naziv="DomainObject.Predmet.OznakaBroj_1">St-1503/2018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CIRCULUS PROMOCIJA d.o.o.</izvorni_sadrzaj>
    <derivirana_varijabla naziv="DomainObject.Predmet.ProtustrankaFormated_1">  CIRCULUS PROMOCIJA d.o.o.</derivirana_varijabla>
  </DomainObject.Predmet.ProtustrankaFormated>
  <DomainObject.Predmet.ProtustrankaFormatedOIB>
    <izvorni_sadrzaj>  CIRCULUS PROMOCIJA d.o.o., OIB 06128053961</izvorni_sadrzaj>
    <derivirana_varijabla naziv="DomainObject.Predmet.ProtustrankaFormatedOIB_1">  CIRCULUS PROMOCIJA d.o.o., OIB 06128053961</derivirana_varijabla>
  </DomainObject.Predmet.ProtustrankaFormatedOIB>
  <DomainObject.Predmet.ProtustrankaFormatedWithAdress>
    <izvorni_sadrzaj> CIRCULUS PROMOCIJA d.o.o., Antuna Šoljana 8, 10000 Zagreb</izvorni_sadrzaj>
    <derivirana_varijabla naziv="DomainObject.Predmet.ProtustrankaFormatedWithAdress_1"> CIRCULUS PROMOCIJA d.o.o., Antuna Šoljana 8, 10000 Zagreb</derivirana_varijabla>
  </DomainObject.Predmet.ProtustrankaFormatedWithAdress>
  <DomainObject.Predmet.ProtustrankaFormatedWithAdressOIB>
    <izvorni_sadrzaj> CIRCULUS PROMOCIJA d.o.o., OIB 06128053961, Antuna Šoljana 8, 10000 Zagreb</izvorni_sadrzaj>
    <derivirana_varijabla naziv="DomainObject.Predmet.ProtustrankaFormatedWithAdressOIB_1"> CIRCULUS PROMOCIJA d.o.o., OIB 06128053961, Antuna Šoljana 8, 10000 Zagreb</derivirana_varijabla>
  </DomainObject.Predmet.ProtustrankaFormatedWithAdressOIB>
  <DomainObject.Predmet.ProtustrankaWithAdress>
    <izvorni_sadrzaj>CIRCULUS PROMOCIJA d.o.o. Antuna Šoljana 8, 10000 Zagreb</izvorni_sadrzaj>
    <derivirana_varijabla naziv="DomainObject.Predmet.ProtustrankaWithAdress_1">CIRCULUS PROMOCIJA d.o.o. Antuna Šoljana 8, 10000 Zagreb</derivirana_varijabla>
  </DomainObject.Predmet.ProtustrankaWithAdress>
  <DomainObject.Predmet.ProtustrankaWithAdressOIB>
    <izvorni_sadrzaj>CIRCULUS PROMOCIJA d.o.o., OIB 06128053961, Antuna Šoljana 8, 10000 Zagreb</izvorni_sadrzaj>
    <derivirana_varijabla naziv="DomainObject.Predmet.ProtustrankaWithAdressOIB_1">CIRCULUS PROMOCIJA d.o.o., OIB 06128053961, Antuna Šoljana 8, 10000 Zagreb</derivirana_varijabla>
  </DomainObject.Predmet.ProtustrankaWithAdressOIB>
  <DomainObject.Predmet.ProtustrankaNazivFormated>
    <izvorni_sadrzaj>CIRCULUS PROMOCIJA d.o.o.</izvorni_sadrzaj>
    <derivirana_varijabla naziv="DomainObject.Predmet.ProtustrankaNazivFormated_1">CIRCULUS PROMOCIJA d.o.o.</derivirana_varijabla>
  </DomainObject.Predmet.ProtustrankaNazivFormated>
  <DomainObject.Predmet.ProtustrankaNazivFormatedOIB>
    <izvorni_sadrzaj>CIRCULUS PROMOCIJA d.o.o., OIB 06128053961</izvorni_sadrzaj>
    <derivirana_varijabla naziv="DomainObject.Predmet.ProtustrankaNazivFormatedOIB_1">CIRCULUS PROMOCIJA d.o.o., OIB 06128053961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CIRCULUS PROMOCIJA d.o.o.</item>
    </izvorni_sadrzaj>
    <derivirana_varijabla naziv="DomainObject.Predmet.ProtuStrankaListFormated_1">
      <item>CIRCULUS PROMOCIJA d.o.o.</item>
    </derivirana_varijabla>
  </DomainObject.Predmet.ProtuStrankaListFormated>
  <DomainObject.Predmet.ProtuStrankaListFormatedOIB>
    <izvorni_sadrzaj>
      <item>CIRCULUS PROMOCIJA d.o.o., OIB 06128053961</item>
    </izvorni_sadrzaj>
    <derivirana_varijabla naziv="DomainObject.Predmet.ProtuStrankaListFormatedOIB_1">
      <item>CIRCULUS PROMOCIJA d.o.o., OIB 06128053961</item>
    </derivirana_varijabla>
  </DomainObject.Predmet.ProtuStrankaListFormatedOIB>
  <DomainObject.Predmet.ProtuStrankaListFormatedWithAdress>
    <izvorni_sadrzaj>
      <item>CIRCULUS PROMOCIJA d.o.o., Antuna Šoljana 8, 10000 Zagreb</item>
    </izvorni_sadrzaj>
    <derivirana_varijabla naziv="DomainObject.Predmet.ProtuStrankaListFormatedWithAdress_1">
      <item>CIRCULUS PROMOCIJA d.o.o., Antuna Šoljana 8, 10000 Zagreb</item>
    </derivirana_varijabla>
  </DomainObject.Predmet.ProtuStrankaListFormatedWithAdress>
  <DomainObject.Predmet.ProtuStrankaListFormatedWithAdressOIB>
    <izvorni_sadrzaj>
      <item>CIRCULUS PROMOCIJA d.o.o., OIB 06128053961, Antuna Šoljana 8, 10000 Zagreb</item>
    </izvorni_sadrzaj>
    <derivirana_varijabla naziv="DomainObject.Predmet.ProtuStrankaListFormatedWithAdressOIB_1">
      <item>CIRCULUS PROMOCIJA d.o.o., OIB 06128053961, Antuna Šoljana 8, 10000 Zagreb</item>
    </derivirana_varijabla>
  </DomainObject.Predmet.ProtuStrankaListFormatedWithAdressOIB>
  <DomainObject.Predmet.ProtuStrankaListNazivFormated>
    <izvorni_sadrzaj>
      <item>CIRCULUS PROMOCIJA d.o.o.</item>
    </izvorni_sadrzaj>
    <derivirana_varijabla naziv="DomainObject.Predmet.ProtuStrankaListNazivFormated_1">
      <item>CIRCULUS PROMOCIJA d.o.o.</item>
    </derivirana_varijabla>
  </DomainObject.Predmet.ProtuStrankaListNazivFormated>
  <DomainObject.Predmet.ProtuStrankaListNazivFormatedOIB>
    <izvorni_sadrzaj>
      <item>CIRCULUS PROMOCIJA d.o.o., OIB 06128053961</item>
    </izvorni_sadrzaj>
    <derivirana_varijabla naziv="DomainObject.Predmet.ProtuStrankaListNazivFormatedOIB_1">
      <item>CIRCULUS PROMOCIJA d.o.o., OIB 06128053961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CIRCULUS PROMOCIJA d.o.o.</izvorni_sadrzaj>
    <derivirana_varijabla naziv="DomainObject.Predmet.ProtustrankaIDrugi_1">CIRCULUS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CIRCULUS PROMOCIJA d.o.o., OIB 06128053961, Antuna Šoljana 8, 10000 Zagreb</izvorni_sadrzaj>
    <derivirana_varijabla naziv="DomainObject.Predmet.ProtustrankaIDrugiAdressOIB_1">CIRCULUS PROMOCIJA d.o.o., OIB 06128053961, Antuna Šoljana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CIRCULUS PROMOCIJA d.o.o.</item>
      <item>FINA Regionalni centar Zagreb</item>
    </izvorni_sadrzaj>
    <derivirana_varijabla naziv="DomainObject.Predmet.SudioniciListNaziv_1">
      <item>CIRCULUS PROMOCIJA d.o.o.</item>
      <item>FINA Regionalni centar Zagreb</item>
    </derivirana_varijabla>
  </DomainObject.Predmet.SudioniciListNaziv>
  <DomainObject.Predmet.SudioniciListAdressOIB>
    <izvorni_sadrzaj>
      <item>CIRCULUS PROMOCIJA d.o.o., OIB 06128053961, Antuna Šoljana 8,10000 Zagreb</item>
      <item>FINA Regionalni centar Zagreb, OIB 85821130368, Trg svibanjskih žrtava 1995. 1,10000 Zagreb</item>
    </izvorni_sadrzaj>
    <derivirana_varijabla naziv="DomainObject.Predmet.SudioniciListAdressOIB_1">
      <item>CIRCULUS PROMOCIJA d.o.o., OIB 06128053961, Antuna Šoljana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06128053961</item>
      <item>, OIB 85821130368</item>
    </izvorni_sadrzaj>
    <derivirana_varijabla naziv="DomainObject.Predmet.SudioniciListNazivOIB_1">
      <item>, OIB 06128053961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St-1503/2018-4</izvorni_sadrzaj>
    <derivirana_varijabla naziv="DomainObject.PredzadnjaOdlukaIzPredmeta.Oznaka_1">St-1503/2018-4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E7778-214F-49C5-A470-472091821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765</properties:Words>
  <properties:Characters>3993</properties:Characters>
  <properties:Lines>104</properties:Lines>
  <properties:Paragraphs>32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2018-12-04T13:13:00Z</dcterms:modified>
  <cp:revision>34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