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d17e" w14:paraId="d38d17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4621C6">
        <w:t>A. D. KOLOR</w:t>
      </w:r>
      <w:r w:rsidR="000C3E82">
        <w:t xml:space="preserve"> </w:t>
      </w:r>
      <w:r w:rsidR="00317FBA" w:rsidRPr="00317FBA">
        <w:t xml:space="preserve">d.o.o. </w:t>
      </w:r>
      <w:r w:rsidR="004621C6">
        <w:t>Poreč</w:t>
      </w:r>
      <w:r w:rsidR="00C71B54">
        <w:t xml:space="preserve">, </w:t>
      </w:r>
      <w:r w:rsidR="00567F6A">
        <w:t>V</w:t>
      </w:r>
      <w:r w:rsidR="004621C6">
        <w:t>rvari</w:t>
      </w:r>
      <w:r w:rsidR="00480C26">
        <w:t xml:space="preserve">, </w:t>
      </w:r>
      <w:r w:rsidR="004621C6">
        <w:t>Ladonja 32,</w:t>
      </w:r>
      <w:r w:rsidR="00480C26">
        <w:t xml:space="preserve"> </w:t>
      </w:r>
      <w:r w:rsidR="007D7A8F">
        <w:t xml:space="preserve"> OIB: </w:t>
      </w:r>
      <w:r w:rsidR="004621C6" w:rsidRPr="004621C6">
        <w:t>63082843942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4621C6">
        <w:t xml:space="preserve">A. D. KOLOR </w:t>
      </w:r>
      <w:r w:rsidR="004621C6" w:rsidRPr="00317FBA">
        <w:t xml:space="preserve">d.o.o. </w:t>
      </w:r>
      <w:r w:rsidR="00A744D8">
        <w:t>Poreč, V</w:t>
      </w:r>
      <w:r w:rsidR="004621C6">
        <w:t xml:space="preserve">rvari, Ladonja 32,  OIB: </w:t>
      </w:r>
      <w:r w:rsidR="004621C6" w:rsidRPr="004621C6">
        <w:t>63082843942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02205">
        <w:rPr>
          <w:b/>
          <w:lang w:val="pl-PL"/>
        </w:rPr>
        <w:t>15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163054">
        <w:rPr>
          <w:b/>
          <w:lang w:val="pl-PL"/>
        </w:rPr>
        <w:t>10:</w:t>
      </w:r>
      <w:r w:rsidR="004621C6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4621C6">
        <w:t xml:space="preserve">A. D. KOLOR </w:t>
      </w:r>
      <w:r w:rsidR="004621C6" w:rsidRPr="00317FBA">
        <w:t xml:space="preserve">d.o.o. </w:t>
      </w:r>
      <w:r w:rsidR="00A744D8">
        <w:t>Poreč, V</w:t>
      </w:r>
      <w:r w:rsidR="004621C6">
        <w:t xml:space="preserve">rvari, Ladonja 32,  OIB: </w:t>
      </w:r>
      <w:r w:rsidR="004621C6" w:rsidRPr="004621C6">
        <w:t>63082843942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AE4EEF">
        <w:rPr>
          <w:lang w:val="sv-SE"/>
        </w:rPr>
        <w:t xml:space="preserve">Aleksandar </w:t>
      </w:r>
      <w:r w:rsidR="00A744D8">
        <w:rPr>
          <w:lang w:val="sv-SE"/>
        </w:rPr>
        <w:t>Ć</w:t>
      </w:r>
      <w:r w:rsidR="00AE4EEF">
        <w:rPr>
          <w:lang w:val="sv-SE"/>
        </w:rPr>
        <w:t>ajić</w:t>
      </w:r>
      <w:r w:rsidR="00A744D8">
        <w:rPr>
          <w:lang w:val="sv-SE"/>
        </w:rPr>
        <w:t xml:space="preserve">, Vrvari, Ladonja 32.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596F2F">
        <w:rPr>
          <w:lang w:val="sv-SE"/>
        </w:rPr>
        <w:t>Aleksandar Čajić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596F2F">
        <w:rPr>
          <w:lang w:val="sv-SE"/>
        </w:rPr>
        <w:t>Aleksandru Čajiću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1ECC">
        <w:t>19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4621C6">
        <w:t xml:space="preserve">A. D. KOLOR </w:t>
      </w:r>
      <w:r w:rsidR="004621C6" w:rsidRPr="00317FBA">
        <w:t xml:space="preserve">d.o.o. </w:t>
      </w:r>
      <w:r w:rsidR="00A744D8">
        <w:t>Poreč, V</w:t>
      </w:r>
      <w:r w:rsidR="004621C6">
        <w:t xml:space="preserve">rvari, Ladonja 32,  OIB: </w:t>
      </w:r>
      <w:r w:rsidR="004621C6" w:rsidRPr="004621C6">
        <w:t>63082843942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596F2F">
        <w:rPr>
          <w:lang w:val="sv-SE"/>
        </w:rPr>
        <w:t xml:space="preserve">Aleksandar </w:t>
      </w:r>
      <w:r w:rsidR="00A744D8">
        <w:rPr>
          <w:lang w:val="sv-SE"/>
        </w:rPr>
        <w:t>Ć</w:t>
      </w:r>
      <w:r w:rsidR="00596F2F">
        <w:rPr>
          <w:lang w:val="sv-SE"/>
        </w:rPr>
        <w:t>ajić</w:t>
      </w:r>
      <w:r w:rsidR="00A744D8">
        <w:rPr>
          <w:lang w:val="sv-SE"/>
        </w:rPr>
        <w:t xml:space="preserve">, </w:t>
      </w:r>
      <w:r w:rsidR="00A744D8">
        <w:t xml:space="preserve">Vrvari, Ladonja 32,  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ACE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7D63ED">
      <w:t>Posl. broj: 4 St-642/2017-4</w:t>
    </w:r>
  </w:p>
  <w:p w:rsidRDefault="00AA3AC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7D63ED">
      <w:t>642</w:t>
    </w:r>
    <w:r w:rsidR="00E10E76"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06D0"/>
    <w:rsid w:val="000959EB"/>
    <w:rsid w:val="000A7AEE"/>
    <w:rsid w:val="000C3E82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B7B7D"/>
    <w:rsid w:val="002D55AD"/>
    <w:rsid w:val="00317FBA"/>
    <w:rsid w:val="00333A6A"/>
    <w:rsid w:val="00395F29"/>
    <w:rsid w:val="003B74B1"/>
    <w:rsid w:val="003E00AF"/>
    <w:rsid w:val="00412B9B"/>
    <w:rsid w:val="00446090"/>
    <w:rsid w:val="004621C6"/>
    <w:rsid w:val="00480C26"/>
    <w:rsid w:val="0051365F"/>
    <w:rsid w:val="00554328"/>
    <w:rsid w:val="00567F6A"/>
    <w:rsid w:val="0059655A"/>
    <w:rsid w:val="00596F2F"/>
    <w:rsid w:val="005E3EB7"/>
    <w:rsid w:val="005E434E"/>
    <w:rsid w:val="00603BFE"/>
    <w:rsid w:val="00612C7B"/>
    <w:rsid w:val="006953E8"/>
    <w:rsid w:val="0079454F"/>
    <w:rsid w:val="007D63ED"/>
    <w:rsid w:val="007D7A8F"/>
    <w:rsid w:val="00802205"/>
    <w:rsid w:val="00803878"/>
    <w:rsid w:val="00814FDD"/>
    <w:rsid w:val="00835A5D"/>
    <w:rsid w:val="00844FE0"/>
    <w:rsid w:val="008650C6"/>
    <w:rsid w:val="00894ED5"/>
    <w:rsid w:val="008E4F58"/>
    <w:rsid w:val="00985388"/>
    <w:rsid w:val="00996153"/>
    <w:rsid w:val="009A76DB"/>
    <w:rsid w:val="00A560B4"/>
    <w:rsid w:val="00A744D8"/>
    <w:rsid w:val="00AA3ACE"/>
    <w:rsid w:val="00AD2235"/>
    <w:rsid w:val="00AE4EEF"/>
    <w:rsid w:val="00AF4620"/>
    <w:rsid w:val="00B17BB5"/>
    <w:rsid w:val="00B50DFB"/>
    <w:rsid w:val="00C50881"/>
    <w:rsid w:val="00C71B54"/>
    <w:rsid w:val="00C9492F"/>
    <w:rsid w:val="00CA0CBB"/>
    <w:rsid w:val="00CD1ECC"/>
    <w:rsid w:val="00CD3284"/>
    <w:rsid w:val="00CF1FFA"/>
    <w:rsid w:val="00D11298"/>
    <w:rsid w:val="00D14604"/>
    <w:rsid w:val="00DE74BF"/>
    <w:rsid w:val="00DF28E8"/>
    <w:rsid w:val="00E10E76"/>
    <w:rsid w:val="00E40DC9"/>
    <w:rsid w:val="00E90C0D"/>
    <w:rsid w:val="00E94386"/>
    <w:rsid w:val="00ED1F85"/>
    <w:rsid w:val="00F26397"/>
    <w:rsid w:val="00F32923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B7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B7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B7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B7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B7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B7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B7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B7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St-642/2017-4</izvorni_sadrzaj>
    <derivirana_varijabla naziv="DomainObject.Oznaka_1">St-642/2017-4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 KOLOR d.o.o. POREČ</izvorni_sadrzaj>
    <derivirana_varijabla naziv="DomainObject.Predmet.ProtustrankaFormated_1">  A.D. KOLOR d.o.o. POREČ</derivirana_varijabla>
  </DomainObject.Predmet.ProtustrankaFormated>
  <DomainObject.Predmet.ProtustrankaFormatedOIB>
    <izvorni_sadrzaj>  A.D. KOLOR d.o.o. POREČ, OIB 63082843942</izvorni_sadrzaj>
    <derivirana_varijabla naziv="DomainObject.Predmet.ProtustrankaFormatedOIB_1">  A.D. KOLOR d.o.o. POREČ, OIB 63082843942</derivirana_varijabla>
  </DomainObject.Predmet.ProtustrankaFormatedOIB>
  <DomainObject.Predmet.ProtustrankaFormatedWithAdress>
    <izvorni_sadrzaj> A.D. KOLOR d.o.o. POREČ, Vrvari, Ladonja 32, 52440 Poreč</izvorni_sadrzaj>
    <derivirana_varijabla naziv="DomainObject.Predmet.ProtustrankaFormatedWithAdress_1"> A.D. KOLOR d.o.o. POREČ, Vrvari, Ladonja 32, 52440 Poreč</derivirana_varijabla>
  </DomainObject.Predmet.ProtustrankaFormatedWithAdress>
  <DomainObject.Predmet.ProtustrankaFormatedWithAdressOIB>
    <izvorni_sadrzaj> A.D. KOLOR d.o.o. POREČ, OIB 63082843942, Vrvari, Ladonja 32, 52440 Poreč</izvorni_sadrzaj>
    <derivirana_varijabla naziv="DomainObject.Predmet.ProtustrankaFormatedWithAdressOIB_1"> A.D. KOLOR d.o.o. POREČ, OIB 63082843942, Vrvari, Ladonja 32, 52440 Poreč</derivirana_varijabla>
  </DomainObject.Predmet.ProtustrankaFormatedWithAdressOIB>
  <DomainObject.Predmet.ProtustrankaWithAdress>
    <izvorni_sadrzaj>A.D. KOLOR d.o.o. POREČ Vrvari, Ladonja 32, 52440 Poreč</izvorni_sadrzaj>
    <derivirana_varijabla naziv="DomainObject.Predmet.ProtustrankaWithAdress_1">A.D. KOLOR d.o.o. POREČ Vrvari, Ladonja 32, 52440 Poreč</derivirana_varijabla>
  </DomainObject.Predmet.ProtustrankaWithAdress>
  <DomainObject.Predmet.ProtustrankaWithAdressOIB>
    <izvorni_sadrzaj>A.D. KOLOR d.o.o. POREČ, OIB 63082843942, Vrvari, Ladonja 32, 52440 Poreč</izvorni_sadrzaj>
    <derivirana_varijabla naziv="DomainObject.Predmet.ProtustrankaWithAdressOIB_1">A.D. KOLOR d.o.o. POREČ, OIB 63082843942, Vrvari, Ladonja 32, 52440 Poreč</derivirana_varijabla>
  </DomainObject.Predmet.ProtustrankaWithAdressOIB>
  <DomainObject.Predmet.ProtustrankaNazivFormated>
    <izvorni_sadrzaj>A.D. KOLOR d.o.o. POREČ</izvorni_sadrzaj>
    <derivirana_varijabla naziv="DomainObject.Predmet.ProtustrankaNazivFormated_1">A.D. KOLOR d.o.o. POREČ</derivirana_varijabla>
  </DomainObject.Predmet.ProtustrankaNazivFormated>
  <DomainObject.Predmet.ProtustrankaNazivFormatedOIB>
    <izvorni_sadrzaj>A.D. KOLOR d.o.o. POREČ, OIB 63082843942</izvorni_sadrzaj>
    <derivirana_varijabla naziv="DomainObject.Predmet.ProtustrankaNazivFormatedOIB_1">A.D. KOLOR d.o.o. POREČ, OIB 63082843942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61094.25</izvorni_sadrzaj>
    <derivirana_varijabla naziv="DomainObject.Predmet.TrenutnaVrijednost_1">61094.25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A.D. KOLOR d.o.o. POREČ</item>
    </izvorni_sadrzaj>
    <derivirana_varijabla naziv="DomainObject.Predmet.ProtuStrankaListFormated_1">
      <item>A.D. KOLOR d.o.o. POREČ</item>
    </derivirana_varijabla>
  </DomainObject.Predmet.ProtuStrankaListFormated>
  <DomainObject.Predmet.ProtuStrankaListFormatedOIB>
    <izvorni_sadrzaj>
      <item>A.D. KOLOR d.o.o. POREČ, OIB 63082843942</item>
    </izvorni_sadrzaj>
    <derivirana_varijabla naziv="DomainObject.Predmet.ProtuStrankaListFormatedOIB_1">
      <item>A.D. KOLOR d.o.o. POREČ, OIB 63082843942</item>
    </derivirana_varijabla>
  </DomainObject.Predmet.ProtuStrankaListFormatedOIB>
  <DomainObject.Predmet.ProtuStrankaListFormatedWithAdress>
    <izvorni_sadrzaj>
      <item>A.D. KOLOR d.o.o. POREČ, Vrvari, Ladonja 32, 52440 Poreč</item>
    </izvorni_sadrzaj>
    <derivirana_varijabla naziv="DomainObject.Predmet.ProtuStrankaListFormatedWithAdress_1">
      <item>A.D. KOLOR d.o.o. POREČ, Vrvari, Ladonja 32, 52440 Poreč</item>
    </derivirana_varijabla>
  </DomainObject.Predmet.ProtuStrankaListFormatedWithAdress>
  <DomainObject.Predmet.ProtuStrankaListFormatedWithAdressOIB>
    <izvorni_sadrzaj>
      <item>A.D. KOLOR d.o.o. POREČ, OIB 63082843942, Vrvari, Ladonja 32, 52440 Poreč</item>
    </izvorni_sadrzaj>
    <derivirana_varijabla naziv="DomainObject.Predmet.ProtuStrankaListFormatedWithAdressOIB_1">
      <item>A.D. KOLOR d.o.o. POREČ, OIB 63082843942, Vrvari, Ladonja 32, 52440 Poreč</item>
    </derivirana_varijabla>
  </DomainObject.Predmet.ProtuStrankaListFormatedWithAdressOIB>
  <DomainObject.Predmet.ProtuStrankaListNazivFormated>
    <izvorni_sadrzaj>
      <item>A.D. KOLOR d.o.o. POREČ</item>
    </izvorni_sadrzaj>
    <derivirana_varijabla naziv="DomainObject.Predmet.ProtuStrankaListNazivFormated_1">
      <item>A.D. KOLOR d.o.o. POREČ</item>
    </derivirana_varijabla>
  </DomainObject.Predmet.ProtuStrankaListNazivFormated>
  <DomainObject.Predmet.ProtuStrankaListNazivFormatedOIB>
    <izvorni_sadrzaj>
      <item>A.D. KOLOR d.o.o. POREČ, OIB 63082843942</item>
    </izvorni_sadrzaj>
    <derivirana_varijabla naziv="DomainObject.Predmet.ProtuStrankaListNazivFormatedOIB_1">
      <item>A.D. KOLOR d.o.o. POREČ, OIB 63082843942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St-642/2017-4</izvorni_sadrzaj>
    <derivirana_varijabla naziv="DomainObject.PoslovniBrojDokumenta_1">St-642/2017-4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A.D. KOLOR d.o.o. POREČ</izvorni_sadrzaj>
    <derivirana_varijabla naziv="DomainObject.Predmet.ProtustrankaIDrugi_1">A.D. KOLOR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A.D. KOLOR d.o.o. POREČ, OIB 63082843942, Vrvari, Ladonja 32, 52440 Poreč</izvorni_sadrzaj>
    <derivirana_varijabla naziv="DomainObject.Predmet.ProtustrankaIDrugiAdressOIB_1">A.D. KOLOR d.o.o. POREČ, OIB 63082843942, Vrvari, Ladonja 32,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A.D. KOLOR d.o.o. POREČ</item>
    </izvorni_sadrzaj>
    <derivirana_varijabla naziv="DomainObject.Predmet.SudioniciListNaziv_1">
      <item>FINANCIJSKA AGENCIJA, RC RIJEKA, PODRUŽNICA PULA, PULA</item>
      <item>A.D. KOLOR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A.D. KOLOR d.o.o. POREČ, OIB 63082843942, Vrvari, Ladonja 32,52440 Poreč</item>
    </izvorni_sadrzaj>
    <derivirana_varijabla naziv="DomainObject.Predmet.SudioniciListAdressOIB_1">
      <item>FINANCIJSKA AGENCIJA, RC RIJEKA, PODRUŽNICA PULA, PULA, OIB 85821130368, F. Kurelca 8,51000 Rijeka</item>
      <item>A.D. KOLOR d.o.o. POREČ, OIB 63082843942, Vrvari, Ladonja 32,52440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63082843942</item>
    </izvorni_sadrzaj>
    <derivirana_varijabla naziv="DomainObject.Predmet.SudioniciListNazivOIB_1">
      <item>, OIB 85821130368</item>
      <item>, OIB 63082843942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F1546-7464-44ED-B0B2-358554FEE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3021</properties:Characters>
  <properties:Lines>81</properties:Lines>
  <properties:Paragraphs>42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2017-12-19T13:54:00Z</dcterms:created>
  <dc:creator>Jasmina Matika</dc:creator>
  <cp:lastModifiedBy>Sanja Prodan</cp:lastModifiedBy>
  <cp:lastPrinted>2017-12-20T07:44:00Z</cp:lastPrinted>
  <dcterms:modified xmlns:xsi="http://www.w3.org/2001/XMLSchema-instance" xsi:type="dcterms:W3CDTF">2017-12-20T07:45:00Z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St-642/2017-4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