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4e58" w14:paraId="3eb4e58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0686E">
        <w:rPr>
          <w:rFonts w:cs="Times New Roman" w:hAnsi="Times New Roman" w:ascii="Times New Roman"/>
          <w:sz w:val="24"/>
        </w:rPr>
        <w:t>2733/16-9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A7598A" w:rsidRPr="000A15E4">
        <w:t>ĐORĐA-JANA jednostavno društvo s ograničenom odgovornošću za usluge</w:t>
      </w:r>
      <w:r w:rsidR="00A7598A">
        <w:t xml:space="preserve">, Sveta Nedelja, Trg Ante Starčevića 3a MBS: </w:t>
      </w:r>
      <w:r w:rsidR="00A7598A" w:rsidRPr="000A15E4">
        <w:t>080842728</w:t>
      </w:r>
      <w:r w:rsidR="00A7598A">
        <w:t xml:space="preserve"> OIB:</w:t>
      </w:r>
      <w:r w:rsidR="00A7598A" w:rsidRPr="000A15E4">
        <w:t xml:space="preserve"> 43772468063</w:t>
      </w:r>
      <w:r w:rsidR="00A7598A">
        <w:t xml:space="preserve">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A7598A" w:rsidRPr="000A15E4">
        <w:t>ĐORĐA-JANA jednostavno društvo s ograničenom odgovornošću za usluge</w:t>
      </w:r>
      <w:r w:rsidR="00A7598A">
        <w:t xml:space="preserve">, Sveta Nedelja, Trg Ante Starčevića 3a MBS: </w:t>
      </w:r>
      <w:r w:rsidR="00A7598A" w:rsidRPr="000A15E4">
        <w:t>080842728</w:t>
      </w:r>
      <w:r w:rsidR="00A7598A">
        <w:t xml:space="preserve"> OIB:</w:t>
      </w:r>
      <w:r w:rsidR="00A7598A" w:rsidRPr="000A15E4">
        <w:t xml:space="preserve"> 43772468063</w:t>
      </w:r>
      <w:r w:rsidR="00A7598A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A7598A">
        <w:rPr>
          <w:bCs/>
        </w:rPr>
        <w:t>2733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B74F5">
        <w:t>21</w:t>
      </w:r>
      <w:r w:rsidR="00E52207">
        <w:t>.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E52207" w:rsidRPr="00E52207">
        <w:t xml:space="preserve"> </w:t>
      </w:r>
      <w:r w:rsidR="006B74F5" w:rsidRPr="000A15E4">
        <w:t>ĐORĐA-JANA jednostavno društvo s ograničenom odgovornošću za usluge</w:t>
      </w:r>
      <w:r w:rsidR="006B74F5">
        <w:t xml:space="preserve">, Sveta Nedelja, Trg Ante Starčevića 3a MBS: </w:t>
      </w:r>
      <w:r w:rsidR="006B74F5" w:rsidRPr="000A15E4">
        <w:t>080842728</w:t>
      </w:r>
      <w:r w:rsidR="006B74F5">
        <w:t xml:space="preserve"> OIB:</w:t>
      </w:r>
      <w:r w:rsidR="006B74F5" w:rsidRPr="000A15E4">
        <w:t xml:space="preserve"> 43772468063</w:t>
      </w:r>
      <w:r w:rsidR="00FE4BA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B74F5">
        <w:t xml:space="preserve"> 444</w:t>
      </w:r>
      <w:r w:rsidR="0023403D" w:rsidRPr="00307A7F">
        <w:t xml:space="preserve"> st</w:t>
      </w:r>
      <w:r w:rsidR="006B74F5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6B74F5">
        <w:t>290</w:t>
      </w:r>
      <w:r w:rsidR="0062454C">
        <w:t xml:space="preserve"> dana</w:t>
      </w:r>
      <w:r w:rsidR="009D2742">
        <w:t xml:space="preserve"> u iznosu od </w:t>
      </w:r>
      <w:r w:rsidR="006B74F5">
        <w:t>56.763,80</w:t>
      </w:r>
      <w:r w:rsidR="00BB7F5F">
        <w:t xml:space="preserve">  kuna</w:t>
      </w:r>
      <w:r w:rsidR="0062454C">
        <w:t xml:space="preserve"> te da ima</w:t>
      </w:r>
      <w:r w:rsidR="006B74F5">
        <w:t xml:space="preserve"> 1 zaposlenog</w:t>
      </w:r>
      <w:r w:rsidR="00FE4BAE">
        <w:t xml:space="preserve">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B74F5">
        <w:rPr>
          <w:bCs/>
        </w:rPr>
        <w:t>21</w:t>
      </w:r>
      <w:r w:rsidR="00E52207">
        <w:rPr>
          <w:bCs/>
        </w:rPr>
        <w:t xml:space="preserve">. srpnja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5172A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5172A" w:rsidR="001517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5172A" w:rsidP="0015172A" w:rsidR="0015172A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5172A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5172A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72A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52207">
      <w:rPr>
        <w:noProof w:val="false"/>
      </w:rPr>
      <w:t>2</w:t>
    </w:r>
    <w:r w:rsidR="006B74F5">
      <w:rPr>
        <w:noProof w:val="false"/>
      </w:rPr>
      <w:t>733/16-9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172A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72F00"/>
    <w:rsid w:val="009D2742"/>
    <w:rsid w:val="009D32CF"/>
    <w:rsid w:val="00A05225"/>
    <w:rsid w:val="00A17B49"/>
    <w:rsid w:val="00A45E4C"/>
    <w:rsid w:val="00A7598A"/>
    <w:rsid w:val="00A81191"/>
    <w:rsid w:val="00A93C76"/>
    <w:rsid w:val="00A97E67"/>
    <w:rsid w:val="00AE3671"/>
    <w:rsid w:val="00B33A4B"/>
    <w:rsid w:val="00B67A9F"/>
    <w:rsid w:val="00B71151"/>
    <w:rsid w:val="00B87FFB"/>
    <w:rsid w:val="00BB7F5F"/>
    <w:rsid w:val="00BC1EA3"/>
    <w:rsid w:val="00BD271E"/>
    <w:rsid w:val="00BD6492"/>
    <w:rsid w:val="00CB121F"/>
    <w:rsid w:val="00CC4CC9"/>
    <w:rsid w:val="00CF1734"/>
    <w:rsid w:val="00D51262"/>
    <w:rsid w:val="00D92198"/>
    <w:rsid w:val="00DD686D"/>
    <w:rsid w:val="00E0686E"/>
    <w:rsid w:val="00E52207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72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72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St-2733/2016</izvorni_sadrzaj>
    <derivirana_varijabla naziv="DomainObject.Predmet.OznakaBroj_1">St-2733/2016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ĐORĐA-JANA jednostavno društvo s ograničenom odgovornošću za usluge</izvorni_sadrzaj>
    <derivirana_varijabla naziv="DomainObject.Predmet.ProtustrankaFormated_1">  ĐORĐA-JANA jednostavno društvo s ograničenom odgovornošću za usluge</derivirana_varijabla>
  </DomainObject.Predmet.ProtustrankaFormated>
  <DomainObject.Predmet.ProtustrankaFormatedOIB>
    <izvorni_sadrzaj>  ĐORĐA-JANA jednostavno društvo s ograničenom odgovornošću za usluge, OIB 43772468063</izvorni_sadrzaj>
    <derivirana_varijabla naziv="DomainObject.Predmet.ProtustrankaFormatedOIB_1">  ĐORĐA-JANA jednostavno društvo s ograničenom odgovornošću za usluge, OIB 43772468063</derivirana_varijabla>
  </DomainObject.Predmet.ProtustrankaFormatedOIB>
  <DomainObject.Predmet.ProtustrankaFormatedWithAdress>
    <izvorni_sadrzaj> ĐORĐA-JANA jednostavno društvo s ograničenom odgovornošću za usluge, Trg Ante Starčevića 3 A, 10431 Sveta Nedelja</izvorni_sadrzaj>
    <derivirana_varijabla naziv="DomainObject.Predmet.ProtustrankaFormatedWithAdress_1"> ĐORĐA-JANA jednostavno društvo s ograničenom odgovornošću za usluge, Trg Ante Starčevića 3 A, 10431 Sveta Nedelja</derivirana_varijabla>
  </DomainObject.Predmet.ProtustrankaFormatedWithAdress>
  <DomainObject.Predmet.ProtustrankaFormatedWithAdressOIB>
    <izvorni_sadrzaj> ĐORĐA-JANA jednostavno društvo s ograničenom odgovornošću za usluge, OIB 43772468063, Trg Ante Starčevića 3 A, 10431 Sveta Nedelja</izvorni_sadrzaj>
    <derivirana_varijabla naziv="DomainObject.Predmet.ProtustrankaFormatedWithAdressOIB_1"> ĐORĐA-JANA jednostavno društvo s ograničenom odgovornošću za usluge, OIB 43772468063, Trg Ante Starčevića 3 A, 10431 Sveta Nedelja</derivirana_varijabla>
  </DomainObject.Predmet.ProtustrankaFormatedWithAdressOIB>
  <DomainObject.Predmet.ProtustrankaWithAdress>
    <izvorni_sadrzaj>ĐORĐA-JANA jednostavno društvo s ograničenom odgovornošću za usluge Trg Ante Starčevića 3 A, 10431 Sveta Nedelja</izvorni_sadrzaj>
    <derivirana_varijabla naziv="DomainObject.Predmet.ProtustrankaWithAdress_1">ĐORĐA-JANA jednostavno društvo s ograničenom odgovornošću za usluge Trg Ante Starčevića 3 A, 10431 Sveta Nedelja</derivirana_varijabla>
  </DomainObject.Predmet.ProtustrankaWithAdress>
  <DomainObject.Predmet.ProtustrankaWithAdressOIB>
    <izvorni_sadrzaj>ĐORĐA-JANA jednostavno društvo s ograničenom odgovornošću za usluge, OIB 43772468063, Trg Ante Starčevića 3 A, 10431 Sveta Nedelja</izvorni_sadrzaj>
    <derivirana_varijabla naziv="DomainObject.Predmet.ProtustrankaWithAdressOIB_1">ĐORĐA-JANA jednostavno društvo s ograničenom odgovornošću za usluge, OIB 43772468063, Trg Ante Starčevića 3 A, 10431 Sveta Nedelja</derivirana_varijabla>
  </DomainObject.Predmet.ProtustrankaWithAdressOIB>
  <DomainObject.Predmet.ProtustrankaNazivFormated>
    <izvorni_sadrzaj>ĐORĐA-JANA jednostavno društvo s ograničenom odgovornošću za usluge</izvorni_sadrzaj>
    <derivirana_varijabla naziv="DomainObject.Predmet.ProtustrankaNazivFormated_1">ĐORĐA-JANA jednostavno društvo s ograničenom odgovornošću za usluge</derivirana_varijabla>
  </DomainObject.Predmet.ProtustrankaNazivFormated>
  <DomainObject.Predmet.ProtustrankaNazivFormatedOIB>
    <izvorni_sadrzaj>ĐORĐA-JANA jednostavno društvo s ograničenom odgovornošću za usluge, OIB 43772468063</izvorni_sadrzaj>
    <derivirana_varijabla naziv="DomainObject.Predmet.ProtustrankaNazivFormatedOIB_1">ĐORĐA-JANA jednostavno društvo s ograničenom odgovornošću za usluge, OIB 43772468063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ĐORĐA-JANA jednostavno društvo s ograničenom odgovornošću za usluge</item>
    </izvorni_sadrzaj>
    <derivirana_varijabla naziv="DomainObject.Predmet.ProtuStrankaListFormated_1">
      <item>ĐORĐA-JANA jednostavno društvo s ograničenom odgovornošću za usluge</item>
    </derivirana_varijabla>
  </DomainObject.Predmet.ProtuStrankaListFormated>
  <DomainObject.Predmet.ProtuStrankaListFormatedOIB>
    <izvorni_sadrzaj>
      <item>ĐORĐA-JANA jednostavno društvo s ograničenom odgovornošću za usluge, OIB 43772468063</item>
    </izvorni_sadrzaj>
    <derivirana_varijabla naziv="DomainObject.Predmet.ProtuStrankaListFormatedOIB_1">
      <item>ĐORĐA-JANA jednostavno društvo s ograničenom odgovornošću za usluge, OIB 43772468063</item>
    </derivirana_varijabla>
  </DomainObject.Predmet.ProtuStrankaListFormatedOIB>
  <DomainObject.Predmet.ProtuStrankaListFormatedWithAdress>
    <izvorni_sadrzaj>
      <item>ĐORĐA-JANA jednostavno društvo s ograničenom odgovornošću za usluge, Trg Ante Starčevića 3 A, 10431 Sveta Nedelja</item>
    </izvorni_sadrzaj>
    <derivirana_varijabla naziv="DomainObject.Predmet.ProtuStrankaListFormatedWithAdress_1">
      <item>ĐORĐA-JANA jednostavno društvo s ograničenom odgovornošću za usluge, Trg Ante Starčevića 3 A, 10431 Sveta Nedelja</item>
    </derivirana_varijabla>
  </DomainObject.Predmet.ProtuStrankaListFormatedWithAdress>
  <DomainObject.Predmet.ProtuStrankaListFormatedWithAdressOIB>
    <izvorni_sadrzaj>
      <item>ĐORĐA-JANA jednostavno društvo s ograničenom odgovornošću za usluge, OIB 43772468063, Trg Ante Starčevića 3 A, 10431 Sveta Nedelja</item>
    </izvorni_sadrzaj>
    <derivirana_varijabla naziv="DomainObject.Predmet.ProtuStrankaListFormatedWithAdressOIB_1">
      <item>ĐORĐA-JANA jednostavno društvo s ograničenom odgovornošću za usluge, OIB 43772468063, Trg Ante Starčevića 3 A, 10431 Sveta Nedelja</item>
    </derivirana_varijabla>
  </DomainObject.Predmet.ProtuStrankaListFormatedWithAdressOIB>
  <DomainObject.Predmet.ProtuStrankaListNazivFormated>
    <izvorni_sadrzaj>
      <item>ĐORĐA-JANA jednostavno društvo s ograničenom odgovornošću za usluge</item>
    </izvorni_sadrzaj>
    <derivirana_varijabla naziv="DomainObject.Predmet.ProtuStrankaListNazivFormated_1">
      <item>ĐORĐA-JANA jednostavno društvo s ograničenom odgovornošću za usluge</item>
    </derivirana_varijabla>
  </DomainObject.Predmet.ProtuStrankaListNazivFormated>
  <DomainObject.Predmet.ProtuStrankaListNazivFormatedOIB>
    <izvorni_sadrzaj>
      <item>ĐORĐA-JANA jednostavno društvo s ograničenom odgovornošću za usluge, OIB 43772468063</item>
    </izvorni_sadrzaj>
    <derivirana_varijabla naziv="DomainObject.Predmet.ProtuStrankaListNazivFormatedOIB_1">
      <item>ĐORĐA-JANA jednostavno društvo s ograničenom odgovornošću za usluge, OIB 43772468063</item>
    </derivirana_varijabla>
  </DomainObject.Predmet.ProtuStrankaListNazivFormatedOIB>
  <DomainObject.Predmet.OstaliListFormated>
    <izvorni_sadrzaj>
      <item>Đorđa Jana Roić</item>
    </izvorni_sadrzaj>
    <derivirana_varijabla naziv="DomainObject.Predmet.OstaliListFormated_1">
      <item>Đorđa Jana Roić</item>
    </derivirana_varijabla>
  </DomainObject.Predmet.OstaliListFormated>
  <DomainObject.Predmet.OstaliListFormatedOIB>
    <izvorni_sadrzaj>
      <item>Đorđa Jana Roić, OIB 17399505066</item>
    </izvorni_sadrzaj>
    <derivirana_varijabla naziv="DomainObject.Predmet.OstaliListFormatedOIB_1">
      <item>Đorđa Jana Roić, OIB 17399505066</item>
    </derivirana_varijabla>
  </DomainObject.Predmet.OstaliListFormatedOIB>
  <DomainObject.Predmet.OstaliListFormatedWithAdress>
    <izvorni_sadrzaj>
      <item>Đorđa Jana Roić, Rakicka Ulica 15, 10431 Jagnjić Dol</item>
    </izvorni_sadrzaj>
    <derivirana_varijabla naziv="DomainObject.Predmet.OstaliListFormatedWithAdress_1">
      <item>Đorđa Jana Roić, Rakicka Ulica 15, 10431 Jagnjić Dol</item>
    </derivirana_varijabla>
  </DomainObject.Predmet.OstaliListFormatedWithAdress>
  <DomainObject.Predmet.OstaliListFormatedWithAdressOIB>
    <izvorni_sadrzaj>
      <item>Đorđa Jana Roić, OIB 17399505066, Rakicka Ulica 15, 10431 Jagnjić Dol</item>
    </izvorni_sadrzaj>
    <derivirana_varijabla naziv="DomainObject.Predmet.OstaliListFormatedWithAdressOIB_1">
      <item>Đorđa Jana Roić, OIB 17399505066, Rakicka Ulica 15, 10431 Jagnjić Dol</item>
    </derivirana_varijabla>
  </DomainObject.Predmet.OstaliListFormatedWithAdressOIB>
  <DomainObject.Predmet.OstaliListNazivFormated>
    <izvorni_sadrzaj>
      <item>Đorđa Jana Roić</item>
    </izvorni_sadrzaj>
    <derivirana_varijabla naziv="DomainObject.Predmet.OstaliListNazivFormated_1">
      <item>Đorđa Jana Roić</item>
    </derivirana_varijabla>
  </DomainObject.Predmet.OstaliListNazivFormated>
  <DomainObject.Predmet.OstaliListNazivFormatedOIB>
    <izvorni_sadrzaj>
      <item>Đorđa Jana Roić, OIB 17399505066</item>
    </izvorni_sadrzaj>
    <derivirana_varijabla naziv="DomainObject.Predmet.OstaliListNazivFormatedOIB_1">
      <item>Đorđa Jana Roić, OIB 17399505066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ĐORĐA-JANA jednostavno društvo s ograničenom odgovornošću za usluge</izvorni_sadrzaj>
    <derivirana_varijabla naziv="DomainObject.Predmet.ProtustrankaIDrugi_1">ĐORĐA-JANA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ĐORĐA-JANA jednostavno društvo s ograničenom odgovornošću za usluge, OIB 43772468063, Trg Ante Starčevića 3 A, 10431 Sveta Nedelja</izvorni_sadrzaj>
    <derivirana_varijabla naziv="DomainObject.Predmet.ProtustrankaIDrugiAdressOIB_1">ĐORĐA-JANA jednostavno društvo s ograničenom odgovornošću za usluge, OIB 43772468063, Trg Ante Starčevića 3 A,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ĐORĐA-JANA jednostavno društvo s ograničenom odgovornošću za usluge</item>
      <item>Đorđa Jana Roić</item>
    </izvorni_sadrzaj>
    <derivirana_varijabla naziv="DomainObject.Predmet.SudioniciListNaziv_1">
      <item>FINA Regionalni centar Zagreb</item>
      <item>ĐORĐA-JANA jednostavno društvo s ograničenom odgovornošću za usluge</item>
      <item>Đorđa Jana Roić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ĐORĐA-JANA jednostavno društvo s ograničenom odgovornošću za usluge, OIB 43772468063, Trg Ante Starčevića 3 A,10431 Sveta Nedelja</item>
      <item>Đorđa Jana Roić, OIB 17399505066, Rakicka Ulica 15,10431 Jagnjić Dol</item>
    </izvorni_sadrzaj>
    <derivirana_varijabla naziv="DomainObject.Predmet.SudioniciListAdressOIB_1">
      <item>FINA Regionalni centar Zagreb, OIB 85821130368, Trg svibanjskih žrtava 1995. br. 1,10000 Zagreb</item>
      <item>ĐORĐA-JANA jednostavno društvo s ograničenom odgovornošću za usluge, OIB 43772468063, Trg Ante Starčevića 3 A,10431 Sveta Nedelja</item>
      <item>Đorđa Jana Roić, OIB 17399505066, Rakicka Ulica 15,10431 Jagnjić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43772468063</item>
      <item>, OIB 17399505066</item>
    </izvorni_sadrzaj>
    <derivirana_varijabla naziv="DomainObject.Predmet.SudioniciListNazivOIB_1">
      <item>, OIB 85821130368</item>
      <item>, OIB 43772468063</item>
      <item>, OIB 17399505066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2889</properties:Characters>
  <properties:Lines>66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2016-11-03T09:13:00Z</dcterms:created>
  <dc:creator>Vinka Mihalinčić</dc:creator>
  <cp:lastModifiedBy>Vinka Mihalinčić</cp:lastModifiedBy>
  <cp:lastPrinted>2016-11-03T09:09:00Z</cp:lastPrinted>
  <dcterms:modified xmlns:xsi="http://www.w3.org/2001/XMLSchema-instance" xsi:type="dcterms:W3CDTF">2016-11-03T09:30:00Z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