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940d" w14:paraId="0fd940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2049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764E2">
        <w:t xml:space="preserve"> </w:t>
      </w:r>
      <w:r w:rsidR="0087465B">
        <w:t xml:space="preserve">STIP SERVICE d.o.o. za trgovinu i usluge </w:t>
      </w:r>
      <w:proofErr w:type="spellStart"/>
      <w:r w:rsidR="0087465B">
        <w:t>Viškovci</w:t>
      </w:r>
      <w:proofErr w:type="spellEnd"/>
      <w:r w:rsidR="0087465B">
        <w:t xml:space="preserve">, Ivana </w:t>
      </w:r>
      <w:proofErr w:type="spellStart"/>
      <w:r w:rsidR="0087465B">
        <w:t>Tišova</w:t>
      </w:r>
      <w:proofErr w:type="spellEnd"/>
      <w:r w:rsidR="0087465B">
        <w:t xml:space="preserve"> 36, OIB 14422682841, MBS 080722219,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87465B">
        <w:t>5</w:t>
      </w:r>
      <w:r w:rsidR="00F27A7F">
        <w:t>. srpnja</w:t>
      </w:r>
      <w:r w:rsidR="000764E2">
        <w:t xml:space="preserve">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F078E5">
        <w:t xml:space="preserve">STIP SERVICE d.o.o. za trgovinu i usluge </w:t>
      </w:r>
      <w:proofErr w:type="spellStart"/>
      <w:r w:rsidR="00F078E5">
        <w:t>Viškovci</w:t>
      </w:r>
      <w:proofErr w:type="spellEnd"/>
      <w:r w:rsidR="00F078E5">
        <w:t xml:space="preserve">, Ivana </w:t>
      </w:r>
      <w:proofErr w:type="spellStart"/>
      <w:r w:rsidR="00F078E5">
        <w:t>Tišova</w:t>
      </w:r>
      <w:proofErr w:type="spellEnd"/>
      <w:r w:rsidR="00F078E5">
        <w:t xml:space="preserve"> 36, OIB 14422682841, MBS 080722219 iznosi 80.</w:t>
      </w:r>
      <w:r w:rsidR="009F4FBF">
        <w:t xml:space="preserve">284,55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9F4FBF">
        <w:t xml:space="preserve">Andrej Kmet iz </w:t>
      </w:r>
      <w:proofErr w:type="spellStart"/>
      <w:r w:rsidR="009F4FBF">
        <w:t>Viškovaca</w:t>
      </w:r>
      <w:proofErr w:type="spellEnd"/>
      <w:r w:rsidR="009F4FBF">
        <w:t xml:space="preserve">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2049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5</w:t>
      </w:r>
      <w:r w:rsidR="00307AAA">
        <w:t>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112DE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1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2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1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2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 SERVICES d.o.o. za trgovinu i usluge</izvorni_sadrzaj>
    <derivirana_varijabla naziv="DomainObject.Predmet.ProtustrankaFormated_1">  STIP SERVICES d.o.o. za trgovinu i usluge</derivirana_varijabla>
  </DomainObject.Predmet.ProtustrankaFormated>
  <DomainObject.Predmet.ProtustrankaFormatedOIB>
    <izvorni_sadrzaj>  STIP SERVICES d.o.o. za trgovinu i usluge, OIB 14422682841</izvorni_sadrzaj>
    <derivirana_varijabla naziv="DomainObject.Predmet.ProtustrankaFormatedOIB_1">  STIP SERVICES d.o.o. za trgovinu i usluge, OIB 14422682841</derivirana_varijabla>
  </DomainObject.Predmet.ProtustrankaFormatedOIB>
  <DomainObject.Predmet.ProtustrankaFormatedWithAdress>
    <izvorni_sadrzaj> STIP SERVICES d.o.o. za trgovinu i usluge, Ivana Tišova 36, 31401 Viškovci</izvorni_sadrzaj>
    <derivirana_varijabla naziv="DomainObject.Predmet.ProtustrankaFormatedWithAdress_1"> STIP SERVICES d.o.o. za trgovinu i usluge, Ivana Tišova 36, 31401 Viškovci</derivirana_varijabla>
  </DomainObject.Predmet.ProtustrankaFormatedWithAdress>
  <DomainObject.Predmet.ProtustrankaFormatedWithAdressOIB>
    <izvorni_sadrzaj> STIP SERVICES d.o.o. za trgovinu i usluge, OIB 14422682841, Ivana Tišova 36, 31401 Viškovci</izvorni_sadrzaj>
    <derivirana_varijabla naziv="DomainObject.Predmet.ProtustrankaFormatedWithAdressOIB_1"> STIP SERVICES d.o.o. za trgovinu i usluge, OIB 14422682841, Ivana Tišova 36, 31401 Viškovci</derivirana_varijabla>
  </DomainObject.Predmet.ProtustrankaFormatedWithAdressOIB>
  <DomainObject.Predmet.ProtustrankaWithAdress>
    <izvorni_sadrzaj>STIP SERVICES d.o.o. za trgovinu i usluge Ivana Tišova 36, 31401 Viškovci</izvorni_sadrzaj>
    <derivirana_varijabla naziv="DomainObject.Predmet.ProtustrankaWithAdress_1">STIP SERVICES d.o.o. za trgovinu i usluge Ivana Tišova 36, 31401 Viškovci</derivirana_varijabla>
  </DomainObject.Predmet.ProtustrankaWithAdress>
  <DomainObject.Predmet.ProtustrankaWithAdressOIB>
    <izvorni_sadrzaj>STIP SERVICES d.o.o. za trgovinu i usluge, OIB 14422682841, Ivana Tišova 36, 31401 Viškovci</izvorni_sadrzaj>
    <derivirana_varijabla naziv="DomainObject.Predmet.ProtustrankaWithAdressOIB_1">STIP SERVICES d.o.o. za trgovinu i usluge, OIB 14422682841, Ivana Tišova 36, 31401 Viškovci</derivirana_varijabla>
  </DomainObject.Predmet.ProtustrankaWithAdressOIB>
  <DomainObject.Predmet.ProtustrankaNazivFormated>
    <izvorni_sadrzaj>STIP SERVICES d.o.o. za trgovinu i usluge</izvorni_sadrzaj>
    <derivirana_varijabla naziv="DomainObject.Predmet.ProtustrankaNazivFormated_1">STIP SERVICES d.o.o. za trgovinu i usluge</derivirana_varijabla>
  </DomainObject.Predmet.ProtustrankaNazivFormated>
  <DomainObject.Predmet.ProtustrankaNazivFormatedOIB>
    <izvorni_sadrzaj>STIP SERVICES d.o.o. za trgovinu i usluge, OIB 14422682841</izvorni_sadrzaj>
    <derivirana_varijabla naziv="DomainObject.Predmet.ProtustrankaNazivFormatedOIB_1">STIP SERVICES d.o.o. za trgovinu i usluge, OIB 14422682841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STIP SERVICES d.o.o. za trgovinu i usluge</item>
    </izvorni_sadrzaj>
    <derivirana_varijabla naziv="DomainObject.Predmet.ProtuStrankaListFormated_1">
      <item>STIP SERVICES d.o.o. za trgovinu i usluge</item>
    </derivirana_varijabla>
  </DomainObject.Predmet.ProtuStrankaListFormated>
  <DomainObject.Predmet.ProtuStrankaListFormatedOIB>
    <izvorni_sadrzaj>
      <item>STIP SERVICES d.o.o. za trgovinu i usluge, OIB 14422682841</item>
    </izvorni_sadrzaj>
    <derivirana_varijabla naziv="DomainObject.Predmet.ProtuStrankaListFormatedOIB_1">
      <item>STIP SERVICES d.o.o. za trgovinu i usluge, OIB 14422682841</item>
    </derivirana_varijabla>
  </DomainObject.Predmet.ProtuStrankaListFormatedOIB>
  <DomainObject.Predmet.ProtuStrankaListFormatedWithAdress>
    <izvorni_sadrzaj>
      <item>STIP SERVICES d.o.o. za trgovinu i usluge, Ivana Tišova 36, 31401 Viškovci</item>
    </izvorni_sadrzaj>
    <derivirana_varijabla naziv="DomainObject.Predmet.ProtuStrankaListFormatedWithAdress_1">
      <item>STIP SERVICES d.o.o. za trgovinu i usluge, Ivana Tišova 36, 31401 Viškovci</item>
    </derivirana_varijabla>
  </DomainObject.Predmet.ProtuStrankaListFormatedWithAdress>
  <DomainObject.Predmet.ProtuStrankaListFormatedWithAdressOIB>
    <izvorni_sadrzaj>
      <item>STIP SERVICES d.o.o. za trgovinu i usluge, OIB 14422682841, Ivana Tišova 36, 31401 Viškovci</item>
    </izvorni_sadrzaj>
    <derivirana_varijabla naziv="DomainObject.Predmet.ProtuStrankaListFormatedWithAdressOIB_1">
      <item>STIP SERVICES d.o.o. za trgovinu i usluge, OIB 14422682841, Ivana Tišova 36, 31401 Viškovci</item>
    </derivirana_varijabla>
  </DomainObject.Predmet.ProtuStrankaListFormatedWithAdressOIB>
  <DomainObject.Predmet.ProtuStrankaListNazivFormated>
    <izvorni_sadrzaj>
      <item>STIP SERVICES d.o.o. za trgovinu i usluge</item>
    </izvorni_sadrzaj>
    <derivirana_varijabla naziv="DomainObject.Predmet.ProtuStrankaListNazivFormated_1">
      <item>STIP SERVICES d.o.o. za trgovinu i usluge</item>
    </derivirana_varijabla>
  </DomainObject.Predmet.ProtuStrankaListNazivFormated>
  <DomainObject.Predmet.ProtuStrankaListNazivFormatedOIB>
    <izvorni_sadrzaj>
      <item>STIP SERVICES d.o.o. za trgovinu i usluge, OIB 14422682841</item>
    </izvorni_sadrzaj>
    <derivirana_varijabla naziv="DomainObject.Predmet.ProtuStrankaListNazivFormatedOIB_1">
      <item>STIP SERVICES d.o.o. za trgovinu i usluge, OIB 14422682841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STIP SERVICES d.o.o. za trgovinu i usluge</izvorni_sadrzaj>
    <derivirana_varijabla naziv="DomainObject.Predmet.ProtustrankaIDrugi_1">STIP SERVICES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STIP SERVICES d.o.o. za trgovinu i usluge, OIB 14422682841, Ivana Tišova 36, 31401 Viškovci</izvorni_sadrzaj>
    <derivirana_varijabla naziv="DomainObject.Predmet.ProtustrankaIDrugiAdressOIB_1">STIP SERVICES d.o.o. za trgovinu i usluge, OIB 14422682841, Ivana Tišova 36,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STIP SERVICES d.o.o. za trgovinu i usluge</item>
    </izvorni_sadrzaj>
    <derivirana_varijabla naziv="DomainObject.Predmet.SudioniciListNaziv_1">
      <item>FINA RC OSIJEK</item>
      <item>STIP SERVICES d.o.o. za trgovinu i usluge</item>
    </derivirana_varijabla>
  </DomainObject.Predmet.SudioniciListNaziv>
  <DomainObject.Predmet.SudioniciListAdressOIB>
    <izvorni_sadrzaj>
      <item>FINA RC OSIJEK, OIB 85821130368</item>
      <item>STIP SERVICES d.o.o. za trgovinu i usluge, OIB 14422682841, Ivana Tišova 36,31401 Viškovci</item>
    </izvorni_sadrzaj>
    <derivirana_varijabla naziv="DomainObject.Predmet.SudioniciListAdressOIB_1">
      <item>FINA RC OSIJEK, OIB 85821130368</item>
      <item>STIP SERVICES d.o.o. za trgovinu i usluge, OIB 14422682841, Ivana Tišova 36,31401 Viškovci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14422682841</item>
    </izvorni_sadrzaj>
    <derivirana_varijabla naziv="DomainObject.Predmet.SudioniciListNazivOIB_1">
      <item>, OIB 85821130368</item>
      <item>, OIB 14422682841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1152A-9C68-4C70-88CE-F62297F4D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1796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2016-07-05T06:35:00Z</cp:lastPrinted>
  <dcterms:modified xmlns:xsi="http://www.w3.org/2001/XMLSchema-instance" xsi:type="dcterms:W3CDTF">2016-07-05T06:35:00Z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