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2cd4b" w14:paraId="792cd4b" w:rsidRDefault="00C45BBA" w:rsidP="00C275AE" w:rsidR="00C45BBA" w:rsidRPr="00B51854">
      <w:pPr>
        <w:jc w:val="center"/>
        <w15:collapsed w:val="false"/>
      </w:pPr>
    </w:p>
    <w:p w:rsidRDefault="00B51854" w:rsidP="00B51854" w:rsidR="00B51854" w:rsidRPr="004576D8">
      <w:pPr>
        <w:spacing w:lineRule="auto" w:line="276" w:after="200"/>
        <w:ind w:firstLine="708"/>
        <w:jc w:val="both"/>
        <w:rPr>
          <w:bCs/>
        </w:rPr>
      </w:pPr>
      <w:r w:rsidRPr="004576D8">
        <w:rPr>
          <w:bCs/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>REPUBLIKA HRVATSKA</w:t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>TRGOVAČKI SUD U RIJECI</w:t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 xml:space="preserve">      Rijeka, Zadarska 1 i 3</w:t>
      </w:r>
    </w:p>
    <w:p w:rsidRDefault="00B51854" w:rsidP="00B51854" w:rsidR="00B51854" w:rsidRPr="004576D8">
      <w:pPr>
        <w:ind w:hanging="2880" w:left="2880"/>
        <w:jc w:val="center"/>
      </w:pPr>
    </w:p>
    <w:p w:rsidRDefault="00C45BBA" w:rsidP="00C275AE" w:rsidR="00C45BBA" w:rsidRPr="00B51854">
      <w:pPr>
        <w:jc w:val="center"/>
      </w:pPr>
    </w:p>
    <w:p w:rsidRDefault="00CE1089" w:rsidP="00C275AE" w:rsidR="00CE1089">
      <w:pPr>
        <w:jc w:val="center"/>
      </w:pPr>
    </w:p>
    <w:p w:rsidRDefault="00C275AE" w:rsidP="00C275AE" w:rsidR="00C275AE" w:rsidRPr="00B51854">
      <w:pPr>
        <w:jc w:val="center"/>
      </w:pPr>
      <w:r w:rsidRPr="00B51854">
        <w:t>U   I M E    R E P U B L I K E   H R V A T S K E</w:t>
      </w:r>
    </w:p>
    <w:p w:rsidRDefault="00C45BBA" w:rsidP="00C275AE" w:rsidR="00C45BBA" w:rsidRPr="00B51854">
      <w:pPr>
        <w:jc w:val="center"/>
        <w:rPr>
          <w:bCs/>
        </w:rPr>
      </w:pPr>
    </w:p>
    <w:p w:rsidRDefault="00C275AE" w:rsidP="00C275AE" w:rsidR="00C275AE" w:rsidRPr="00B51854">
      <w:pPr>
        <w:jc w:val="center"/>
        <w:rPr>
          <w:bCs/>
        </w:rPr>
      </w:pPr>
      <w:r w:rsidRPr="00B51854">
        <w:rPr>
          <w:bCs/>
        </w:rPr>
        <w:t>R J E Š E N J E</w:t>
      </w:r>
    </w:p>
    <w:p w:rsidRDefault="00C275AE" w:rsidP="00C275AE" w:rsidR="00C275AE" w:rsidRPr="00B51854">
      <w:pPr>
        <w:jc w:val="center"/>
      </w:pPr>
    </w:p>
    <w:p w:rsidRDefault="00601814" w:rsidP="00601814" w:rsidR="00601814" w:rsidRPr="00A15F9E">
      <w:pPr>
        <w:ind w:firstLine="720"/>
        <w:jc w:val="both"/>
        <w:rPr>
          <w:bCs/>
        </w:rPr>
      </w:pPr>
    </w:p>
    <w:p w:rsidRDefault="00601814" w:rsidP="00601814" w:rsidR="00C275AE" w:rsidRPr="00B51854">
      <w:pPr>
        <w:autoSpaceDE w:val="false"/>
        <w:autoSpaceDN w:val="false"/>
        <w:adjustRightInd w:val="false"/>
        <w:ind w:firstLine="708"/>
        <w:jc w:val="both"/>
      </w:pPr>
      <w:r w:rsidRPr="00AE05AA">
        <w:t xml:space="preserve">Trgovački sud u Rijeci, po </w:t>
      </w:r>
      <w:r>
        <w:t xml:space="preserve">sucu </w:t>
      </w:r>
      <w:proofErr w:type="spellStart"/>
      <w:r w:rsidRPr="00AE05AA">
        <w:t>Liljani</w:t>
      </w:r>
      <w:proofErr w:type="spellEnd"/>
      <w:r w:rsidRPr="00AE05AA">
        <w:t xml:space="preserve"> Ugrin, kao s</w:t>
      </w:r>
      <w:r>
        <w:t>ucu pojedincu</w:t>
      </w:r>
      <w:r w:rsidR="00D44EE0">
        <w:t>,</w:t>
      </w:r>
      <w:r>
        <w:t xml:space="preserve"> </w:t>
      </w:r>
      <w:r w:rsidR="00D44EE0">
        <w:t xml:space="preserve">povodom prijedloga Financijske agencije </w:t>
      </w:r>
      <w:r>
        <w:t xml:space="preserve">u </w:t>
      </w:r>
      <w:r w:rsidR="00D44EE0">
        <w:t xml:space="preserve">prethodnom postupku radi </w:t>
      </w:r>
      <w:r w:rsidR="00D44EE0" w:rsidRPr="00601814">
        <w:t>utvrđivanja pretpostavki za otvaranje stečajnog postupka nad dužnikom</w:t>
      </w:r>
      <w:r w:rsidR="004F78B7">
        <w:t xml:space="preserve"> </w:t>
      </w:r>
      <w:r w:rsidR="00501075" w:rsidRPr="00501075">
        <w:t>STRENA d. o. o. za građenje i poslovanje nekretninama Opatija, Ulica Antona Raspora 6  ( MBS 040179999 – OIB  94047185400 )</w:t>
      </w:r>
      <w:r w:rsidR="00D44EE0" w:rsidRPr="00601814">
        <w:t xml:space="preserve"> </w:t>
      </w:r>
      <w:r w:rsidR="00A87BD0">
        <w:t xml:space="preserve"> </w:t>
      </w:r>
      <w:r w:rsidR="00C275AE" w:rsidRPr="00B51854">
        <w:t xml:space="preserve">dana </w:t>
      </w:r>
      <w:r w:rsidR="00501075">
        <w:t xml:space="preserve">5. lipnja </w:t>
      </w:r>
      <w:r w:rsidR="00A87BD0">
        <w:t>2017</w:t>
      </w:r>
      <w:r w:rsidR="00C275AE" w:rsidRPr="00B51854">
        <w:t xml:space="preserve">.  </w:t>
      </w:r>
    </w:p>
    <w:p w:rsidRDefault="00C45BBA" w:rsidP="00C275AE" w:rsidR="00C45BBA">
      <w:pPr>
        <w:jc w:val="center"/>
      </w:pPr>
    </w:p>
    <w:p w:rsidRDefault="00C275AE" w:rsidP="00C275AE" w:rsidR="00C275AE">
      <w:pPr>
        <w:jc w:val="center"/>
      </w:pPr>
      <w:r w:rsidRPr="00B51854">
        <w:t>r i j e š i o    j e</w:t>
      </w:r>
    </w:p>
    <w:p w:rsidRDefault="00531FC8" w:rsidP="00C275AE" w:rsidR="00531FC8" w:rsidRPr="00B51854">
      <w:pPr>
        <w:jc w:val="center"/>
      </w:pPr>
    </w:p>
    <w:p w:rsidRDefault="00C45BBA" w:rsidP="00C45BBA" w:rsidR="00C45BBA" w:rsidRPr="00B51854">
      <w:pPr>
        <w:autoSpaceDE w:val="false"/>
        <w:autoSpaceDN w:val="false"/>
        <w:adjustRightInd w:val="false"/>
        <w:jc w:val="both"/>
      </w:pPr>
      <w:r w:rsidRPr="00B51854">
        <w:tab/>
      </w:r>
    </w:p>
    <w:p w:rsidRDefault="0024346B" w:rsidP="00601814" w:rsidR="00C275AE">
      <w:pPr>
        <w:autoSpaceDE w:val="false"/>
        <w:autoSpaceDN w:val="false"/>
        <w:adjustRightInd w:val="false"/>
        <w:jc w:val="both"/>
      </w:pPr>
      <w:r>
        <w:t>I</w:t>
      </w:r>
      <w:r>
        <w:tab/>
      </w:r>
      <w:r w:rsidR="00C275AE" w:rsidRPr="00B51854">
        <w:t>O</w:t>
      </w:r>
      <w:r w:rsidR="00CE1089">
        <w:t xml:space="preserve">bustavlja se </w:t>
      </w:r>
      <w:r w:rsidR="00601814">
        <w:t xml:space="preserve">prethodni postupak radi </w:t>
      </w:r>
      <w:r w:rsidR="00601814" w:rsidRPr="00601814">
        <w:t xml:space="preserve">utvrđivanja pretpostavki za otvaranje stečajnog postupka nad dužnikom </w:t>
      </w:r>
      <w:r w:rsidR="00501075" w:rsidRPr="00501075">
        <w:t>STRENA d. o. o. za građenje i poslovanje nekretninama Opatija, Ulica Antona Raspora 6  ( MBS 040179999 – OIB  94047185400 )</w:t>
      </w:r>
      <w:r w:rsidR="00501075">
        <w:t>.</w:t>
      </w:r>
    </w:p>
    <w:p w:rsidRDefault="0024346B" w:rsidP="00601814" w:rsidR="0024346B">
      <w:pPr>
        <w:autoSpaceDE w:val="false"/>
        <w:autoSpaceDN w:val="false"/>
        <w:adjustRightInd w:val="false"/>
        <w:jc w:val="both"/>
      </w:pPr>
    </w:p>
    <w:p w:rsidRDefault="000D65F0" w:rsidP="0024346B" w:rsidR="00601814">
      <w:pPr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>II</w:t>
      </w:r>
      <w:r>
        <w:rPr>
          <w:bCs/>
        </w:rPr>
        <w:tab/>
        <w:t xml:space="preserve">Troškovi prethodnog postupka u iznosu od </w:t>
      </w:r>
      <w:r w:rsidR="006E7D5C">
        <w:rPr>
          <w:bCs/>
        </w:rPr>
        <w:t>6</w:t>
      </w:r>
      <w:r>
        <w:rPr>
          <w:bCs/>
        </w:rPr>
        <w:t>.</w:t>
      </w:r>
      <w:r w:rsidR="00A87BD0">
        <w:rPr>
          <w:bCs/>
        </w:rPr>
        <w:t>1</w:t>
      </w:r>
      <w:r>
        <w:rPr>
          <w:bCs/>
        </w:rPr>
        <w:t xml:space="preserve">75,00 kn namirit će se iz predujma </w:t>
      </w:r>
      <w:r w:rsidR="003C32E8">
        <w:rPr>
          <w:bCs/>
        </w:rPr>
        <w:t xml:space="preserve">za namirenje troška postupka na uplatu kojeg </w:t>
      </w:r>
      <w:r w:rsidR="006E7D5C">
        <w:rPr>
          <w:bCs/>
        </w:rPr>
        <w:t xml:space="preserve">je </w:t>
      </w:r>
      <w:r w:rsidR="003C32E8">
        <w:rPr>
          <w:bCs/>
        </w:rPr>
        <w:t>pozvan</w:t>
      </w:r>
      <w:r w:rsidR="006E7D5C">
        <w:rPr>
          <w:bCs/>
        </w:rPr>
        <w:t>a</w:t>
      </w:r>
      <w:r w:rsidR="003C32E8">
        <w:rPr>
          <w:bCs/>
        </w:rPr>
        <w:t xml:space="preserve"> osob</w:t>
      </w:r>
      <w:r w:rsidR="006E7D5C">
        <w:rPr>
          <w:bCs/>
        </w:rPr>
        <w:t>a</w:t>
      </w:r>
      <w:r w:rsidR="003C32E8">
        <w:rPr>
          <w:bCs/>
        </w:rPr>
        <w:t xml:space="preserve"> ovlašten</w:t>
      </w:r>
      <w:r w:rsidR="006E7D5C">
        <w:rPr>
          <w:bCs/>
        </w:rPr>
        <w:t>a</w:t>
      </w:r>
      <w:r w:rsidR="003C32E8">
        <w:rPr>
          <w:bCs/>
        </w:rPr>
        <w:t xml:space="preserve"> za zastupanje dužnika po zakonu. </w:t>
      </w:r>
      <w:r>
        <w:rPr>
          <w:bCs/>
        </w:rPr>
        <w:t xml:space="preserve"> </w:t>
      </w:r>
    </w:p>
    <w:p w:rsidRDefault="0024346B" w:rsidP="00C275AE" w:rsidR="0024346B">
      <w:pPr>
        <w:ind w:left="142"/>
        <w:jc w:val="center"/>
        <w:rPr>
          <w:bCs/>
        </w:rPr>
      </w:pPr>
    </w:p>
    <w:p w:rsidRDefault="00501075" w:rsidP="00501075" w:rsidR="00501075">
      <w:pPr>
        <w:jc w:val="both"/>
        <w:rPr>
          <w:bCs/>
        </w:rPr>
      </w:pPr>
      <w:r>
        <w:rPr>
          <w:bCs/>
        </w:rPr>
        <w:t>III</w:t>
      </w:r>
      <w:r>
        <w:rPr>
          <w:bCs/>
        </w:rPr>
        <w:tab/>
        <w:t>Ročište zakazano za dan 8. lipnja 2017. u 11,00 sati se neće održati.</w:t>
      </w:r>
    </w:p>
    <w:p w:rsidRDefault="00501075" w:rsidP="00501075" w:rsidR="00501075">
      <w:pPr>
        <w:jc w:val="both"/>
        <w:rPr>
          <w:bCs/>
        </w:rPr>
      </w:pPr>
    </w:p>
    <w:p w:rsidRDefault="00501075" w:rsidP="00501075" w:rsidR="00501075">
      <w:pPr>
        <w:jc w:val="both"/>
        <w:rPr>
          <w:bCs/>
        </w:rPr>
      </w:pPr>
    </w:p>
    <w:p w:rsidRDefault="00C275AE" w:rsidP="00C275AE" w:rsidR="00C275AE" w:rsidRPr="00B51854">
      <w:pPr>
        <w:ind w:left="142"/>
        <w:jc w:val="center"/>
        <w:rPr>
          <w:bCs/>
        </w:rPr>
      </w:pPr>
      <w:r w:rsidRPr="00B51854">
        <w:rPr>
          <w:bCs/>
        </w:rPr>
        <w:t>Obrazloženje</w:t>
      </w:r>
    </w:p>
    <w:p w:rsidRDefault="00531FC8" w:rsidP="00C275AE" w:rsidR="00531FC8" w:rsidRPr="00B51854">
      <w:pPr>
        <w:ind w:left="142"/>
        <w:jc w:val="center"/>
        <w:rPr>
          <w:bCs/>
        </w:rPr>
      </w:pPr>
    </w:p>
    <w:p w:rsidRDefault="00C45BBA" w:rsidP="005A3EFA" w:rsidR="00DE5946">
      <w:pPr>
        <w:autoSpaceDE w:val="false"/>
        <w:autoSpaceDN w:val="false"/>
        <w:adjustRightInd w:val="false"/>
        <w:jc w:val="both"/>
      </w:pPr>
      <w:r w:rsidRPr="00B51854">
        <w:rPr>
          <w:bCs/>
        </w:rPr>
        <w:tab/>
      </w:r>
      <w:r w:rsidR="00FF2D1F">
        <w:rPr>
          <w:bCs/>
        </w:rPr>
        <w:t xml:space="preserve">Na prijedlog Financijske agencije </w:t>
      </w:r>
      <w:proofErr w:type="spellStart"/>
      <w:r w:rsidR="00FF2D1F">
        <w:rPr>
          <w:bCs/>
        </w:rPr>
        <w:t>ovosudnim</w:t>
      </w:r>
      <w:proofErr w:type="spellEnd"/>
      <w:r w:rsidR="00FF2D1F">
        <w:rPr>
          <w:bCs/>
        </w:rPr>
        <w:t xml:space="preserve"> rješenjem pod poslovnim brojem </w:t>
      </w:r>
      <w:r w:rsidR="00FF2D1F" w:rsidRPr="00FF2D1F">
        <w:rPr>
          <w:bCs/>
        </w:rPr>
        <w:t>7 St-</w:t>
      </w:r>
      <w:r w:rsidR="00501075">
        <w:rPr>
          <w:bCs/>
        </w:rPr>
        <w:t>454/2015</w:t>
      </w:r>
      <w:r w:rsidR="00FF2D1F" w:rsidRPr="00FF2D1F">
        <w:rPr>
          <w:bCs/>
        </w:rPr>
        <w:t>-</w:t>
      </w:r>
      <w:r w:rsidR="00FF2D1F">
        <w:rPr>
          <w:bCs/>
        </w:rPr>
        <w:t xml:space="preserve">3 od </w:t>
      </w:r>
      <w:r w:rsidR="00501075">
        <w:rPr>
          <w:bCs/>
        </w:rPr>
        <w:t xml:space="preserve">14. listopada </w:t>
      </w:r>
      <w:r w:rsidR="00DE5946">
        <w:rPr>
          <w:bCs/>
        </w:rPr>
        <w:t>2</w:t>
      </w:r>
      <w:r w:rsidR="00DE5946">
        <w:t>01</w:t>
      </w:r>
      <w:r w:rsidR="004F78B7">
        <w:t>6</w:t>
      </w:r>
      <w:r w:rsidR="00FF2D1F">
        <w:rPr>
          <w:bCs/>
        </w:rPr>
        <w:t>. p</w:t>
      </w:r>
      <w:r w:rsidR="00FF2D1F" w:rsidRPr="00FF2D1F">
        <w:rPr>
          <w:bCs/>
        </w:rPr>
        <w:t>okre</w:t>
      </w:r>
      <w:r w:rsidR="00FF2D1F">
        <w:rPr>
          <w:bCs/>
        </w:rPr>
        <w:t xml:space="preserve">nut je </w:t>
      </w:r>
      <w:r w:rsidR="00FF2D1F" w:rsidRPr="00FF2D1F">
        <w:rPr>
          <w:bCs/>
        </w:rPr>
        <w:t xml:space="preserve">prethodni postupak radi utvrđivanja pretpostavki za otvaranje stečajnog postupka nad dužnikom </w:t>
      </w:r>
      <w:r w:rsidR="00501075" w:rsidRPr="00501075">
        <w:t>STRENA d. o. o.</w:t>
      </w:r>
      <w:r w:rsidR="00DE5946">
        <w:t>.</w:t>
      </w:r>
    </w:p>
    <w:p w:rsidRDefault="00501075" w:rsidP="00D44EE0" w:rsidR="00501075">
      <w:pPr>
        <w:autoSpaceDE w:val="false"/>
        <w:autoSpaceDN w:val="false"/>
        <w:adjustRightInd w:val="false"/>
        <w:ind w:firstLine="705"/>
        <w:jc w:val="both"/>
        <w:rPr>
          <w:bCs/>
        </w:rPr>
      </w:pPr>
      <w:r>
        <w:rPr>
          <w:bCs/>
        </w:rPr>
        <w:t xml:space="preserve">Tijekom postupka dužnik je dostavio u spis Potvrdu o blokadi računa i novčanih sredstava </w:t>
      </w:r>
      <w:proofErr w:type="spellStart"/>
      <w:r>
        <w:rPr>
          <w:bCs/>
        </w:rPr>
        <w:t>ovršenika</w:t>
      </w:r>
      <w:proofErr w:type="spellEnd"/>
      <w:r>
        <w:rPr>
          <w:bCs/>
        </w:rPr>
        <w:t xml:space="preserve"> od 1. lipnja 2017. Klasa: 110-07/17-01/52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08-420-17-2538.</w:t>
      </w:r>
    </w:p>
    <w:p w:rsidRDefault="00501075" w:rsidP="00D44EE0" w:rsidR="00D44EE0">
      <w:pPr>
        <w:autoSpaceDE w:val="false"/>
        <w:autoSpaceDN w:val="false"/>
        <w:adjustRightInd w:val="false"/>
        <w:ind w:firstLine="705"/>
        <w:jc w:val="both"/>
        <w:rPr>
          <w:color w:val="000000"/>
        </w:rPr>
      </w:pPr>
      <w:r>
        <w:rPr>
          <w:bCs/>
        </w:rPr>
        <w:t xml:space="preserve"> </w:t>
      </w:r>
      <w:r w:rsidR="00D44EE0">
        <w:rPr>
          <w:bCs/>
        </w:rPr>
        <w:t xml:space="preserve">Odredbom članka 128. stavak 9. Stečajnog zakona </w:t>
      </w:r>
      <w:r w:rsidR="00D44EE0" w:rsidRPr="005A3EFA">
        <w:rPr>
          <w:bCs/>
        </w:rPr>
        <w:t>(„Narodne novine” br. 71/15, u daljnjem tekstu SZ )</w:t>
      </w:r>
      <w:r w:rsidR="00D44EE0">
        <w:rPr>
          <w:bCs/>
        </w:rPr>
        <w:t xml:space="preserve"> propisano je da će sud ako </w:t>
      </w:r>
      <w:r w:rsidR="00267E60">
        <w:rPr>
          <w:bCs/>
        </w:rPr>
        <w:t xml:space="preserve">do </w:t>
      </w:r>
      <w:r w:rsidR="00D44EE0" w:rsidRPr="004A4D8B">
        <w:rPr>
          <w:color w:val="000000"/>
        </w:rPr>
        <w:t xml:space="preserve">završetka prethodnoga postupka </w:t>
      </w:r>
      <w:r w:rsidR="005B636A">
        <w:rPr>
          <w:color w:val="000000"/>
        </w:rPr>
        <w:t xml:space="preserve">dužnik </w:t>
      </w:r>
      <w:r w:rsidR="00D44EE0" w:rsidRPr="004A4D8B">
        <w:rPr>
          <w:color w:val="000000"/>
        </w:rPr>
        <w:t>postane sposoban za plaćanje</w:t>
      </w:r>
      <w:r w:rsidR="00D44EE0">
        <w:rPr>
          <w:color w:val="000000"/>
        </w:rPr>
        <w:t xml:space="preserve"> </w:t>
      </w:r>
      <w:r w:rsidR="00D44EE0" w:rsidRPr="004A4D8B">
        <w:rPr>
          <w:color w:val="000000"/>
        </w:rPr>
        <w:t>postupak obustaviti</w:t>
      </w:r>
      <w:r w:rsidR="00267E60">
        <w:rPr>
          <w:color w:val="000000"/>
        </w:rPr>
        <w:t xml:space="preserve">. Troškove </w:t>
      </w:r>
      <w:r w:rsidR="00FF6BCF" w:rsidRPr="00FF6BCF">
        <w:rPr>
          <w:color w:val="000000"/>
        </w:rPr>
        <w:t xml:space="preserve">provedenoga postupka u tom </w:t>
      </w:r>
      <w:r w:rsidR="00267E60">
        <w:rPr>
          <w:color w:val="000000"/>
        </w:rPr>
        <w:t xml:space="preserve">je </w:t>
      </w:r>
      <w:r w:rsidR="00FF6BCF" w:rsidRPr="00FF6BCF">
        <w:rPr>
          <w:color w:val="000000"/>
        </w:rPr>
        <w:t>slučaju dužan naknaditi dužnik.</w:t>
      </w:r>
    </w:p>
    <w:p w:rsidRDefault="00D056EB" w:rsidP="0024346B" w:rsidR="00FF6BCF">
      <w:pPr>
        <w:pStyle w:val="Bezproreda"/>
        <w:ind w:firstLine="705"/>
        <w:jc w:val="both"/>
        <w:rPr>
          <w:color w:val="000000"/>
        </w:rPr>
      </w:pPr>
      <w:r>
        <w:t xml:space="preserve">Kako je </w:t>
      </w:r>
      <w:r w:rsidR="004F78B7">
        <w:t xml:space="preserve">iz navedene Potvrde predlagatelja ( list </w:t>
      </w:r>
      <w:r w:rsidR="00501075">
        <w:t>67</w:t>
      </w:r>
      <w:r w:rsidR="004F78B7">
        <w:t xml:space="preserve"> spisa ) utvrđen da </w:t>
      </w:r>
      <w:r>
        <w:t xml:space="preserve">je </w:t>
      </w:r>
      <w:r w:rsidR="004F78B7">
        <w:t xml:space="preserve">dužnik </w:t>
      </w:r>
      <w:r w:rsidR="004F78B7" w:rsidRPr="004A4D8B">
        <w:rPr>
          <w:color w:val="000000"/>
        </w:rPr>
        <w:t>posta</w:t>
      </w:r>
      <w:r w:rsidR="004F78B7">
        <w:rPr>
          <w:color w:val="000000"/>
        </w:rPr>
        <w:t>o</w:t>
      </w:r>
      <w:r w:rsidR="004F78B7" w:rsidRPr="004A4D8B">
        <w:rPr>
          <w:color w:val="000000"/>
        </w:rPr>
        <w:t xml:space="preserve"> sposoban za plaćanje</w:t>
      </w:r>
      <w:r w:rsidR="004F78B7">
        <w:rPr>
          <w:color w:val="000000"/>
        </w:rPr>
        <w:t xml:space="preserve"> </w:t>
      </w:r>
      <w:r w:rsidR="004F78B7" w:rsidRPr="004A4D8B">
        <w:rPr>
          <w:color w:val="000000"/>
        </w:rPr>
        <w:t>postupak</w:t>
      </w:r>
      <w:r w:rsidR="004F78B7">
        <w:rPr>
          <w:color w:val="000000"/>
        </w:rPr>
        <w:t xml:space="preserve"> </w:t>
      </w:r>
      <w:r w:rsidR="00D44EE0">
        <w:rPr>
          <w:color w:val="000000"/>
        </w:rPr>
        <w:t xml:space="preserve">valjalo </w:t>
      </w:r>
      <w:r w:rsidR="001E0EE8">
        <w:rPr>
          <w:color w:val="000000"/>
        </w:rPr>
        <w:t xml:space="preserve">je </w:t>
      </w:r>
      <w:r w:rsidR="00D44EE0">
        <w:rPr>
          <w:color w:val="000000"/>
        </w:rPr>
        <w:t xml:space="preserve">na osnovu navedene </w:t>
      </w:r>
      <w:r w:rsidR="00D44EE0" w:rsidRPr="00D44EE0">
        <w:rPr>
          <w:color w:val="000000"/>
        </w:rPr>
        <w:t xml:space="preserve">odredbe članka 128. stavak 9. SZ odlučiti kao </w:t>
      </w:r>
      <w:r w:rsidR="00FF6BCF">
        <w:rPr>
          <w:color w:val="000000"/>
        </w:rPr>
        <w:t>pod točkom I izreke ovog rješenja.</w:t>
      </w:r>
    </w:p>
    <w:p w:rsidRDefault="0058250C" w:rsidP="0058250C" w:rsidR="0058250C" w:rsidRPr="004A4D8B">
      <w:pPr>
        <w:pStyle w:val="Bezproreda"/>
        <w:ind w:firstLine="720"/>
        <w:jc w:val="both"/>
        <w:rPr>
          <w:color w:val="000000"/>
        </w:rPr>
      </w:pPr>
      <w:r>
        <w:rPr>
          <w:color w:val="000000"/>
        </w:rPr>
        <w:lastRenderedPageBreak/>
        <w:t xml:space="preserve">Odredbom članka </w:t>
      </w:r>
      <w:r w:rsidRPr="004A4D8B">
        <w:rPr>
          <w:color w:val="000000"/>
        </w:rPr>
        <w:t>113.</w:t>
      </w:r>
      <w:r>
        <w:rPr>
          <w:color w:val="000000"/>
        </w:rPr>
        <w:t xml:space="preserve"> stavak 1. SZ propisano je da a</w:t>
      </w:r>
      <w:r w:rsidRPr="004A4D8B">
        <w:rPr>
          <w:color w:val="000000"/>
        </w:rPr>
        <w:t xml:space="preserve">ko osobe iz članka 110. stavka 2. </w:t>
      </w:r>
      <w:r w:rsidR="003D1860">
        <w:rPr>
          <w:color w:val="000000"/>
        </w:rPr>
        <w:t xml:space="preserve">tog </w:t>
      </w:r>
      <w:r w:rsidRPr="004A4D8B">
        <w:rPr>
          <w:color w:val="000000"/>
        </w:rPr>
        <w:t xml:space="preserve">Zakona ne podnesu prijedlog za otvaranje stečajnoga postupka u propisanom roku, </w:t>
      </w:r>
      <w:r w:rsidR="006E7D5C">
        <w:rPr>
          <w:color w:val="000000"/>
        </w:rPr>
        <w:t xml:space="preserve">da će im </w:t>
      </w:r>
      <w:r w:rsidRPr="004A4D8B">
        <w:rPr>
          <w:color w:val="000000"/>
        </w:rPr>
        <w:t>sud po službenoj dužnosti</w:t>
      </w:r>
      <w:r w:rsidR="003D1860">
        <w:rPr>
          <w:color w:val="000000"/>
        </w:rPr>
        <w:t>,</w:t>
      </w:r>
      <w:r w:rsidRPr="004A4D8B">
        <w:rPr>
          <w:color w:val="000000"/>
        </w:rPr>
        <w:t xml:space="preserve"> u slučajevima iz članka 114. stavka 3. </w:t>
      </w:r>
      <w:r w:rsidR="003D1860">
        <w:rPr>
          <w:color w:val="000000"/>
        </w:rPr>
        <w:t>SZ</w:t>
      </w:r>
      <w:r w:rsidRPr="004A4D8B">
        <w:rPr>
          <w:color w:val="000000"/>
        </w:rPr>
        <w:t xml:space="preserve"> naložiti plaćanje predujma za namirenje troškova stečajnoga postupka u roku od osam dana.</w:t>
      </w:r>
    </w:p>
    <w:p w:rsidRDefault="0058250C" w:rsidP="0017721B" w:rsidR="0058250C">
      <w:pPr>
        <w:pStyle w:val="Bezproreda"/>
        <w:ind w:firstLine="720"/>
        <w:jc w:val="both"/>
        <w:rPr>
          <w:color w:val="000000"/>
        </w:rPr>
      </w:pPr>
      <w:r>
        <w:rPr>
          <w:color w:val="000000"/>
        </w:rPr>
        <w:t xml:space="preserve">Uvidom u upisnik St utvrđeno je da osobe iz članka 110. stavak 2. SZ nisu pravovremeno podnijele prijedlog za otvaranje stečajnog postupka. </w:t>
      </w:r>
    </w:p>
    <w:p w:rsidRDefault="0058250C" w:rsidP="0017721B" w:rsidR="0017721B" w:rsidRPr="003C2D68">
      <w:pPr>
        <w:pStyle w:val="Bezproreda"/>
        <w:ind w:firstLine="720"/>
        <w:jc w:val="both"/>
        <w:rPr>
          <w:bCs/>
          <w:color w:val="000000"/>
        </w:rPr>
      </w:pPr>
      <w:r>
        <w:rPr>
          <w:color w:val="000000"/>
        </w:rPr>
        <w:t>Stoga su s</w:t>
      </w:r>
      <w:r w:rsidR="00A87BD0">
        <w:rPr>
          <w:color w:val="000000"/>
        </w:rPr>
        <w:t xml:space="preserve">ukladno </w:t>
      </w:r>
      <w:r>
        <w:rPr>
          <w:color w:val="000000"/>
        </w:rPr>
        <w:t xml:space="preserve">navedenoj </w:t>
      </w:r>
      <w:r w:rsidR="00A87BD0">
        <w:rPr>
          <w:color w:val="000000"/>
        </w:rPr>
        <w:t xml:space="preserve">odredbi članka 113. stavak </w:t>
      </w:r>
      <w:r>
        <w:rPr>
          <w:color w:val="000000"/>
        </w:rPr>
        <w:t>1</w:t>
      </w:r>
      <w:r w:rsidR="00A87BD0">
        <w:rPr>
          <w:color w:val="000000"/>
        </w:rPr>
        <w:t xml:space="preserve">. SZ  u obvezi platiti </w:t>
      </w:r>
      <w:r w:rsidR="0017721B">
        <w:rPr>
          <w:color w:val="000000"/>
        </w:rPr>
        <w:t xml:space="preserve">su </w:t>
      </w:r>
      <w:r w:rsidR="0017721B" w:rsidRPr="0017721B">
        <w:rPr>
          <w:color w:val="000000"/>
        </w:rPr>
        <w:t>troš</w:t>
      </w:r>
      <w:r w:rsidR="0017721B">
        <w:rPr>
          <w:color w:val="000000"/>
        </w:rPr>
        <w:t>a</w:t>
      </w:r>
      <w:r w:rsidR="0017721B" w:rsidRPr="0017721B">
        <w:rPr>
          <w:color w:val="000000"/>
        </w:rPr>
        <w:t xml:space="preserve">k Financijske agencija od 175,00 kuna sukladno odredbi članka 3. Pravilnika o vrsti i visini naknade troškova financijske agencije u </w:t>
      </w:r>
      <w:proofErr w:type="spellStart"/>
      <w:r w:rsidR="0017721B" w:rsidRPr="0017721B">
        <w:rPr>
          <w:color w:val="000000"/>
        </w:rPr>
        <w:t>predstečajnom</w:t>
      </w:r>
      <w:proofErr w:type="spellEnd"/>
      <w:r w:rsidR="0017721B" w:rsidRPr="0017721B">
        <w:rPr>
          <w:color w:val="000000"/>
        </w:rPr>
        <w:t xml:space="preserve"> postupku i o visini naknade troška financijske agencije za podnošenje prijedloga za otvaranje stečajnog postupka ( "Narodne novine" broj  106/2015 )</w:t>
      </w:r>
      <w:r w:rsidR="001E0EE8">
        <w:rPr>
          <w:color w:val="000000"/>
        </w:rPr>
        <w:t xml:space="preserve"> i</w:t>
      </w:r>
      <w:r w:rsidR="0017721B" w:rsidRPr="0017721B">
        <w:rPr>
          <w:color w:val="000000"/>
        </w:rPr>
        <w:t xml:space="preserve"> predujam od 1.000,00 kn </w:t>
      </w:r>
      <w:r w:rsidR="0017721B">
        <w:rPr>
          <w:color w:val="000000"/>
        </w:rPr>
        <w:t xml:space="preserve">koji se ima </w:t>
      </w:r>
      <w:r w:rsidR="0017721B" w:rsidRPr="0017721B">
        <w:rPr>
          <w:color w:val="000000"/>
        </w:rPr>
        <w:t>uplat</w:t>
      </w:r>
      <w:r w:rsidR="0017721B">
        <w:rPr>
          <w:color w:val="000000"/>
        </w:rPr>
        <w:t xml:space="preserve">iti </w:t>
      </w:r>
      <w:r w:rsidR="0017721B" w:rsidRPr="0017721B">
        <w:rPr>
          <w:color w:val="000000"/>
        </w:rPr>
        <w:t>u Fond za namirenje troškova stečajnoga postupka sukladno odredbi članka 114. stavak 1. S</w:t>
      </w:r>
      <w:r w:rsidR="001E0EE8">
        <w:rPr>
          <w:color w:val="000000"/>
        </w:rPr>
        <w:t xml:space="preserve">Z. </w:t>
      </w:r>
    </w:p>
    <w:p w:rsidRDefault="0058250C" w:rsidP="0024346B" w:rsidR="00267E60">
      <w:pPr>
        <w:pStyle w:val="Bezproreda"/>
        <w:ind w:firstLine="705"/>
        <w:jc w:val="both"/>
        <w:rPr>
          <w:color w:val="000000"/>
        </w:rPr>
      </w:pPr>
      <w:r>
        <w:rPr>
          <w:color w:val="000000"/>
        </w:rPr>
        <w:t xml:space="preserve">Iz naprijed navedenog </w:t>
      </w:r>
      <w:r w:rsidR="001E0EE8">
        <w:rPr>
          <w:color w:val="000000"/>
        </w:rPr>
        <w:t xml:space="preserve">primjenom </w:t>
      </w:r>
      <w:r>
        <w:rPr>
          <w:color w:val="000000"/>
        </w:rPr>
        <w:t>o</w:t>
      </w:r>
      <w:r w:rsidR="00267E60">
        <w:rPr>
          <w:color w:val="000000"/>
        </w:rPr>
        <w:t>dredbe članka 128. stavak 9. SZ odluč</w:t>
      </w:r>
      <w:r>
        <w:rPr>
          <w:color w:val="000000"/>
        </w:rPr>
        <w:t xml:space="preserve">eno je </w:t>
      </w:r>
      <w:r w:rsidR="00267E60">
        <w:rPr>
          <w:color w:val="000000"/>
        </w:rPr>
        <w:t>kao pod točkom II izreke ovog rješenja.</w:t>
      </w:r>
    </w:p>
    <w:p w:rsidRDefault="00267E60" w:rsidP="0024346B" w:rsidR="00267E60">
      <w:pPr>
        <w:pStyle w:val="Bezproreda"/>
        <w:ind w:firstLine="705"/>
        <w:jc w:val="both"/>
        <w:rPr>
          <w:color w:val="000000"/>
        </w:rPr>
      </w:pPr>
    </w:p>
    <w:p w:rsidRDefault="006E721F" w:rsidP="00784765" w:rsidR="00C275AE" w:rsidRPr="00B51854">
      <w:pPr>
        <w:pStyle w:val="Bezproreda"/>
        <w:jc w:val="center"/>
      </w:pPr>
      <w:r w:rsidRPr="00B51854">
        <w:t>U R</w:t>
      </w:r>
      <w:r w:rsidR="00C275AE" w:rsidRPr="00B51854">
        <w:t>ije</w:t>
      </w:r>
      <w:r w:rsidRPr="00B51854">
        <w:t>ci</w:t>
      </w:r>
      <w:r w:rsidR="00C275AE" w:rsidRPr="00B51854">
        <w:t xml:space="preserve">, </w:t>
      </w:r>
      <w:r w:rsidR="003D1860">
        <w:t>5. lipnja 2017</w:t>
      </w:r>
      <w:r w:rsidR="00DE5946" w:rsidRPr="00B51854">
        <w:t>.</w:t>
      </w:r>
    </w:p>
    <w:p w:rsidRDefault="00FC3477" w:rsidP="00C275AE" w:rsidR="00FC3477" w:rsidRPr="00B51854">
      <w:pPr>
        <w:jc w:val="center"/>
      </w:pPr>
    </w:p>
    <w:p w:rsidRDefault="00C275AE" w:rsidP="00FC3477" w:rsidR="00C275AE" w:rsidRPr="00B51854">
      <w:pPr>
        <w:ind w:left="1416"/>
        <w:jc w:val="both"/>
      </w:pPr>
      <w:r w:rsidRPr="00B51854">
        <w:t xml:space="preserve">                                                                                                     Sudac</w:t>
      </w:r>
    </w:p>
    <w:p w:rsidRDefault="00FC3477" w:rsidP="00FC3477" w:rsidR="00FC3477" w:rsidRPr="00B51854">
      <w:pPr>
        <w:ind w:left="1416"/>
        <w:jc w:val="both"/>
      </w:pPr>
    </w:p>
    <w:p w:rsidRDefault="00C275AE" w:rsidP="00FC3477" w:rsidR="00C275AE" w:rsidRPr="00B51854">
      <w:pPr>
        <w:ind w:left="1416"/>
        <w:jc w:val="both"/>
      </w:pPr>
      <w:r w:rsidRPr="00B51854">
        <w:t xml:space="preserve">                                                                                                 </w:t>
      </w:r>
      <w:r w:rsidR="00FC3477" w:rsidRPr="00B51854">
        <w:t xml:space="preserve">Liljana Ugrin </w:t>
      </w:r>
    </w:p>
    <w:p w:rsidRDefault="00C275AE" w:rsidP="00C275AE" w:rsidR="00C275AE" w:rsidRPr="00B51854">
      <w:pPr>
        <w:jc w:val="both"/>
      </w:pPr>
    </w:p>
    <w:p w:rsidRDefault="00C275AE" w:rsidP="00C275AE" w:rsidR="00C275AE" w:rsidRPr="00B51854">
      <w:pPr>
        <w:jc w:val="both"/>
      </w:pPr>
    </w:p>
    <w:p w:rsidRDefault="00C275AE" w:rsidP="00C275AE" w:rsidR="00531FC8">
      <w:pPr>
        <w:jc w:val="both"/>
      </w:pPr>
      <w:r w:rsidRPr="00B51854">
        <w:t>UPUTA O PRAVNOM LIJEKU</w:t>
      </w:r>
    </w:p>
    <w:p w:rsidRDefault="00C275AE" w:rsidP="00784765" w:rsidR="00C275AE" w:rsidRPr="00B51854">
      <w:pPr>
        <w:ind w:firstLine="708"/>
        <w:jc w:val="both"/>
      </w:pPr>
      <w:r w:rsidRPr="00B51854">
        <w:t>Protiv rješenja dopuštena je žalba Visokom trgovačkom sudu Republike Hrvatske. Žalba se podnosi putem ovog suda, u tri primjerka, u roku od osam dana od dana dostave prijepisa ovog rješenja (čl</w:t>
      </w:r>
      <w:r w:rsidR="006E721F" w:rsidRPr="00B51854">
        <w:t xml:space="preserve">anak </w:t>
      </w:r>
      <w:r w:rsidRPr="00B51854">
        <w:t>19. st</w:t>
      </w:r>
      <w:r w:rsidR="006E721F" w:rsidRPr="00B51854">
        <w:t xml:space="preserve">avak </w:t>
      </w:r>
      <w:r w:rsidRPr="00B51854">
        <w:t xml:space="preserve">1. i 2. SZ). </w:t>
      </w:r>
    </w:p>
    <w:p w:rsidRDefault="00C275AE" w:rsidP="00C275AE" w:rsidR="00C275AE">
      <w:pPr>
        <w:jc w:val="both"/>
      </w:pPr>
    </w:p>
    <w:p w:rsidRDefault="001712C3" w:rsidP="00C275AE" w:rsidR="001712C3">
      <w:pPr>
        <w:jc w:val="both"/>
      </w:pPr>
    </w:p>
    <w:p w:rsidRDefault="001712C3" w:rsidP="00C275AE" w:rsidR="001712C3">
      <w:pPr>
        <w:jc w:val="both"/>
      </w:pPr>
    </w:p>
    <w:p w:rsidRDefault="001712C3" w:rsidP="00C275AE" w:rsidR="001712C3" w:rsidRPr="00B51854">
      <w:pPr>
        <w:jc w:val="both"/>
      </w:pPr>
      <w:bookmarkStart w:name="_GoBack" w:id="0"/>
      <w:bookmarkEnd w:id="0"/>
    </w:p>
    <w:sectPr w:rsidSect="004624D4" w:rsidR="001712C3" w:rsidRPr="00B51854">
      <w:head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5888" w:rsidP="00C45BBA" w:rsidR="000A5888">
      <w:r>
        <w:separator/>
      </w:r>
    </w:p>
  </w:endnote>
  <w:endnote w:id="0" w:type="continuationSeparator">
    <w:p w:rsidRDefault="000A5888" w:rsidP="00C45BBA" w:rsidR="000A58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5888" w:rsidP="00C45BBA" w:rsidR="000A5888">
      <w:r>
        <w:separator/>
      </w:r>
    </w:p>
  </w:footnote>
  <w:footnote w:id="0" w:type="continuationSeparator">
    <w:p w:rsidRDefault="000A5888" w:rsidP="00C45BBA" w:rsidR="000A58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1814" w:rsidP="00601814" w:rsidR="00601814" w:rsidRPr="00A15F9E">
    <w:pPr>
      <w:jc w:val="right"/>
    </w:pPr>
    <w:r w:rsidRPr="00A15F9E">
      <w:t>Posl</w:t>
    </w:r>
    <w:r>
      <w:t xml:space="preserve">ovni broj </w:t>
    </w:r>
    <w:r w:rsidRPr="00A15F9E">
      <w:t xml:space="preserve"> 7 St-</w:t>
    </w:r>
    <w:r w:rsidR="00501075">
      <w:t>454/2015-20</w:t>
    </w:r>
  </w:p>
  <w:p w:rsidRDefault="00C45BBA" w:rsidP="00601814" w:rsidR="00C45BBA" w:rsidRPr="006018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75AE"/>
    <w:rsid w:val="00037E74"/>
    <w:rsid w:val="00062884"/>
    <w:rsid w:val="00091369"/>
    <w:rsid w:val="000A5888"/>
    <w:rsid w:val="000A5CAD"/>
    <w:rsid w:val="000A756B"/>
    <w:rsid w:val="000C0E11"/>
    <w:rsid w:val="000D65F0"/>
    <w:rsid w:val="0015675F"/>
    <w:rsid w:val="001712C3"/>
    <w:rsid w:val="0017721B"/>
    <w:rsid w:val="00191D53"/>
    <w:rsid w:val="00197584"/>
    <w:rsid w:val="001B6628"/>
    <w:rsid w:val="001D0816"/>
    <w:rsid w:val="001D4AA3"/>
    <w:rsid w:val="001E0EE8"/>
    <w:rsid w:val="0020456D"/>
    <w:rsid w:val="0020496F"/>
    <w:rsid w:val="0024346B"/>
    <w:rsid w:val="00262C66"/>
    <w:rsid w:val="00263FF9"/>
    <w:rsid w:val="00267E60"/>
    <w:rsid w:val="002C6477"/>
    <w:rsid w:val="002F4B89"/>
    <w:rsid w:val="0030097F"/>
    <w:rsid w:val="0036678C"/>
    <w:rsid w:val="003770E3"/>
    <w:rsid w:val="00384FB3"/>
    <w:rsid w:val="003B5246"/>
    <w:rsid w:val="003C32E8"/>
    <w:rsid w:val="003D1860"/>
    <w:rsid w:val="00403810"/>
    <w:rsid w:val="00427EC5"/>
    <w:rsid w:val="00447CB3"/>
    <w:rsid w:val="004624D4"/>
    <w:rsid w:val="00470D34"/>
    <w:rsid w:val="004B6DF4"/>
    <w:rsid w:val="004B701E"/>
    <w:rsid w:val="004C6081"/>
    <w:rsid w:val="004F78B7"/>
    <w:rsid w:val="00501075"/>
    <w:rsid w:val="00531FC8"/>
    <w:rsid w:val="0054123B"/>
    <w:rsid w:val="0058250C"/>
    <w:rsid w:val="005921A2"/>
    <w:rsid w:val="005A0C67"/>
    <w:rsid w:val="005A3EFA"/>
    <w:rsid w:val="005B636A"/>
    <w:rsid w:val="005C676C"/>
    <w:rsid w:val="005C683A"/>
    <w:rsid w:val="005D3B7B"/>
    <w:rsid w:val="00601814"/>
    <w:rsid w:val="00632B51"/>
    <w:rsid w:val="00644F50"/>
    <w:rsid w:val="00694B0A"/>
    <w:rsid w:val="006E721F"/>
    <w:rsid w:val="006E7D5C"/>
    <w:rsid w:val="007040E5"/>
    <w:rsid w:val="007118C3"/>
    <w:rsid w:val="00721BC1"/>
    <w:rsid w:val="0072436D"/>
    <w:rsid w:val="00747FB5"/>
    <w:rsid w:val="00784765"/>
    <w:rsid w:val="007B3963"/>
    <w:rsid w:val="0085305D"/>
    <w:rsid w:val="00880AF0"/>
    <w:rsid w:val="008938E3"/>
    <w:rsid w:val="008B4555"/>
    <w:rsid w:val="008C17C6"/>
    <w:rsid w:val="00905AD2"/>
    <w:rsid w:val="00912B51"/>
    <w:rsid w:val="00942821"/>
    <w:rsid w:val="00964F3A"/>
    <w:rsid w:val="00973406"/>
    <w:rsid w:val="00976CC9"/>
    <w:rsid w:val="009B5E00"/>
    <w:rsid w:val="00A009B9"/>
    <w:rsid w:val="00A0752C"/>
    <w:rsid w:val="00A15478"/>
    <w:rsid w:val="00A2000F"/>
    <w:rsid w:val="00A31C30"/>
    <w:rsid w:val="00A4413C"/>
    <w:rsid w:val="00A70BDD"/>
    <w:rsid w:val="00A762EB"/>
    <w:rsid w:val="00A87BD0"/>
    <w:rsid w:val="00A962C8"/>
    <w:rsid w:val="00AA65D6"/>
    <w:rsid w:val="00AA7DAD"/>
    <w:rsid w:val="00AB439B"/>
    <w:rsid w:val="00B33EBE"/>
    <w:rsid w:val="00B51854"/>
    <w:rsid w:val="00B51CE0"/>
    <w:rsid w:val="00B87866"/>
    <w:rsid w:val="00BB7FE0"/>
    <w:rsid w:val="00BD007C"/>
    <w:rsid w:val="00BD3768"/>
    <w:rsid w:val="00C003F4"/>
    <w:rsid w:val="00C21785"/>
    <w:rsid w:val="00C275AE"/>
    <w:rsid w:val="00C45BBA"/>
    <w:rsid w:val="00C766A4"/>
    <w:rsid w:val="00C836DD"/>
    <w:rsid w:val="00CC2EB4"/>
    <w:rsid w:val="00CD75DE"/>
    <w:rsid w:val="00CD7EDE"/>
    <w:rsid w:val="00CE1089"/>
    <w:rsid w:val="00D00771"/>
    <w:rsid w:val="00D02FCC"/>
    <w:rsid w:val="00D056EB"/>
    <w:rsid w:val="00D21FB5"/>
    <w:rsid w:val="00D36FAD"/>
    <w:rsid w:val="00D44EE0"/>
    <w:rsid w:val="00D63673"/>
    <w:rsid w:val="00D72CC6"/>
    <w:rsid w:val="00DC1CB2"/>
    <w:rsid w:val="00DD0D62"/>
    <w:rsid w:val="00DE0D7F"/>
    <w:rsid w:val="00DE5946"/>
    <w:rsid w:val="00DE7DBB"/>
    <w:rsid w:val="00E17C66"/>
    <w:rsid w:val="00E5307F"/>
    <w:rsid w:val="00EC10BF"/>
    <w:rsid w:val="00ED2282"/>
    <w:rsid w:val="00ED5AA5"/>
    <w:rsid w:val="00F231A4"/>
    <w:rsid w:val="00F30230"/>
    <w:rsid w:val="00F37815"/>
    <w:rsid w:val="00F473BD"/>
    <w:rsid w:val="00F7063C"/>
    <w:rsid w:val="00F72133"/>
    <w:rsid w:val="00F852B7"/>
    <w:rsid w:val="00F86B1D"/>
    <w:rsid w:val="00FC3477"/>
    <w:rsid w:val="00FC4BA2"/>
    <w:rsid w:val="00FF2D1F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75A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5BBA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5BBA"/>
    <w:rPr>
      <w:bCs w:val="false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cs="Tahoma" w:hAnsi="Tahoma" w:ascii="Tahoma"/>
      <w:bCs w:val="false"/>
      <w:sz w:val="16"/>
      <w:szCs w:val="16"/>
      <w:lang w:eastAsia="hr-HR"/>
    </w:rPr>
  </w:style>
  <w:style w:customStyle="true" w:styleId="clanak" w:type="paragraph">
    <w:name w:val="clanak"/>
    <w:basedOn w:val="Normal"/>
    <w:rsid w:val="005C676C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5C676C"/>
    <w:pPr>
      <w:spacing w:afterAutospacing="true" w:after="100" w:beforeAutospacing="true" w:before="100"/>
    </w:pPr>
  </w:style>
  <w:style w:customStyle="true" w:styleId="t-12-9-fett-s" w:type="paragraph">
    <w:name w:val="t-12-9-fett-s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28"/>
      <w:szCs w:val="28"/>
    </w:rPr>
  </w:style>
  <w:style w:customStyle="true" w:styleId="tb-na16" w:type="paragraph">
    <w:name w:val="tb-na16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lineRule="auto" w:line="240" w:after="0"/>
      <w:jc w:val="left"/>
    </w:pPr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496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049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49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49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49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75A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5BBA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5BBA"/>
    <w:rPr>
      <w:bCs w:val="0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ascii="Tahoma" w:cs="Tahoma" w:hAnsi="Tahoma"/>
      <w:bCs w:val="0"/>
      <w:sz w:val="16"/>
      <w:szCs w:val="16"/>
      <w:lang w:eastAsia="hr-HR"/>
    </w:rPr>
  </w:style>
  <w:style w:customStyle="1" w:styleId="clanak" w:type="paragraph">
    <w:name w:val="clanak"/>
    <w:basedOn w:val="Normal"/>
    <w:rsid w:val="005C676C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5C676C"/>
    <w:pPr>
      <w:spacing w:after="100" w:afterAutospacing="1" w:before="100" w:beforeAutospacing="1"/>
    </w:pPr>
  </w:style>
  <w:style w:customStyle="1" w:styleId="t-12-9-fett-s" w:type="paragraph">
    <w:name w:val="t-12-9-fett-s"/>
    <w:basedOn w:val="Normal"/>
    <w:rsid w:val="005C676C"/>
    <w:pPr>
      <w:spacing w:after="100" w:afterAutospacing="1" w:before="100" w:beforeAutospacing="1"/>
      <w:jc w:val="center"/>
    </w:pPr>
    <w:rPr>
      <w:b/>
      <w:bCs/>
      <w:sz w:val="28"/>
      <w:szCs w:val="28"/>
    </w:rPr>
  </w:style>
  <w:style w:customStyle="1" w:styleId="tb-na16" w:type="paragraph">
    <w:name w:val="tb-na16"/>
    <w:basedOn w:val="Normal"/>
    <w:rsid w:val="005C676C"/>
    <w:pPr>
      <w:spacing w:after="100" w:afterAutospacing="1" w:before="100" w:beforeAutospacing="1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after="0" w:line="240" w:lineRule="auto"/>
      <w:jc w:val="left"/>
    </w:pPr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496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049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49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49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49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5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46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81880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4727602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57044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59010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561103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St-454/2015</izvorni_sadrzaj>
    <derivirana_varijabla naziv="DomainObject.Predmet.OznakaBroj_1">St-454/2015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STRENA d.o.o.  Opatija zastupanog po punomoćniku Odvjetničko društvo Marčan i partneri; Igor Tomić</izvorni_sadrzaj>
    <derivirana_varijabla naziv="DomainObject.Predmet.ProtustrankaFormated_1">  STRENA d.o.o.  Opatija zastupanog po punomoćniku Odvjetničko društvo Marčan i partneri; Igor Tomić</derivirana_varijabla>
  </DomainObject.Predmet.ProtustrankaFormated>
  <DomainObject.Predmet.ProtustrankaFormatedOIB>
    <izvorni_sadrzaj>  STRENA d.o.o.  Opatija, OIB 94047185400 zastupanog po punomoćniku Odvjetničko društvo Marčan i partneri; Igor Tomić</izvorni_sadrzaj>
    <derivirana_varijabla naziv="DomainObject.Predmet.ProtustrankaFormatedOIB_1">  STRENA d.o.o.  Opatija, OIB 94047185400 zastupanog po punomoćniku Odvjetničko društvo Marčan i partneri; Igor Tomić</derivirana_varijabla>
  </DomainObject.Predmet.ProtustrankaFormatedOIB>
  <DomainObject.Predmet.ProtustrankaFormatedWithAdress>
    <izvorni_sadrzaj> STRENA d.o.o.  Opatija, Antona Raspora 6, 51410 Opatija zastupanog po punomoćniku Odvjetničko društvo Marčan i partneri; Igor Tomić</izvorni_sadrzaj>
    <derivirana_varijabla naziv="DomainObject.Predmet.ProtustrankaFormatedWithAdress_1"> STRENA d.o.o.  Opatija, Antona Raspora 6, 51410 Opatija zastupanog po punomoćniku Odvjetničko društvo Marčan i partneri; Igor Tomić</derivirana_varijabla>
  </DomainObject.Predmet.ProtustrankaFormatedWithAdress>
  <DomainObject.Predmet.ProtustrankaFormatedWithAdressOIB>
    <izvorni_sadrzaj> STRENA d.o.o.  Opatija, OIB 94047185400, Antona Raspora 6, 51410 Opatija zastupanog po punomoćniku Odvjetničko društvo Marčan i partneri; Igor Tomić</izvorni_sadrzaj>
    <derivirana_varijabla naziv="DomainObject.Predmet.ProtustrankaFormatedWithAdressOIB_1"> STRENA d.o.o.  Opatija, OIB 94047185400, Antona Raspora 6, 51410 Opatija zastupanog po punomoćniku Odvjetničko društvo Marčan i partneri; Igor Tomić</derivirana_varijabla>
  </DomainObject.Predmet.ProtustrankaFormatedWithAdressOIB>
  <DomainObject.Predmet.ProtustrankaWithAdress>
    <izvorni_sadrzaj>STRENA d.o.o.  Opatija Antona Raspora 6, 51410 Opatija</izvorni_sadrzaj>
    <derivirana_varijabla naziv="DomainObject.Predmet.ProtustrankaWithAdress_1">STRENA d.o.o.  Opatija Antona Raspora 6, 51410 Opatija</derivirana_varijabla>
  </DomainObject.Predmet.ProtustrankaWithAdress>
  <DomainObject.Predmet.ProtustrankaWithAdressOIB>
    <izvorni_sadrzaj>STRENA d.o.o.  Opatija, OIB 94047185400, Antona Raspora 6, 51410 Opatija</izvorni_sadrzaj>
    <derivirana_varijabla naziv="DomainObject.Predmet.ProtustrankaWithAdressOIB_1">STRENA d.o.o.  Opatija, OIB 94047185400, Antona Raspora 6, 51410 Opatija</derivirana_varijabla>
  </DomainObject.Predmet.ProtustrankaWithAdressOIB>
  <DomainObject.Predmet.ProtustrankaNazivFormated>
    <izvorni_sadrzaj>STRENA d.o.o.  Opatija</izvorni_sadrzaj>
    <derivirana_varijabla naziv="DomainObject.Predmet.ProtustrankaNazivFormated_1">STRENA d.o.o.  Opatija</derivirana_varijabla>
  </DomainObject.Predmet.ProtustrankaNazivFormated>
  <DomainObject.Predmet.ProtustrankaNazivFormatedOIB>
    <izvorni_sadrzaj>STRENA d.o.o.  Opatija, OIB 94047185400</izvorni_sadrzaj>
    <derivirana_varijabla naziv="DomainObject.Predmet.ProtustrankaNazivFormatedOIB_1">STRENA d.o.o.  Opatija, OIB 94047185400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STRENA d.o.o.  Opatija zastupanog po punomoćniku Odvjetničko društvo Marčan i partneri; Igor Tomić</item>
    </izvorni_sadrzaj>
    <derivirana_varijabla naziv="DomainObject.Predmet.ProtuStrankaListFormated_1">
      <item>STRENA d.o.o.  Opatija zastupanog po punomoćniku Odvjetničko društvo Marčan i partneri; Igor Tomić</item>
    </derivirana_varijabla>
  </DomainObject.Predmet.ProtuStrankaListFormated>
  <DomainObject.Predmet.ProtuStrankaListFormatedOIB>
    <izvorni_sadrzaj>
      <item>STRENA d.o.o.  Opatija, OIB 94047185400 zastupanog po punomoćniku Odvjetničko društvo Marčan i partneri; Igor Tomić</item>
    </izvorni_sadrzaj>
    <derivirana_varijabla naziv="DomainObject.Predmet.ProtuStrankaListFormatedOIB_1">
      <item>STRENA d.o.o.  Opatija, OIB 94047185400 zastupanog po punomoćniku Odvjetničko društvo Marčan i partneri; Igor Tomić</item>
    </derivirana_varijabla>
  </DomainObject.Predmet.ProtuStrankaListFormatedOIB>
  <DomainObject.Predmet.ProtuStrankaListFormatedWithAdress>
    <izvorni_sadrzaj>
      <item>STRENA d.o.o.  Opatija, Antona Raspora 6, 51410 Opatija zastupanog po punomoćniku Odvjetničko društvo Marčan i partneri; Igor Tomić</item>
    </izvorni_sadrzaj>
    <derivirana_varijabla naziv="DomainObject.Predmet.ProtuStrankaListFormatedWithAdress_1">
      <item>STRENA d.o.o.  Opatija, Antona Raspora 6, 51410 Opatija zastupanog po punomoćniku Odvjetničko društvo Marčan i partneri; Igor Tomić</item>
    </derivirana_varijabla>
  </DomainObject.Predmet.ProtuStrankaListFormatedWithAdress>
  <DomainObject.Predmet.ProtuStrankaListFormatedWithAdressOIB>
    <izvorni_sadrzaj>
      <item>STRENA d.o.o.  Opatija, OIB 94047185400, Antona Raspora 6, 51410 Opatija zastupanog po punomoćniku Odvjetničko društvo Marčan i partneri; Igor Tomić</item>
    </izvorni_sadrzaj>
    <derivirana_varijabla naziv="DomainObject.Predmet.ProtuStrankaListFormatedWithAdressOIB_1">
      <item>STRENA d.o.o.  Opatija, OIB 94047185400, Antona Raspora 6, 51410 Opatija zastupanog po punomoćniku Odvjetničko društvo Marčan i partneri; Igor Tomić</item>
    </derivirana_varijabla>
  </DomainObject.Predmet.ProtuStrankaListFormatedWithAdressOIB>
  <DomainObject.Predmet.ProtuStrankaListNazivFormated>
    <izvorni_sadrzaj>
      <item>STRENA d.o.o.  Opatija</item>
    </izvorni_sadrzaj>
    <derivirana_varijabla naziv="DomainObject.Predmet.ProtuStrankaListNazivFormated_1">
      <item>STRENA d.o.o.  Opatija</item>
    </derivirana_varijabla>
  </DomainObject.Predmet.ProtuStrankaListNazivFormated>
  <DomainObject.Predmet.ProtuStrankaListNazivFormatedOIB>
    <izvorni_sadrzaj>
      <item>STRENA d.o.o.  Opatija, OIB 94047185400</item>
    </izvorni_sadrzaj>
    <derivirana_varijabla naziv="DomainObject.Predmet.ProtuStrankaListNazivFormatedOIB_1">
      <item>STRENA d.o.o.  Opatija, OIB 94047185400</item>
    </derivirana_varijabla>
  </DomainObject.Predmet.ProtuStrankaListNazivFormatedOIB>
  <DomainObject.Predmet.OstaliListFormated>
    <izvorni_sadrzaj>
      <item>Odvjetničko društvo Marčan i partneri punomoćnik sudionika u postupku STRENA d.o.o.  Opatija</item>
      <item>Igor Tomić punomoćnik sudionika u postupku STRENA d.o.o.  Opatija</item>
    </izvorni_sadrzaj>
    <derivirana_varijabla naziv="DomainObject.Predmet.OstaliListFormated_1">
      <item>Odvjetničko društvo Marčan i partneri punomoćnik sudionika u postupku STRENA d.o.o.  Opatija</item>
      <item>Igor Tomić punomoćnik sudionika u postupku STRENA d.o.o.  Opatija</item>
    </derivirana_varijabla>
  </DomainObject.Predmet.OstaliListFormated>
  <DomainObject.Predmet.OstaliListFormatedOIB>
    <izvorni_sadrzaj>
      <item>Odvjetničko društvo Marčan i partneri punomoćnik sudionika u postupku STRENA d.o.o.  Opatija</item>
      <item>Igor Tomić, OIB 82559046181 punomoćnik sudionika u postupku STRENA d.o.o.  Opatija</item>
    </izvorni_sadrzaj>
    <derivirana_varijabla naziv="DomainObject.Predmet.OstaliListFormatedOIB_1">
      <item>Odvjetničko društvo Marčan i partneri punomoćnik sudionika u postupku STRENA d.o.o.  Opatija</item>
      <item>Igor Tomić, OIB 82559046181 punomoćnik sudionika u postupku STRENA d.o.o.  Opatija</item>
    </derivirana_varijabla>
  </DomainObject.Predmet.OstaliListFormatedOIB>
  <DomainObject.Predmet.OstaliListFormatedWithAdress>
    <izvorni_sadrzaj>
      <item>Odvjetničko društvo Marčan i partneri, Prolaz Marije Krucifikse Kozulić 2, 51000 Rijeka punomoćnik sudionika u postupku STRENA d.o.o.  Opatija</item>
      <item>Igor Tomić, Ulica Antona Raspora 6, 51410 Opatija punomoćnik sudionika u postupku STRENA d.o.o.  Opatija</item>
    </izvorni_sadrzaj>
    <derivirana_varijabla naziv="DomainObject.Predmet.OstaliListFormatedWithAdress_1">
      <item>Odvjetničko društvo Marčan i partneri, Prolaz Marije Krucifikse Kozulić 2, 51000 Rijeka punomoćnik sudionika u postupku STRENA d.o.o.  Opatija</item>
      <item>Igor Tomić, Ulica Antona Raspora 6, 51410 Opatija punomoćnik sudionika u postupku STRENA d.o.o.  Opatija</item>
    </derivirana_varijabla>
  </DomainObject.Predmet.OstaliListFormatedWithAdress>
  <DomainObject.Predmet.OstaliListFormatedWithAdressOIB>
    <izvorni_sadrzaj>
      <item>Odvjetničko društvo Marčan i partneri, Prolaz Marije Krucifikse Kozulić 2, 51000 Rijeka punomoćnik sudionika u postupku STRENA d.o.o.  Opatija</item>
      <item>Igor Tomić, OIB 82559046181, Ulica Antona Raspora 6, 51410 Opatija punomoćnik sudionika u postupku STRENA d.o.o.  Opatija</item>
    </izvorni_sadrzaj>
    <derivirana_varijabla naziv="DomainObject.Predmet.OstaliListFormatedWithAdressOIB_1">
      <item>Odvjetničko društvo Marčan i partneri, Prolaz Marije Krucifikse Kozulić 2, 51000 Rijeka punomoćnik sudionika u postupku STRENA d.o.o.  Opatija</item>
      <item>Igor Tomić, OIB 82559046181, Ulica Antona Raspora 6, 51410 Opatija punomoćnik sudionika u postupku STRENA d.o.o.  Opatija</item>
    </derivirana_varijabla>
  </DomainObject.Predmet.OstaliListFormatedWithAdressOIB>
  <DomainObject.Predmet.OstaliListNazivFormated>
    <izvorni_sadrzaj>
      <item>Odvjetničko društvo Marčan i partneri</item>
      <item>Igor Tomić</item>
    </izvorni_sadrzaj>
    <derivirana_varijabla naziv="DomainObject.Predmet.OstaliListNazivFormated_1">
      <item>Odvjetničko društvo Marčan i partneri</item>
      <item>Igor Tomić</item>
    </derivirana_varijabla>
  </DomainObject.Predmet.OstaliListNazivFormated>
  <DomainObject.Predmet.OstaliListNazivFormatedOIB>
    <izvorni_sadrzaj>
      <item>Odvjetničko društvo Marčan i partneri</item>
      <item>Igor Tomić, OIB 82559046181</item>
    </izvorni_sadrzaj>
    <derivirana_varijabla naziv="DomainObject.Predmet.OstaliListNazivFormatedOIB_1">
      <item>Odvjetničko društvo Marčan i partneri</item>
      <item>Igor Tomić, OIB 82559046181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STRENA d.o.o.  Opatija</izvorni_sadrzaj>
    <derivirana_varijabla naziv="DomainObject.Predmet.ProtustrankaIDrugi_1">STRENA d.o.o.  Opatija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STRENA d.o.o.  Opatija, OIB 94047185400, Antona Raspora 6, 51410 Opatija</izvorni_sadrzaj>
    <derivirana_varijabla naziv="DomainObject.Predmet.ProtustrankaIDrugiAdressOIB_1">STRENA d.o.o.  Opatija, OIB 94047185400, Antona Raspora 6,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STRENA d.o.o.  Opatija</item>
      <item>Odvjetničko društvo Marčan i partneri</item>
      <item>Igor Tomić</item>
    </izvorni_sadrzaj>
    <derivirana_varijabla naziv="DomainObject.Predmet.SudioniciListNaziv_1">
      <item>FINA  Rijeka</item>
      <item>STRENA d.o.o.  Opatija</item>
      <item>Odvjetničko društvo Marčan i partneri</item>
      <item>Igor Tomić</item>
    </derivirana_varijabla>
  </DomainObject.Predmet.SudioniciListNaziv>
  <DomainObject.Predmet.SudioniciListAdressOIB>
    <izvorni_sadrzaj>
      <item>FINA  Rijeka, OIB 85821130368, Frana Kurelca 8,51000 Rijeka</item>
      <item>STRENA d.o.o.  Opatija, OIB 94047185400, Antona Raspora 6,51410 Opatija</item>
      <item>Odvjetničko društvo Marčan i partneri, Prolaz Marije Krucifikse Kozulić 2,51000 Rijeka</item>
      <item>Igor Tomić, OIB 82559046181, Ulica Antona Raspora 6,51410 Opatija</item>
    </izvorni_sadrzaj>
    <derivirana_varijabla naziv="DomainObject.Predmet.SudioniciListAdressOIB_1">
      <item>FINA  Rijeka, OIB 85821130368, Frana Kurelca 8,51000 Rijeka</item>
      <item>STRENA d.o.o.  Opatija, OIB 94047185400, Antona Raspora 6,51410 Opatija</item>
      <item>Odvjetničko društvo Marčan i partneri, Prolaz Marije Krucifikse Kozulić 2,51000 Rijeka</item>
      <item>Igor Tomić, OIB 82559046181, Ulica Antona Raspora 6,51410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94047185400</item>
      <item>, OIB null</item>
      <item>, OIB 82559046181</item>
    </izvorni_sadrzaj>
    <derivirana_varijabla naziv="DomainObject.Predmet.SudioniciListNazivOIB_1">
      <item>, OIB 85821130368</item>
      <item>, OIB 94047185400</item>
      <item>, OIB null</item>
      <item>, OIB 82559046181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D5C1C6-A026-4B57-8B0C-8A1438E3A0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2778</properties:Characters>
  <properties:Lines>76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2017-06-05T07:42:00Z</dcterms:created>
  <dc:creator>Liljana Ugrin</dc:creator>
  <cp:lastModifiedBy>Tanja Fidel</cp:lastModifiedBy>
  <cp:lastPrinted>2017-06-05T08:48:00Z</cp:lastPrinted>
  <dcterms:modified xmlns:xsi="http://www.w3.org/2001/XMLSchema-instance" xsi:type="dcterms:W3CDTF">2017-06-05T08:49:00Z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