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df0c" w14:paraId="4c4df0c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DA697E">
        <w:rPr>
          <w:rFonts w:hAnsi="Times New Roman" w:ascii="Times New Roman"/>
        </w:rPr>
        <w:t>6359/16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>
        <w:rPr>
          <w:rFonts w:hAnsi="Times New Roman" w:ascii="Times New Roman"/>
        </w:rPr>
        <w:t xml:space="preserve">dužnikom </w:t>
      </w:r>
      <w:r w:rsidR="00DA697E" w:rsidRPr="00DA697E">
        <w:rPr>
          <w:rFonts w:hAnsi="Times New Roman" w:ascii="Times New Roman"/>
        </w:rPr>
        <w:t>TOUT VA BIEN ! j.d.o.o. za filmsku produkciju i audiovizualnu djelatnost</w:t>
      </w:r>
      <w:r w:rsidR="00DA697E">
        <w:rPr>
          <w:rFonts w:hAnsi="Times New Roman" w:ascii="Times New Roman"/>
        </w:rPr>
        <w:t>, Zagreb, Hvarska 8, OIB: 06871095901</w:t>
      </w:r>
      <w:r w:rsidR="00BF568D">
        <w:rPr>
          <w:rFonts w:hAnsi="Times New Roman" w:ascii="Times New Roman"/>
        </w:rPr>
        <w:t>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DA697E">
        <w:rPr>
          <w:rFonts w:hAnsi="Times New Roman" w:ascii="Times New Roman"/>
        </w:rPr>
        <w:t>19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A697E" w:rsidRPr="00DA697E">
        <w:rPr>
          <w:rFonts w:hAnsi="Times New Roman" w:ascii="Times New Roman"/>
        </w:rPr>
        <w:t>TOUT VA BIEN ! j.d.o.o. za filmsku produkciju i audiovizualnu djelatnost</w:t>
      </w:r>
      <w:r w:rsidR="00DA697E">
        <w:rPr>
          <w:rFonts w:hAnsi="Times New Roman" w:ascii="Times New Roman"/>
        </w:rPr>
        <w:t>, Zagreb, Hvarska 8, OIB: 06871095901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A697E">
        <w:rPr>
          <w:rFonts w:hAnsi="Times New Roman" w:ascii="Times New Roman"/>
        </w:rPr>
        <w:t>635916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DA697E">
        <w:rPr>
          <w:rFonts w:hAnsi="Times New Roman" w:ascii="Times New Roman"/>
        </w:rPr>
        <w:t>19.</w:t>
      </w:r>
      <w:r w:rsidR="00CC674D">
        <w:rPr>
          <w:rFonts w:hAnsi="Times New Roman" w:ascii="Times New Roman"/>
        </w:rPr>
        <w:t xml:space="preserve"> rujna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D94214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BF568D">
        <w:rPr>
          <w:rFonts w:hAnsi="Times New Roman" w:ascii="Times New Roman"/>
        </w:rPr>
        <w:t>,v.r.</w:t>
      </w:r>
    </w:p>
    <w:p w:rsidRDefault="00BF568D" w:rsidP="00D94214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BF568D" w:rsidP="00D94214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BF568D" w:rsidR="00D94214" w:rsidRPr="00D94214">
      <w:pPr>
        <w:pStyle w:val="Odlomakpopisa"/>
        <w:jc w:val="both"/>
        <w:rPr>
          <w:rFonts w:hAnsi="Times New Roman" w:ascii="Times New Roman"/>
        </w:rPr>
      </w:pPr>
    </w:p>
    <w:sectPr w:rsidSect="00821309" w:rsidR="00D94214" w:rsidRPr="00D9421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2F4" w:rsidP="00A83AC6" w:rsidR="000C52F4">
      <w:r>
        <w:separator/>
      </w:r>
    </w:p>
  </w:endnote>
  <w:endnote w:id="0" w:type="continuationSeparator">
    <w:p w:rsidRDefault="000C52F4" w:rsidP="00A83AC6" w:rsidR="000C5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2F4" w:rsidP="00A83AC6" w:rsidR="000C52F4">
      <w:r>
        <w:separator/>
      </w:r>
    </w:p>
  </w:footnote>
  <w:footnote w:id="0" w:type="continuationSeparator">
    <w:p w:rsidRDefault="000C52F4" w:rsidP="00A83AC6" w:rsidR="000C52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5107D1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DA697E">
      <w:rPr>
        <w:rFonts w:hAnsi="Times New Roman" w:ascii="Times New Roman"/>
      </w:rPr>
      <w:t>6359/16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91756"/>
    <w:rsid w:val="000C52F4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07D1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75CA6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7AB9"/>
    <w:rsid w:val="00D301E4"/>
    <w:rsid w:val="00D73567"/>
    <w:rsid w:val="00D73568"/>
    <w:rsid w:val="00D83115"/>
    <w:rsid w:val="00D94214"/>
    <w:rsid w:val="00DA697E"/>
    <w:rsid w:val="00DC1596"/>
    <w:rsid w:val="00DC30D9"/>
    <w:rsid w:val="00DE5A25"/>
    <w:rsid w:val="00E00E55"/>
    <w:rsid w:val="00E270CF"/>
    <w:rsid w:val="00ED1D4D"/>
    <w:rsid w:val="00EE5FBB"/>
    <w:rsid w:val="00EE620B"/>
    <w:rsid w:val="00F0636B"/>
    <w:rsid w:val="00F33BE0"/>
    <w:rsid w:val="00F776E4"/>
    <w:rsid w:val="00FA71D4"/>
    <w:rsid w:val="00FB00A5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6359</izvorni_sadrzaj>
    <derivirana_varijabla naziv="DomainObject.Predmet.Broj_1">6359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St-6359/2016</izvorni_sadrzaj>
    <derivirana_varijabla naziv="DomainObject.Predmet.OznakaBroj_1">St-6359/2016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TOUT VA BIEN ! j.d.o.o. za filmsku produkciju i audiovizualnu djelatnost zastupanog po punomoćniku NIVES ZEMBA</izvorni_sadrzaj>
    <derivirana_varijabla naziv="DomainObject.Predmet.ProtustrankaFormated_1">  TOUT VA BIEN ! j.d.o.o. za filmsku produkciju i audiovizualnu djelatnost zastupanog po punomoćniku NIVES ZEMBA</derivirana_varijabla>
  </DomainObject.Predmet.ProtustrankaFormated>
  <DomainObject.Predmet.ProtustrankaFormatedOIB>
    <izvorni_sadrzaj>  TOUT VA BIEN ! j.d.o.o. za filmsku produkciju i audiovizualnu djelatnost, OIB 06871095901 zastupanog po punomoćniku NIVES ZEMBA</izvorni_sadrzaj>
    <derivirana_varijabla naziv="DomainObject.Predmet.ProtustrankaFormatedOIB_1">  TOUT VA BIEN ! j.d.o.o. za filmsku produkciju i audiovizualnu djelatnost, OIB 06871095901 zastupanog po punomoćniku NIVES ZEMBA</derivirana_varijabla>
  </DomainObject.Predmet.ProtustrankaFormatedOIB>
  <DomainObject.Predmet.ProtustrankaFormatedWithAdress>
    <izvorni_sadrzaj> TOUT VA BIEN ! j.d.o.o. za filmsku produkciju i audiovizualnu djelatnost, Hvarska 8, 10000 Zagreb zastupanog po punomoćniku NIVES ZEMBA</izvorni_sadrzaj>
    <derivirana_varijabla naziv="DomainObject.Predmet.ProtustrankaFormatedWithAdress_1"> TOUT VA BIEN ! j.d.o.o. za filmsku produkciju i audiovizualnu djelatnost, Hvarska 8, 10000 Zagreb zastupanog po punomoćniku NIVES ZEMBA</derivirana_varijabla>
  </DomainObject.Predmet.ProtustrankaFormatedWithAdress>
  <DomainObject.Predmet.ProtustrankaFormatedWithAdressOIB>
    <izvorni_sadrzaj> TOUT VA BIEN ! j.d.o.o. za filmsku produkciju i audiovizualnu djelatnost, OIB 06871095901, Hvarska 8, 10000 Zagreb zastupanog po punomoćniku NIVES ZEMBA</izvorni_sadrzaj>
    <derivirana_varijabla naziv="DomainObject.Predmet.ProtustrankaFormatedWithAdressOIB_1"> TOUT VA BIEN ! j.d.o.o. za filmsku produkciju i audiovizualnu djelatnost, OIB 06871095901, Hvarska 8, 10000 Zagreb zastupanog po punomoćniku NIVES ZEMBA</derivirana_varijabla>
  </DomainObject.Predmet.ProtustrankaFormatedWithAdressOIB>
  <DomainObject.Predmet.ProtustrankaWithAdress>
    <izvorni_sadrzaj>TOUT VA BIEN ! j.d.o.o. za filmsku produkciju i audiovizualnu djelatnost Hvarska 8, 10000 Zagreb</izvorni_sadrzaj>
    <derivirana_varijabla naziv="DomainObject.Predmet.ProtustrankaWithAdress_1">TOUT VA BIEN ! j.d.o.o. za filmsku produkciju i audiovizualnu djelatnost Hvarska 8, 10000 Zagreb</derivirana_varijabla>
  </DomainObject.Predmet.ProtustrankaWithAdress>
  <DomainObject.Predmet.ProtustrankaWithAdressOIB>
    <izvorni_sadrzaj>TOUT VA BIEN ! j.d.o.o. za filmsku produkciju i audiovizualnu djelatnost, OIB 06871095901, Hvarska 8, 10000 Zagreb</izvorni_sadrzaj>
    <derivirana_varijabla naziv="DomainObject.Predmet.ProtustrankaWithAdressOIB_1">TOUT VA BIEN ! j.d.o.o. za filmsku produkciju i audiovizualnu djelatnost, OIB 06871095901, Hvarska 8, 10000 Zagreb</derivirana_varijabla>
  </DomainObject.Predmet.ProtustrankaWithAdressOIB>
  <DomainObject.Predmet.ProtustrankaNazivFormated>
    <izvorni_sadrzaj>TOUT VA BIEN ! j.d.o.o. za filmsku produkciju i audiovizualnu djelatnost</izvorni_sadrzaj>
    <derivirana_varijabla naziv="DomainObject.Predmet.ProtustrankaNazivFormated_1">TOUT VA BIEN ! j.d.o.o. za filmsku produkciju i audiovizualnu djelatnost</derivirana_varijabla>
  </DomainObject.Predmet.ProtustrankaNazivFormated>
  <DomainObject.Predmet.ProtustrankaNazivFormatedOIB>
    <izvorni_sadrzaj>TOUT VA BIEN ! j.d.o.o. za filmsku produkciju i audiovizualnu djelatnost, OIB 06871095901</izvorni_sadrzaj>
    <derivirana_varijabla naziv="DomainObject.Predmet.ProtustrankaNazivFormatedOIB_1">TOUT VA BIEN ! j.d.o.o. za filmsku produkciju i audiovizualnu djelatnost, OIB 06871095901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TOUT VA BIEN ! j.d.o.o. za filmsku produkciju i audiovizualnu djelatnost zastupanog po punomoćniku NIVES ZEMBA</item>
    </izvorni_sadrzaj>
    <derivirana_varijabla naziv="DomainObject.Predmet.ProtuStrankaListFormated_1">
      <item>TOUT VA BIEN ! j.d.o.o. za filmsku produkciju i audiovizualnu djelatnost zastupanog po punomoćniku NIVES ZEMBA</item>
    </derivirana_varijabla>
  </DomainObject.Predmet.ProtuStrankaListFormated>
  <DomainObject.Predmet.ProtuStrankaListFormatedOIB>
    <izvorni_sadrzaj>
      <item>TOUT VA BIEN ! j.d.o.o. za filmsku produkciju i audiovizualnu djelatnost, OIB 06871095901 zastupanog po punomoćniku NIVES ZEMBA</item>
    </izvorni_sadrzaj>
    <derivirana_varijabla naziv="DomainObject.Predmet.ProtuStrankaListFormatedOIB_1">
      <item>TOUT VA BIEN ! j.d.o.o. za filmsku produkciju i audiovizualnu djelatnost, OIB 06871095901 zastupanog po punomoćniku NIVES ZEMBA</item>
    </derivirana_varijabla>
  </DomainObject.Predmet.ProtuStrankaListFormatedOIB>
  <DomainObject.Predmet.ProtuStrankaListFormatedWithAdress>
    <izvorni_sadrzaj>
      <item>TOUT VA BIEN ! j.d.o.o. za filmsku produkciju i audiovizualnu djelatnost, Hvarska 8, 10000 Zagreb zastupanog po punomoćniku NIVES ZEMBA</item>
    </izvorni_sadrzaj>
    <derivirana_varijabla naziv="DomainObject.Predmet.ProtuStrankaListFormatedWithAdress_1">
      <item>TOUT VA BIEN ! j.d.o.o. za filmsku produkciju i audiovizualnu djelatnost, Hvarska 8, 10000 Zagreb zastupanog po punomoćniku NIVES ZEMBA</item>
    </derivirana_varijabla>
  </DomainObject.Predmet.ProtuStrankaListFormatedWithAdress>
  <DomainObject.Predmet.ProtuStrankaListFormatedWithAdressOIB>
    <izvorni_sadrzaj>
      <item>TOUT VA BIEN ! j.d.o.o. za filmsku produkciju i audiovizualnu djelatnost, OIB 06871095901, Hvarska 8, 10000 Zagreb zastupanog po punomoćniku NIVES ZEMBA</item>
    </izvorni_sadrzaj>
    <derivirana_varijabla naziv="DomainObject.Predmet.ProtuStrankaListFormatedWithAdressOIB_1">
      <item>TOUT VA BIEN ! j.d.o.o. za filmsku produkciju i audiovizualnu djelatnost, OIB 06871095901, Hvarska 8, 10000 Zagreb zastupanog po punomoćniku NIVES ZEMBA</item>
    </derivirana_varijabla>
  </DomainObject.Predmet.ProtuStrankaListFormatedWithAdressOIB>
  <DomainObject.Predmet.ProtuStrankaListNazivFormated>
    <izvorni_sadrzaj>
      <item>TOUT VA BIEN ! j.d.o.o. za filmsku produkciju i audiovizualnu djelatnost</item>
    </izvorni_sadrzaj>
    <derivirana_varijabla naziv="DomainObject.Predmet.ProtuStrankaListNazivFormated_1">
      <item>TOUT VA BIEN ! j.d.o.o. za filmsku produkciju i audiovizualnu djelatnost</item>
    </derivirana_varijabla>
  </DomainObject.Predmet.ProtuStrankaListNazivFormated>
  <DomainObject.Predmet.ProtuStrankaListNazivFormatedOIB>
    <izvorni_sadrzaj>
      <item>TOUT VA BIEN ! j.d.o.o. za filmsku produkciju i audiovizualnu djelatnost, OIB 06871095901</item>
    </izvorni_sadrzaj>
    <derivirana_varijabla naziv="DomainObject.Predmet.ProtuStrankaListNazivFormatedOIB_1">
      <item>TOUT VA BIEN ! j.d.o.o. za filmsku produkciju i audiovizualnu djelatnost, OIB 06871095901</item>
    </derivirana_varijabla>
  </DomainObject.Predmet.ProtuStrankaListNazivFormatedOIB>
  <DomainObject.Predmet.OstaliListFormated>
    <izvorni_sadrzaj>
      <item>NIVES ZEMBA punomoćnik sudionika u postupku TOUT VA BIEN ! j.d.o.o. za filmsku produkciju i audiovizualnu djelatnost</item>
    </izvorni_sadrzaj>
    <derivirana_varijabla naziv="DomainObject.Predmet.OstaliListFormated_1">
      <item>NIVES ZEMBA punomoćnik sudionika u postupku TOUT VA BIEN ! j.d.o.o. za filmsku produkciju i audiovizualnu djelatnost</item>
    </derivirana_varijabla>
  </DomainObject.Predmet.OstaliListFormated>
  <DomainObject.Predmet.OstaliListFormatedOIB>
    <izvorni_sadrzaj>
      <item>NIVES ZEMBA, OIB 59582304208 punomoćnik sudionika u postupku TOUT VA BIEN ! j.d.o.o. za filmsku produkciju i audiovizualnu djelatnost</item>
    </izvorni_sadrzaj>
    <derivirana_varijabla naziv="DomainObject.Predmet.OstaliListFormatedOIB_1">
      <item>NIVES ZEMBA, OIB 59582304208 punomoćnik sudionika u postupku TOUT VA BIEN ! j.d.o.o. za filmsku produkciju i audiovizualnu djelatnost</item>
    </derivirana_varijabla>
  </DomainObject.Predmet.OstaliListFormatedOIB>
  <DomainObject.Predmet.OstaliListFormatedWithAdress>
    <izvorni_sadrzaj>
      <item>NIVES ZEMBA, Side Košutić 2, 10000 Zagreb punomoćnik sudionika u postupku TOUT VA BIEN ! j.d.o.o. za filmsku produkciju i audiovizualnu djelatnost</item>
    </izvorni_sadrzaj>
    <derivirana_varijabla naziv="DomainObject.Predmet.OstaliListFormatedWithAdress_1">
      <item>NIVES ZEMBA, Side Košutić 2, 10000 Zagreb punomoćnik sudionika u postupku TOUT VA BIEN ! j.d.o.o. za filmsku produkciju i audiovizualnu djelatnost</item>
    </derivirana_varijabla>
  </DomainObject.Predmet.OstaliListFormatedWithAdress>
  <DomainObject.Predmet.OstaliListFormatedWithAdressOIB>
    <izvorni_sadrzaj>
      <item>NIVES ZEMBA, OIB 59582304208, Side Košutić 2, 10000 Zagreb punomoćnik sudionika u postupku TOUT VA BIEN ! j.d.o.o. za filmsku produkciju i audiovizualnu djelatnost</item>
    </izvorni_sadrzaj>
    <derivirana_varijabla naziv="DomainObject.Predmet.OstaliListFormatedWithAdressOIB_1">
      <item>NIVES ZEMBA, OIB 59582304208, Side Košutić 2, 10000 Zagreb punomoćnik sudionika u postupku TOUT VA BIEN ! j.d.o.o. za filmsku produkciju i audiovizualnu djelatnost</item>
    </derivirana_varijabla>
  </DomainObject.Predmet.OstaliListFormatedWithAdressOIB>
  <DomainObject.Predmet.OstaliListNazivFormated>
    <izvorni_sadrzaj>
      <item>NIVES ZEMBA</item>
    </izvorni_sadrzaj>
    <derivirana_varijabla naziv="DomainObject.Predmet.OstaliListNazivFormated_1">
      <item>NIVES ZEMBA</item>
    </derivirana_varijabla>
  </DomainObject.Predmet.OstaliListNazivFormated>
  <DomainObject.Predmet.OstaliListNazivFormatedOIB>
    <izvorni_sadrzaj>
      <item>NIVES ZEMBA, OIB 59582304208</item>
    </izvorni_sadrzaj>
    <derivirana_varijabla naziv="DomainObject.Predmet.OstaliListNazivFormatedOIB_1">
      <item>NIVES ZEMBA, OIB 59582304208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TOUT VA BIEN ! j.d.o.o. za filmsku produkciju i audiovizualnu djelatnost</izvorni_sadrzaj>
    <derivirana_varijabla naziv="DomainObject.Predmet.ProtustrankaIDrugi_1">TOUT VA BIEN ! j.d.o.o. za filmsku produkciju i audiovizualnu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TOUT VA BIEN ! j.d.o.o. za filmsku produkciju i audiovizualnu djelatnost, OIB 06871095901, Hvarska 8, 10000 Zagreb</izvorni_sadrzaj>
    <derivirana_varijabla naziv="DomainObject.Predmet.ProtustrankaIDrugiAdressOIB_1">TOUT VA BIEN ! j.d.o.o. za filmsku produkciju i audiovizualnu djelatnost, OIB 06871095901, Hvarska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TOUT VA BIEN ! j.d.o.o. za filmsku produkciju i audiovizualnu djelatnost</item>
      <item>NIVES ZEMBA</item>
    </izvorni_sadrzaj>
    <derivirana_varijabla naziv="DomainObject.Predmet.SudioniciListNaziv_1">
      <item>FINA Regionalni centar Zagreb</item>
      <item>TOUT VA BIEN ! j.d.o.o. za filmsku produkciju i audiovizualnu djelatnost</item>
      <item>NIVES ZEMBA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TOUT VA BIEN ! j.d.o.o. za filmsku produkciju i audiovizualnu djelatnost, OIB 06871095901, Hvarska 8,10000 Zagreb</item>
      <item>NIVES ZEMBA, OIB 59582304208, Side Košutić 2,10000 Zagreb</item>
    </izvorni_sadrzaj>
    <derivirana_varijabla naziv="DomainObject.Predmet.SudioniciListAdressOIB_1">
      <item>FINA Regionalni centar Zagreb, OIB 85821130368, Trg svibanjskih žrtava 1995. br. 1,10000 Zagreb</item>
      <item>TOUT VA BIEN ! j.d.o.o. za filmsku produkciju i audiovizualnu djelatnost, OIB 06871095901, Hvarska 8,10000 Zagreb</item>
      <item>NIVES ZEMBA, OIB 59582304208, Side Košutić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06871095901</item>
      <item>, OIB 59582304208</item>
    </izvorni_sadrzaj>
    <derivirana_varijabla naziv="DomainObject.Predmet.SudioniciListNazivOIB_1">
      <item>, OIB 85821130368</item>
      <item>, OIB 06871095901</item>
      <item>, OIB 59582304208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5639E-7F3F-4FEF-8534-623289C6C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1869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2017-09-19T09:31:00Z</dcterms:created>
  <dc:creator>Vesna Fundurulić Perišin</dc:creator>
  <cp:lastModifiedBy>Zlatka Plivelić</cp:lastModifiedBy>
  <cp:lastPrinted>2017-09-19T09:33:00Z</cp:lastPrinted>
  <dcterms:modified xmlns:xsi="http://www.w3.org/2001/XMLSchema-instance" xsi:type="dcterms:W3CDTF">2017-09-19T09:33:00Z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