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d63" w14:paraId="e7f3d63" w:rsidRDefault="00A567B7" w:rsidP="00A567B7" w:rsidR="00A567B7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7B7" w:rsidP="00A567B7" w:rsidR="00A567B7" w:rsidRPr="00D21A2C"/>
    <w:p w:rsidRDefault="00A567B7" w:rsidP="00A567B7" w:rsidR="00A567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67B7" w:rsidP="00A567B7" w:rsidR="00A567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567B7" w:rsidP="00A567B7" w:rsidR="00287B13" w:rsidRPr="00A567B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287B13" w:rsidP="00287B13" w:rsidR="00287B13"/>
    <w:p w:rsidRDefault="00A567B7" w:rsidP="00A567B7" w:rsidR="00287B13">
      <w:pPr>
        <w:jc w:val="center"/>
      </w:pPr>
      <w:r>
        <w:t>R</w:t>
      </w:r>
      <w:r w:rsidR="00D47E58">
        <w:t xml:space="preserve"> </w:t>
      </w:r>
      <w:r>
        <w:t>E</w:t>
      </w:r>
      <w:r w:rsidR="00D47E58">
        <w:t xml:space="preserve"> </w:t>
      </w:r>
      <w:r>
        <w:t>P</w:t>
      </w:r>
      <w:r w:rsidR="00D47E58">
        <w:t xml:space="preserve"> </w:t>
      </w:r>
      <w:r>
        <w:t>U</w:t>
      </w:r>
      <w:r w:rsidR="00D47E58">
        <w:t xml:space="preserve">  </w:t>
      </w:r>
      <w:r>
        <w:t>B</w:t>
      </w:r>
      <w:r w:rsidR="00D47E58">
        <w:t xml:space="preserve"> </w:t>
      </w:r>
      <w:r>
        <w:t>L</w:t>
      </w:r>
      <w:r w:rsidR="00D47E58">
        <w:t xml:space="preserve"> </w:t>
      </w:r>
      <w:r>
        <w:t>I</w:t>
      </w:r>
      <w:r w:rsidR="00D47E58">
        <w:t xml:space="preserve"> </w:t>
      </w:r>
      <w:r>
        <w:t>K</w:t>
      </w:r>
      <w:r w:rsidR="00D47E58">
        <w:t xml:space="preserve"> </w:t>
      </w:r>
      <w:r>
        <w:t>A</w:t>
      </w:r>
      <w:r w:rsidR="00D47E58">
        <w:t xml:space="preserve"> </w:t>
      </w:r>
      <w:r>
        <w:t xml:space="preserve"> H</w:t>
      </w:r>
      <w:r w:rsidR="00D47E58">
        <w:t xml:space="preserve"> </w:t>
      </w:r>
      <w:r>
        <w:t>R</w:t>
      </w:r>
      <w:r w:rsidR="00D47E58">
        <w:t xml:space="preserve"> </w:t>
      </w:r>
      <w:r>
        <w:t>V</w:t>
      </w:r>
      <w:r w:rsidR="00D47E58">
        <w:t xml:space="preserve"> </w:t>
      </w:r>
      <w:r>
        <w:t>A</w:t>
      </w:r>
      <w:r w:rsidR="00D47E58">
        <w:t xml:space="preserve"> </w:t>
      </w:r>
      <w:r>
        <w:t>T</w:t>
      </w:r>
      <w:r w:rsidR="00D47E58">
        <w:t xml:space="preserve"> </w:t>
      </w:r>
      <w:r>
        <w:t>S</w:t>
      </w:r>
      <w:r w:rsidR="00D47E58">
        <w:t xml:space="preserve"> </w:t>
      </w:r>
      <w:r>
        <w:t>K</w:t>
      </w:r>
      <w:r w:rsidR="00D47E58">
        <w:t xml:space="preserve"> </w:t>
      </w:r>
      <w:r>
        <w:t>A</w:t>
      </w:r>
    </w:p>
    <w:p w:rsidRDefault="00287B13" w:rsidP="00287B13" w:rsidR="00287B13"/>
    <w:p w:rsidRDefault="00287B13" w:rsidP="00287B13" w:rsidR="00287B13" w:rsidRPr="00A567B7">
      <w:pPr>
        <w:jc w:val="center"/>
      </w:pPr>
      <w:r w:rsidRPr="00A567B7">
        <w:t>R J E Š E N J E</w:t>
      </w:r>
    </w:p>
    <w:p w:rsidRDefault="00287B13" w:rsidP="00287B13" w:rsidR="00287B13" w:rsidRPr="00287B13">
      <w:pPr>
        <w:jc w:val="center"/>
        <w:rPr>
          <w:b/>
        </w:rPr>
      </w:pPr>
    </w:p>
    <w:p w:rsidRDefault="00287B13" w:rsidP="00287B13" w:rsidR="00287B13"/>
    <w:p w:rsidRDefault="00287B13" w:rsidP="00287B13" w:rsidR="00287B13"/>
    <w:p w:rsidRDefault="00287B13" w:rsidP="00287B13" w:rsidR="00287B13">
      <w:pPr>
        <w:ind w:firstLine="708"/>
        <w:jc w:val="both"/>
      </w:pPr>
      <w:r>
        <w:t xml:space="preserve">Trgovački sud u Osijeku, </w:t>
      </w:r>
      <w:r w:rsidR="004466CA">
        <w:t>po stečajnoj sutkinji</w:t>
      </w:r>
      <w:r>
        <w:t xml:space="preserve"> Nadi Roso, u stečajnom </w:t>
      </w:r>
      <w:r w:rsidR="00D47E58">
        <w:t>postupku nad dužnikom</w:t>
      </w:r>
      <w:r>
        <w:t xml:space="preserve"> </w:t>
      </w:r>
      <w:r w:rsidR="00F710EC">
        <w:rPr>
          <w:b/>
        </w:rPr>
        <w:t>FILAKOV d.o.o. Gajić, Vladimira Nazora 3E, OIB: 32867090710, MBS: 030116183</w:t>
      </w:r>
      <w:r>
        <w:t xml:space="preserve">, dana </w:t>
      </w:r>
      <w:r w:rsidR="00F710EC">
        <w:t>18. siječnja 2018</w:t>
      </w:r>
      <w:r w:rsidR="004466CA">
        <w:t>. g.,</w:t>
      </w:r>
    </w:p>
    <w:p w:rsidRDefault="00287B13" w:rsidP="00287B13" w:rsidR="00287B13" w:rsidRPr="00D47E58"/>
    <w:p w:rsidRDefault="00287B13" w:rsidP="00287B13" w:rsidR="00287B13"/>
    <w:p w:rsidRDefault="009A4B8B" w:rsidP="009A4B8B" w:rsidR="009A4B8B">
      <w:pPr>
        <w:jc w:val="center"/>
      </w:pPr>
      <w:r>
        <w:t>r i j e š i o   j e</w:t>
      </w:r>
    </w:p>
    <w:p w:rsidRDefault="009A4B8B" w:rsidP="009A4B8B" w:rsidR="009A4B8B"/>
    <w:p w:rsidRDefault="009A4B8B" w:rsidP="009A4B8B" w:rsidR="009A4B8B"/>
    <w:p w:rsidRDefault="009A4B8B" w:rsidP="00F710EC" w:rsidR="009A4B8B">
      <w:pPr>
        <w:pStyle w:val="Odlomakpopisa"/>
        <w:numPr>
          <w:ilvl w:val="0"/>
          <w:numId w:val="2"/>
        </w:numPr>
        <w:jc w:val="both"/>
      </w:pPr>
      <w:r>
        <w:t xml:space="preserve">Odbacuje se prijedlog </w:t>
      </w:r>
      <w:r w:rsidR="00F710EC">
        <w:t xml:space="preserve">zakonskog zastupnika dužnika </w:t>
      </w:r>
      <w:proofErr w:type="spellStart"/>
      <w:r w:rsidR="00F710EC">
        <w:t>Filakov</w:t>
      </w:r>
      <w:proofErr w:type="spellEnd"/>
      <w:r w:rsidR="00F710EC">
        <w:t xml:space="preserve"> d.o.o. Gajić</w:t>
      </w:r>
      <w:r>
        <w:t xml:space="preserve"> od </w:t>
      </w:r>
      <w:r w:rsidR="00F710EC">
        <w:t xml:space="preserve">31. srpnja </w:t>
      </w:r>
      <w:r>
        <w:t>201</w:t>
      </w:r>
      <w:r w:rsidR="00F710EC">
        <w:t>7</w:t>
      </w:r>
      <w:r>
        <w:t>. godine, za pokretanje stečajnog postupka nad dužnikom FILAKOV d.o.o., Vladimira Nazora 3E, Gajić, MBS: 030116183, OIB: 32867090710.</w:t>
      </w:r>
    </w:p>
    <w:p w:rsidRDefault="009A4B8B" w:rsidP="009A4B8B" w:rsidR="009A4B8B"/>
    <w:p w:rsidRDefault="009A4B8B" w:rsidP="009A4B8B" w:rsidR="009A4B8B"/>
    <w:p w:rsidRDefault="009A4B8B" w:rsidP="009A4B8B" w:rsidR="009A4B8B">
      <w:pPr>
        <w:jc w:val="center"/>
      </w:pPr>
      <w:r>
        <w:t>Obrazloženje</w:t>
      </w:r>
    </w:p>
    <w:p w:rsidRDefault="009A4B8B" w:rsidP="009A4B8B" w:rsidR="009A4B8B"/>
    <w:p w:rsidRDefault="009A4B8B" w:rsidP="009A4B8B" w:rsidR="009A4B8B"/>
    <w:p w:rsidRDefault="009A4B8B" w:rsidP="009A4B8B" w:rsidR="009A4B8B">
      <w:pPr>
        <w:ind w:firstLine="708"/>
        <w:jc w:val="both"/>
      </w:pPr>
      <w:r>
        <w:t xml:space="preserve">Podnositelj prijedloga </w:t>
      </w:r>
      <w:r w:rsidR="00F710EC">
        <w:t xml:space="preserve">zakonski zastupnik dužnika </w:t>
      </w:r>
      <w:proofErr w:type="spellStart"/>
      <w:r w:rsidR="00F710EC">
        <w:t>Stipo</w:t>
      </w:r>
      <w:proofErr w:type="spellEnd"/>
      <w:r w:rsidR="00F710EC">
        <w:t xml:space="preserve"> </w:t>
      </w:r>
      <w:proofErr w:type="spellStart"/>
      <w:r w:rsidR="00F710EC">
        <w:t>Filakov</w:t>
      </w:r>
      <w:proofErr w:type="spellEnd"/>
      <w:r w:rsidR="00F710EC">
        <w:t xml:space="preserve"> iz Gajića</w:t>
      </w:r>
      <w:r>
        <w:t xml:space="preserve">, podnio je ovom sudu dana </w:t>
      </w:r>
      <w:r w:rsidR="00F710EC">
        <w:t xml:space="preserve">31. </w:t>
      </w:r>
      <w:proofErr w:type="spellStart"/>
      <w:r w:rsidR="00F710EC">
        <w:t>sprnja</w:t>
      </w:r>
      <w:proofErr w:type="spellEnd"/>
      <w:r w:rsidR="00F710EC">
        <w:t xml:space="preserve"> 2017. g.</w:t>
      </w:r>
      <w:r>
        <w:t xml:space="preserve"> prijedlog za pokretanje stečajnog postupka nad dužnikom FILAKOV d.o.o., Vladimira Nazora 3E, Gajić, MBS: 030116183, OIB: 32867090710.</w:t>
      </w:r>
    </w:p>
    <w:p w:rsidRDefault="009A4B8B" w:rsidP="009A4B8B" w:rsidR="009A4B8B"/>
    <w:p w:rsidRDefault="009A4B8B" w:rsidP="009A4B8B" w:rsidR="009A4B8B">
      <w:pPr>
        <w:ind w:firstLine="708"/>
        <w:jc w:val="both"/>
      </w:pPr>
      <w:r>
        <w:t xml:space="preserve">Uvidom u stečajni upisnik Trgovačkog suda u Osijeku utvrđeno je da se kod ovog suda pod poslovnim brojem St-2076/16 vodi postupak za otvaranje stečaja nad dužnikom FILAKOV d.o.o., Vladimira Nazora 3E, Gajić, MBS: 030116183, OIB: 32867090710, po prijedlogu FINE Regionalni centar Osijek, koji prijedlog je podnesen 3. kolovoza 2016. godine. </w:t>
      </w:r>
    </w:p>
    <w:p w:rsidRDefault="009A4B8B" w:rsidP="009A4B8B" w:rsidR="009A4B8B"/>
    <w:p w:rsidRDefault="009A4B8B" w:rsidP="009A4B8B" w:rsidR="009A4B8B">
      <w:pPr>
        <w:ind w:firstLine="708"/>
        <w:jc w:val="both"/>
      </w:pPr>
      <w:r>
        <w:t>Uvidom u predmet koji se kod ovog suda vodi pod poslovnim brojem St-2076/16 utvrđeno je da je rješenjem ovog suda poslovni broj St-2076/16-11 od 23. listopada 2017. godine  otvoren  stečajni postupak nad dužnikom FILAKOV d.o.o., Vladimira Nazora 3E, Gajić, rješenje pravomoćno 9. studeni 2017. godine.  Istim rješenjem imenovan je stečajni upravitelj u osobi Ivana Mikić iz Nove Gradiške.</w:t>
      </w:r>
    </w:p>
    <w:p w:rsidRDefault="009A4B8B" w:rsidP="009A4B8B" w:rsidR="009A4B8B">
      <w:pPr>
        <w:ind w:firstLine="708"/>
        <w:jc w:val="both"/>
      </w:pPr>
    </w:p>
    <w:p w:rsidRDefault="009A4B8B" w:rsidP="009A4B8B" w:rsidR="009A4B8B">
      <w:pPr>
        <w:ind w:firstLine="708"/>
        <w:jc w:val="both"/>
      </w:pPr>
    </w:p>
    <w:p w:rsidRDefault="009A4B8B" w:rsidP="009A4B8B" w:rsidR="009A4B8B">
      <w:pPr>
        <w:ind w:firstLine="708"/>
        <w:jc w:val="both"/>
      </w:pPr>
    </w:p>
    <w:p w:rsidRDefault="009A4B8B" w:rsidP="00F710EC" w:rsidR="009A4B8B"/>
    <w:p w:rsidRDefault="009A4B8B" w:rsidP="009A4B8B" w:rsidR="009A4B8B"/>
    <w:p w:rsidRDefault="009A4B8B" w:rsidP="009A4B8B" w:rsidR="009A4B8B">
      <w:pPr>
        <w:ind w:firstLine="708"/>
        <w:jc w:val="both"/>
      </w:pPr>
      <w:r>
        <w:t xml:space="preserve">Slijedom navedenog valjalo je riješiti kao u izreci ovog rješenja, ovo stoga, što je stečajni postupak </w:t>
      </w:r>
      <w:proofErr w:type="spellStart"/>
      <w:r>
        <w:t>postupak</w:t>
      </w:r>
      <w:proofErr w:type="spellEnd"/>
      <w:r>
        <w:t xml:space="preserve">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287B13" w:rsidP="00B334E8" w:rsidR="00287B13">
      <w:pPr>
        <w:jc w:val="both"/>
      </w:pPr>
    </w:p>
    <w:p w:rsidRDefault="00F710EC" w:rsidP="00F710EC" w:rsidR="00287B13">
      <w:pPr>
        <w:tabs>
          <w:tab w:pos="5205" w:val="left"/>
        </w:tabs>
      </w:pPr>
      <w:r>
        <w:tab/>
      </w:r>
    </w:p>
    <w:p w:rsidRDefault="00F710EC" w:rsidP="00F710EC" w:rsidR="00F710EC">
      <w:pPr>
        <w:tabs>
          <w:tab w:pos="5205" w:val="left"/>
        </w:tabs>
      </w:pPr>
    </w:p>
    <w:p w:rsidRDefault="00287B13" w:rsidP="00287B13" w:rsidR="00287B13">
      <w:pPr>
        <w:jc w:val="center"/>
      </w:pPr>
      <w:r>
        <w:t xml:space="preserve">U Osijeku </w:t>
      </w:r>
      <w:r w:rsidR="00F710EC">
        <w:t>18. siječnja 2018. g.</w:t>
      </w:r>
    </w:p>
    <w:p w:rsidRDefault="002D0463" w:rsidP="00287B13" w:rsidR="002D0463">
      <w:pPr>
        <w:jc w:val="center"/>
      </w:pPr>
    </w:p>
    <w:p w:rsidRDefault="00F710EC" w:rsidP="00287B13" w:rsidR="00F710EC">
      <w:pPr>
        <w:jc w:val="center"/>
      </w:pPr>
    </w:p>
    <w:p w:rsidRDefault="00A567B7" w:rsidP="00287B13" w:rsidR="00A567B7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F710EC" w:rsidP="00A567B7" w:rsidR="00F710EC" w:rsidRPr="00CC12C2">
      <w:pPr>
        <w:jc w:val="center"/>
      </w:pPr>
    </w:p>
    <w:p w:rsidRDefault="00A567B7" w:rsidP="00A567B7" w:rsidR="00A567B7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37672B" w:rsidP="004A7A46" w:rsidR="00A567B7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  <w:r w:rsidR="00B334E8">
        <w:t xml:space="preserve">uz </w:t>
      </w:r>
      <w:r w:rsidR="00F710EC">
        <w:t>prijedlog od 31.7.2017. g. (str. 1 i 2 spisa)</w:t>
      </w:r>
    </w:p>
    <w:p w:rsidRDefault="00F710EC" w:rsidP="00A567B7" w:rsidR="00F710EC">
      <w:pPr>
        <w:pStyle w:val="Odlomakpopisa"/>
        <w:numPr>
          <w:ilvl w:val="0"/>
          <w:numId w:val="1"/>
        </w:numPr>
        <w:jc w:val="both"/>
      </w:pPr>
      <w:r>
        <w:t>riješeno odbacivanje</w:t>
      </w:r>
    </w:p>
    <w:p w:rsidRDefault="00B334E8" w:rsidP="00A567B7" w:rsidR="00A567B7">
      <w:pPr>
        <w:pStyle w:val="Odlomakpopisa"/>
        <w:numPr>
          <w:ilvl w:val="0"/>
          <w:numId w:val="1"/>
        </w:numPr>
        <w:jc w:val="both"/>
      </w:pPr>
      <w:r>
        <w:t>K-</w:t>
      </w:r>
      <w:r w:rsidR="00F710EC">
        <w:t>18.2.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F710EC" w:rsidP="00A567B7" w:rsidR="00F710EC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BC7B5B" w:rsidP="00A567B7" w:rsidR="00BC7B5B">
      <w:pPr>
        <w:jc w:val="both"/>
      </w:pPr>
    </w:p>
    <w:p w:rsidRDefault="0037672B" w:rsidP="00A567B7" w:rsidR="0037672B">
      <w:pPr>
        <w:jc w:val="both"/>
      </w:pPr>
      <w:bookmarkStart w:name="_GoBack" w:id="0"/>
      <w:bookmarkEnd w:id="0"/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sectPr w:rsidR="00A567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2BD" w:rsidP="0037672B" w:rsidR="00A512BD">
      <w:r>
        <w:separator/>
      </w:r>
    </w:p>
  </w:endnote>
  <w:endnote w:id="0" w:type="continuationSeparator">
    <w:p w:rsidRDefault="00A512BD" w:rsidP="0037672B" w:rsidR="00A5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2BD" w:rsidP="0037672B" w:rsidR="00A512BD">
      <w:r>
        <w:separator/>
      </w:r>
    </w:p>
  </w:footnote>
  <w:footnote w:id="0" w:type="continuationSeparator">
    <w:p w:rsidRDefault="00A512BD" w:rsidP="0037672B" w:rsidR="00A5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502">
          <w:rPr>
            <w:noProof/>
          </w:rPr>
          <w:t>1</w:t>
        </w:r>
        <w:r>
          <w:fldChar w:fldCharType="end"/>
        </w:r>
      </w:p>
    </w:sdtContent>
  </w:sdt>
  <w:p w:rsidRDefault="004A7A46" w:rsidP="004A7A46" w:rsidR="004A7A46">
    <w:pPr>
      <w:jc w:val="right"/>
    </w:pPr>
    <w:r>
      <w:t>6 St-</w:t>
    </w:r>
    <w:r w:rsidR="00F710EC">
      <w:t>1345/17-2</w:t>
    </w:r>
  </w:p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556CB3"/>
    <w:multiLevelType w:val="hybridMultilevel"/>
    <w:tmpl w:val="C2D4B3D4"/>
    <w:lvl w:tplc="EDBABF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174E1"/>
    <w:rsid w:val="00190C68"/>
    <w:rsid w:val="00193CDF"/>
    <w:rsid w:val="001B6382"/>
    <w:rsid w:val="00214449"/>
    <w:rsid w:val="00222502"/>
    <w:rsid w:val="002506F9"/>
    <w:rsid w:val="00287B13"/>
    <w:rsid w:val="002D0463"/>
    <w:rsid w:val="00342CA8"/>
    <w:rsid w:val="0037672B"/>
    <w:rsid w:val="004466CA"/>
    <w:rsid w:val="004571B5"/>
    <w:rsid w:val="004A7A46"/>
    <w:rsid w:val="00533068"/>
    <w:rsid w:val="005C24D3"/>
    <w:rsid w:val="00606757"/>
    <w:rsid w:val="00637EED"/>
    <w:rsid w:val="00657A94"/>
    <w:rsid w:val="00731AE6"/>
    <w:rsid w:val="00756F2C"/>
    <w:rsid w:val="007B4759"/>
    <w:rsid w:val="007F60F2"/>
    <w:rsid w:val="008214D8"/>
    <w:rsid w:val="00892557"/>
    <w:rsid w:val="00897718"/>
    <w:rsid w:val="008A371A"/>
    <w:rsid w:val="008A4E56"/>
    <w:rsid w:val="0090009F"/>
    <w:rsid w:val="00924F04"/>
    <w:rsid w:val="009A4B8B"/>
    <w:rsid w:val="00A11B82"/>
    <w:rsid w:val="00A512BD"/>
    <w:rsid w:val="00A567B7"/>
    <w:rsid w:val="00A72763"/>
    <w:rsid w:val="00A92DB5"/>
    <w:rsid w:val="00AA76DC"/>
    <w:rsid w:val="00B334E8"/>
    <w:rsid w:val="00B56503"/>
    <w:rsid w:val="00BC7B5B"/>
    <w:rsid w:val="00C01463"/>
    <w:rsid w:val="00C06C57"/>
    <w:rsid w:val="00C54C8D"/>
    <w:rsid w:val="00C726B3"/>
    <w:rsid w:val="00CA38CE"/>
    <w:rsid w:val="00CF55C6"/>
    <w:rsid w:val="00D47E58"/>
    <w:rsid w:val="00D56367"/>
    <w:rsid w:val="00DB052E"/>
    <w:rsid w:val="00DC1E42"/>
    <w:rsid w:val="00DE3C0B"/>
    <w:rsid w:val="00E50D46"/>
    <w:rsid w:val="00EF05AD"/>
    <w:rsid w:val="00F168F0"/>
    <w:rsid w:val="00F710EC"/>
    <w:rsid w:val="00F763BA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5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25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25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5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5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5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25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25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5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5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3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St-1345/2017</izvorni_sadrzaj>
    <derivirana_varijabla naziv="DomainObject.Predmet.OznakaBroj_1">St-1345/2017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13St-2076/2016 i 
13 St-2828/16</izvorni_sadrzaj>
    <derivirana_varijabla naziv="DomainObject.Predmet.PrimjedbaSuca_1">Postoji 13St-2076/2016 i 
13 St-2828/16</derivirana_varijabla>
  </DomainObject.Predmet.PrimjedbaSuca>
  <DomainObject.Predmet.ProtustrankaFormated>
    <izvorni_sadrzaj>  FILAKOV d.o.o. za proizvodnju, trgovinu i usluge</izvorni_sadrzaj>
    <derivirana_varijabla naziv="DomainObject.Predmet.ProtustrankaFormated_1">  FILAKOV d.o.o. za proizvodnju, trgovinu i usluge</derivirana_varijabla>
  </DomainObject.Predmet.ProtustrankaFormated>
  <DomainObject.Predmet.ProtustrankaFormatedOIB>
    <izvorni_sadrzaj>  FILAKOV d.o.o. za proizvodnju, trgovinu i usluge, OIB 32867090710</izvorni_sadrzaj>
    <derivirana_varijabla naziv="DomainObject.Predmet.ProtustrankaFormatedOIB_1">  FILAKOV d.o.o. za proizvodnju, trgovinu i usluge, OIB 32867090710</derivirana_varijabla>
  </DomainObject.Predmet.ProtustrankaFormatedOIB>
  <DomainObject.Predmet.ProtustrankaFormatedWithAdress>
    <izvorni_sadrzaj> FILAKOV d.o.o. za proizvodnju, trgovinu i usluge, Vladimira Nazora 3E , 31305 Gajić</izvorni_sadrzaj>
    <derivirana_varijabla naziv="DomainObject.Predmet.ProtustrankaFormatedWithAdress_1"> FILAKOV d.o.o. za proizvodnju, trgovinu i usluge, Vladimira Nazora 3E , 31305 Gajić</derivirana_varijabla>
  </DomainObject.Predmet.ProtustrankaFormatedWithAdress>
  <DomainObject.Predmet.ProtustrankaFormatedWithAdressOIB>
    <izvorni_sadrzaj> FILAKOV d.o.o. za proizvodnju, trgovinu i usluge, OIB 32867090710, Vladimira Nazora 3E , 31305 Gajić</izvorni_sadrzaj>
    <derivirana_varijabla naziv="DomainObject.Predmet.ProtustrankaFormatedWithAdressOIB_1"> FILAKOV d.o.o. za proizvodnju, trgovinu i usluge, OIB 32867090710, Vladimira Nazora 3E , 31305 Gajić</derivirana_varijabla>
  </DomainObject.Predmet.ProtustrankaFormatedWithAdressOIB>
  <DomainObject.Predmet.ProtustrankaWithAdress>
    <izvorni_sadrzaj>FILAKOV d.o.o. za proizvodnju, trgovinu i usluge Vladimira Nazora 3E , 31305 Gajić</izvorni_sadrzaj>
    <derivirana_varijabla naziv="DomainObject.Predmet.ProtustrankaWithAdress_1">FILAKOV d.o.o. za proizvodnju, trgovinu i usluge Vladimira Nazora 3E , 31305 Gajić</derivirana_varijabla>
  </DomainObject.Predmet.ProtustrankaWithAdress>
  <DomainObject.Predmet.ProtustrankaWithAdressOIB>
    <izvorni_sadrzaj>FILAKOV d.o.o. za proizvodnju, trgovinu i usluge, OIB 32867090710, Vladimira Nazora 3E , 31305 Gajić</izvorni_sadrzaj>
    <derivirana_varijabla naziv="DomainObject.Predmet.ProtustrankaWithAdressOIB_1">FILAKOV d.o.o. za proizvodnju, trgovinu i usluge, OIB 32867090710, Vladimira Nazora 3E , 31305 Gajić</derivirana_varijabla>
  </DomainObject.Predmet.ProtustrankaWithAdressOIB>
  <DomainObject.Predmet.ProtustrankaNazivFormated>
    <izvorni_sadrzaj>FILAKOV d.o.o. za proizvodnju, trgovinu i usluge</izvorni_sadrzaj>
    <derivirana_varijabla naziv="DomainObject.Predmet.ProtustrankaNazivFormated_1">FILAKOV d.o.o. za proizvodnju, trgovinu i usluge</derivirana_varijabla>
  </DomainObject.Predmet.ProtustrankaNazivFormated>
  <DomainObject.Predmet.ProtustrankaNazivFormatedOIB>
    <izvorni_sadrzaj>FILAKOV d.o.o. za proizvodnju, trgovinu i usluge, OIB 32867090710</izvorni_sadrzaj>
    <derivirana_varijabla naziv="DomainObject.Predmet.ProtustrankaNazivFormatedOIB_1">FILAKOV d.o.o. za proizvodnju, trgovinu i usluge, OIB 32867090710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Stipo Filakov</izvorni_sadrzaj>
    <derivirana_varijabla naziv="DomainObject.Predmet.StrankaFormated_1">  Stipo Filakov</derivirana_varijabla>
  </DomainObject.Predmet.StrankaFormated>
  <DomainObject.Predmet.StrankaFormatedOIB>
    <izvorni_sadrzaj>  Stipo Filakov, OIB 31969549973</izvorni_sadrzaj>
    <derivirana_varijabla naziv="DomainObject.Predmet.StrankaFormatedOIB_1">  Stipo Filakov, OIB 31969549973</derivirana_varijabla>
  </DomainObject.Predmet.StrankaFormatedOIB>
  <DomainObject.Predmet.StrankaFormatedWithAdress>
    <izvorni_sadrzaj> Stipo Filakov, Vladimira Nazora 3e, 31305 Gajić</izvorni_sadrzaj>
    <derivirana_varijabla naziv="DomainObject.Predmet.StrankaFormatedWithAdress_1"> Stipo Filakov, Vladimira Nazora 3e, 31305 Gajić</derivirana_varijabla>
  </DomainObject.Predmet.StrankaFormatedWithAdress>
  <DomainObject.Predmet.StrankaFormatedWithAdressOIB>
    <izvorni_sadrzaj> Stipo Filakov, OIB 31969549973, Vladimira Nazora 3e, 31305 Gajić</izvorni_sadrzaj>
    <derivirana_varijabla naziv="DomainObject.Predmet.StrankaFormatedWithAdressOIB_1"> Stipo Filakov, OIB 31969549973, Vladimira Nazora 3e, 31305 Gajić</derivirana_varijabla>
  </DomainObject.Predmet.StrankaFormatedWithAdressOIB>
  <DomainObject.Predmet.StrankaWithAdress>
    <izvorni_sadrzaj>Stipo Filakov Vladimira Nazora 3e,31305 Gajić</izvorni_sadrzaj>
    <derivirana_varijabla naziv="DomainObject.Predmet.StrankaWithAdress_1">Stipo Filakov Vladimira Nazora 3e,31305 Gajić</derivirana_varijabla>
  </DomainObject.Predmet.StrankaWithAdress>
  <DomainObject.Predmet.StrankaWithAdressOIB>
    <izvorni_sadrzaj>Stipo Filakov, OIB 31969549973, Vladimira Nazora 3e,31305 Gajić</izvorni_sadrzaj>
    <derivirana_varijabla naziv="DomainObject.Predmet.StrankaWithAdressOIB_1">Stipo Filakov, OIB 31969549973, Vladimira Nazora 3e,31305 Gajić</derivirana_varijabla>
  </DomainObject.Predmet.StrankaWithAdressOIB>
  <DomainObject.Predmet.StrankaNazivFormated>
    <izvorni_sadrzaj>Stipo Filakov</izvorni_sadrzaj>
    <derivirana_varijabla naziv="DomainObject.Predmet.StrankaNazivFormated_1">Stipo Filakov</derivirana_varijabla>
  </DomainObject.Predmet.StrankaNazivFormated>
  <DomainObject.Predmet.StrankaNazivFormatedOIB>
    <izvorni_sadrzaj>Stipo Filakov, OIB 31969549973</izvorni_sadrzaj>
    <derivirana_varijabla naziv="DomainObject.Predmet.StrankaNazivFormatedOIB_1">Stipo Filakov, OIB 31969549973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Stipo Filakov</item>
    </izvorni_sadrzaj>
    <derivirana_varijabla naziv="DomainObject.Predmet.StrankaListFormated_1">
      <item>Stipo Filakov</item>
    </derivirana_varijabla>
  </DomainObject.Predmet.StrankaListFormated>
  <DomainObject.Predmet.StrankaListFormatedOIB>
    <izvorni_sadrzaj>
      <item>Stipo Filakov, OIB 31969549973</item>
    </izvorni_sadrzaj>
    <derivirana_varijabla naziv="DomainObject.Predmet.StrankaListFormatedOIB_1">
      <item>Stipo Filakov, OIB 31969549973</item>
    </derivirana_varijabla>
  </DomainObject.Predmet.StrankaListFormatedOIB>
  <DomainObject.Predmet.StrankaListFormatedWithAdress>
    <izvorni_sadrzaj>
      <item>Stipo Filakov, Vladimira Nazora 3e, 31305 Gajić</item>
    </izvorni_sadrzaj>
    <derivirana_varijabla naziv="DomainObject.Predmet.StrankaListFormatedWithAdress_1">
      <item>Stipo Filakov, Vladimira Nazora 3e, 31305 Gajić</item>
    </derivirana_varijabla>
  </DomainObject.Predmet.StrankaListFormatedWithAdress>
  <DomainObject.Predmet.StrankaListFormatedWithAdressOIB>
    <izvorni_sadrzaj>
      <item>Stipo Filakov, OIB 31969549973, Vladimira Nazora 3e, 31305 Gajić</item>
    </izvorni_sadrzaj>
    <derivirana_varijabla naziv="DomainObject.Predmet.StrankaListFormatedWithAdressOIB_1">
      <item>Stipo Filakov, OIB 31969549973, Vladimira Nazora 3e, 31305 Gajić</item>
    </derivirana_varijabla>
  </DomainObject.Predmet.StrankaListFormatedWithAdressOIB>
  <DomainObject.Predmet.StrankaListNazivFormated>
    <izvorni_sadrzaj>
      <item>Stipo Filakov</item>
    </izvorni_sadrzaj>
    <derivirana_varijabla naziv="DomainObject.Predmet.StrankaListNazivFormated_1">
      <item>Stipo Filakov</item>
    </derivirana_varijabla>
  </DomainObject.Predmet.StrankaListNazivFormated>
  <DomainObject.Predmet.StrankaListNazivFormatedOIB>
    <izvorni_sadrzaj>
      <item>Stipo Filakov, OIB 31969549973</item>
    </izvorni_sadrzaj>
    <derivirana_varijabla naziv="DomainObject.Predmet.StrankaListNazivFormatedOIB_1">
      <item>Stipo Filakov, OIB 31969549973</item>
    </derivirana_varijabla>
  </DomainObject.Predmet.StrankaListNazivFormatedOIB>
  <DomainObject.Predmet.ProtuStrankaListFormated>
    <izvorni_sadrzaj>
      <item>FILAKOV d.o.o. za proizvodnju, trgovinu i usluge</item>
    </izvorni_sadrzaj>
    <derivirana_varijabla naziv="DomainObject.Predmet.ProtuStrankaListFormated_1">
      <item>FILAKOV d.o.o. za proizvodnju, trgovinu i usluge</item>
    </derivirana_varijabla>
  </DomainObject.Predmet.ProtuStrankaListFormated>
  <DomainObject.Predmet.ProtuStrankaListFormatedOIB>
    <izvorni_sadrzaj>
      <item>FILAKOV d.o.o. za proizvodnju, trgovinu i usluge, OIB 32867090710</item>
    </izvorni_sadrzaj>
    <derivirana_varijabla naziv="DomainObject.Predmet.ProtuStrankaListFormatedOIB_1">
      <item>FILAKOV d.o.o. za proizvodnju, trgovinu i usluge, OIB 32867090710</item>
    </derivirana_varijabla>
  </DomainObject.Predmet.ProtuStrankaListFormatedOIB>
  <DomainObject.Predmet.ProtuStrankaListFormatedWithAdress>
    <izvorni_sadrzaj>
      <item>FILAKOV d.o.o. za proizvodnju, trgovinu i usluge, Vladimira Nazora 3E , 31305 Gajić</item>
    </izvorni_sadrzaj>
    <derivirana_varijabla naziv="DomainObject.Predmet.ProtuStrankaListFormatedWithAdress_1">
      <item>FILAKOV d.o.o. za proizvodnju, trgovinu i usluge, Vladimira Nazora 3E , 31305 Gajić</item>
    </derivirana_varijabla>
  </DomainObject.Predmet.ProtuStrankaListFormatedWithAdress>
  <DomainObject.Predmet.ProtuStrankaListFormatedWithAdressOIB>
    <izvorni_sadrzaj>
      <item>FILAKOV d.o.o. za proizvodnju, trgovinu i usluge, OIB 32867090710, Vladimira Nazora 3E , 31305 Gajić</item>
    </izvorni_sadrzaj>
    <derivirana_varijabla naziv="DomainObject.Predmet.ProtuStrankaListFormatedWithAdressOIB_1">
      <item>FILAKOV d.o.o. za proizvodnju, trgovinu i usluge, OIB 32867090710, Vladimira Nazora 3E , 31305 Gajić</item>
    </derivirana_varijabla>
  </DomainObject.Predmet.ProtuStrankaListFormatedWithAdressOIB>
  <DomainObject.Predmet.ProtuStrankaListNazivFormated>
    <izvorni_sadrzaj>
      <item>FILAKOV d.o.o. za proizvodnju, trgovinu i usluge</item>
    </izvorni_sadrzaj>
    <derivirana_varijabla naziv="DomainObject.Predmet.ProtuStrankaListNazivFormated_1">
      <item>FILAKOV d.o.o. za proizvodnju, trgovinu i usluge</item>
    </derivirana_varijabla>
  </DomainObject.Predmet.ProtuStrankaListNazivFormated>
  <DomainObject.Predmet.ProtuStrankaListNazivFormatedOIB>
    <izvorni_sadrzaj>
      <item>FILAKOV d.o.o. za proizvodnju, trgovinu i usluge, OIB 32867090710</item>
    </izvorni_sadrzaj>
    <derivirana_varijabla naziv="DomainObject.Predmet.ProtuStrankaListNazivFormatedOIB_1">
      <item>FILAKOV d.o.o. za proizvodnju, trgovinu i usluge, OIB 32867090710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Stipo Filakov</izvorni_sadrzaj>
    <derivirana_varijabla naziv="DomainObject.Predmet.StrankaIDrugi_1">Stipo Filakov</derivirana_varijabla>
  </DomainObject.Predmet.StrankaIDrugi>
  <DomainObject.Predmet.ProtustrankaIDrugi>
    <izvorni_sadrzaj>FILAKOV d.o.o. za proizvodnju, trgovinu i usluge</izvorni_sadrzaj>
    <derivirana_varijabla naziv="DomainObject.Predmet.ProtustrankaIDrugi_1">FILAKOV d.o.o. za proizvodnju, trgovinu i usluge</derivirana_varijabla>
  </DomainObject.Predmet.ProtustrankaIDrugi>
  <DomainObject.Predmet.StrankaIDrugiAdressOIB>
    <izvorni_sadrzaj>Stipo Filakov, OIB 31969549973, Vladimira Nazora 3e, 31305 Gajić</izvorni_sadrzaj>
    <derivirana_varijabla naziv="DomainObject.Predmet.StrankaIDrugiAdressOIB_1">Stipo Filakov, OIB 31969549973, Vladimira Nazora 3e, 31305 Gajić</derivirana_varijabla>
  </DomainObject.Predmet.StrankaIDrugiAdressOIB>
  <DomainObject.Predmet.ProtustrankaIDrugiAdressOIB>
    <izvorni_sadrzaj>FILAKOV d.o.o. za proizvodnju, trgovinu i usluge, OIB 32867090710, Vladimira Nazora 3E , 31305 Gajić</izvorni_sadrzaj>
    <derivirana_varijabla naziv="DomainObject.Predmet.ProtustrankaIDrugiAdressOIB_1">FILAKOV d.o.o. za proizvodnju, trgovinu i usluge, OIB 32867090710, Vladimira Nazora 3E 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Filakov</item>
      <item>FILAKOV d.o.o. za proizvodnju, trgovinu i usluge</item>
    </izvorni_sadrzaj>
    <derivirana_varijabla naziv="DomainObject.Predmet.SudioniciListNaziv_1">
      <item>Stipo Filakov</item>
      <item>FILAKOV d.o.o. za proizvodnju, trgovinu i usluge</item>
    </derivirana_varijabla>
  </DomainObject.Predmet.SudioniciListNaziv>
  <DomainObject.Predmet.SudioniciListAdressOIB>
    <izvorni_sadrzaj>
      <item>Stipo Filakov, OIB 31969549973, Vladimira Nazora 3e,31305 Gajić</item>
      <item>FILAKOV d.o.o. za proizvodnju, trgovinu i usluge, OIB 32867090710, Vladimira Nazora 3E ,31305 Gajić</item>
    </izvorni_sadrzaj>
    <derivirana_varijabla naziv="DomainObject.Predmet.SudioniciListAdressOIB_1">
      <item>Stipo Filakov, OIB 31969549973, Vladimira Nazora 3e,31305 Gajić</item>
      <item>FILAKOV d.o.o. za proizvodnju, trgovinu i usluge, OIB 32867090710, Vladimira Nazora 3E 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31969549973</item>
      <item>, OIB 32867090710</item>
    </izvorni_sadrzaj>
    <derivirana_varijabla naziv="DomainObject.Predmet.SudioniciListNazivOIB_1">
      <item>, OIB 31969549973</item>
      <item>, OIB 32867090710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00889-21D5-4244-8A8D-9A9196536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357</properties:Words>
  <properties:Characters>1929</properties:Characters>
  <properties:Lines>114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2018-01-18T09:32:00Z</dcterms:created>
  <dc:creator>wsadmin</dc:creator>
  <cp:lastModifiedBy>Danijela Sekulić</cp:lastModifiedBy>
  <cp:lastPrinted>2018-01-18T09:44:00Z</cp:lastPrinted>
  <dcterms:modified xmlns:xsi="http://www.w3.org/2001/XMLSchema-instance" xsi:type="dcterms:W3CDTF">2018-01-18T09:45:00Z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