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e309" w14:paraId="567e309" w:rsidRDefault="007D20A3" w:rsidP="007D20A3" w:rsidR="007D20A3" w:rsidRPr="001D7B1E">
      <w:pPr>
        <w15:collapsed w:val="false"/>
      </w:pPr>
      <w:bookmarkStart w:name="_GoBack" w:id="0"/>
      <w:bookmarkEnd w:id="0"/>
      <w:r w:rsidRPr="001D7B1E">
        <w:rPr>
          <w:sz w:val="16"/>
          <w:szCs w:val="16"/>
        </w:rPr>
        <w:t xml:space="preserve">                          </w:t>
      </w:r>
      <w:r w:rsidRPr="001D7B1E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B1E">
        <w:rPr>
          <w:sz w:val="16"/>
          <w:szCs w:val="16"/>
        </w:rPr>
        <w:t xml:space="preserve">                   </w:t>
      </w:r>
      <w:r w:rsidRPr="001D7B1E">
        <w:t xml:space="preserve">                                         </w:t>
      </w:r>
    </w:p>
    <w:p w:rsidRDefault="007D20A3" w:rsidP="007D20A3" w:rsidR="007D20A3" w:rsidRPr="001D7B1E">
      <w:r w:rsidRPr="001D7B1E">
        <w:t xml:space="preserve">    REPUBLIKA HRVATSKA </w:t>
      </w:r>
      <w:r w:rsidRPr="001D7B1E">
        <w:tab/>
      </w:r>
      <w:r w:rsidRPr="001D7B1E">
        <w:tab/>
      </w:r>
      <w:r w:rsidRPr="001D7B1E">
        <w:tab/>
      </w:r>
      <w:r w:rsidRPr="001D7B1E">
        <w:tab/>
      </w:r>
      <w:r w:rsidRPr="001D7B1E">
        <w:tab/>
      </w:r>
    </w:p>
    <w:p w:rsidRDefault="007D20A3" w:rsidP="007D20A3" w:rsidR="007D20A3" w:rsidRPr="001D7B1E">
      <w:r w:rsidRPr="001D7B1E">
        <w:t>TRGOVAČKI SUD U PAZINU</w:t>
      </w:r>
    </w:p>
    <w:p w:rsidRDefault="007D20A3" w:rsidP="007D20A3" w:rsidR="007D20A3" w:rsidRPr="001D7B1E">
      <w:r w:rsidRPr="001D7B1E">
        <w:t xml:space="preserve">    52000 PAZIN, Dršćevka 1 </w:t>
      </w:r>
      <w:r w:rsidRPr="001D7B1E">
        <w:tab/>
      </w:r>
      <w:r w:rsidRPr="001D7B1E">
        <w:tab/>
      </w:r>
      <w:r w:rsidRPr="001D7B1E">
        <w:tab/>
      </w:r>
      <w:r w:rsidRPr="001D7B1E">
        <w:tab/>
      </w:r>
      <w:r w:rsidRPr="001D7B1E">
        <w:tab/>
        <w:t xml:space="preserve">       </w:t>
      </w:r>
    </w:p>
    <w:p w:rsidRDefault="007D20A3" w:rsidP="007D20A3" w:rsidR="007D20A3" w:rsidRPr="001D7B1E">
      <w:pPr>
        <w:jc w:val="both"/>
      </w:pPr>
      <w:r w:rsidRPr="001D7B1E">
        <w:tab/>
      </w:r>
    </w:p>
    <w:p w:rsidRDefault="007D20A3" w:rsidP="007D20A3" w:rsidR="007D20A3" w:rsidRPr="001D7B1E">
      <w:pPr>
        <w:jc w:val="center"/>
      </w:pPr>
      <w:r w:rsidRPr="001D7B1E">
        <w:t>R E P U B L I K A  H R V A T S K A</w:t>
      </w:r>
    </w:p>
    <w:p w:rsidRDefault="007D20A3" w:rsidP="007D20A3" w:rsidR="007D20A3" w:rsidRPr="001D7B1E"/>
    <w:p w:rsidRDefault="007D20A3" w:rsidP="007D20A3" w:rsidR="007D20A3" w:rsidRPr="001D7B1E">
      <w:pPr>
        <w:jc w:val="center"/>
      </w:pPr>
      <w:r w:rsidRPr="001D7B1E">
        <w:t>R J E Š E NJ E</w:t>
      </w:r>
    </w:p>
    <w:p w:rsidRDefault="007D20A3" w:rsidP="007D20A3" w:rsidR="007D20A3" w:rsidRPr="001D7B1E"/>
    <w:p w:rsidRDefault="007D20A3" w:rsidP="007D20A3" w:rsidR="007D20A3" w:rsidRPr="00737D9C">
      <w:pPr>
        <w:jc w:val="both"/>
      </w:pPr>
      <w:r w:rsidRPr="001D7B1E">
        <w:tab/>
        <w:t xml:space="preserve">Trgovački sud u Pazinu, po stečajnom sucu Damiru Rabaru, po prijedlogu predlagatelja FINANCIJSKE AGENCIJE, OIB: 85821130368, Regionalni centar Rijeka, </w:t>
      </w:r>
      <w:r w:rsidRPr="00737D9C">
        <w:t xml:space="preserve">Podružnica Pula, Giardini 5, radi otvaranja stečajnog postupka nad dužnikom </w:t>
      </w:r>
      <w:r>
        <w:t>MACA TRANSPORTI j.d.o.o. Gračišće</w:t>
      </w:r>
      <w:r w:rsidRPr="00737D9C">
        <w:t xml:space="preserve">, </w:t>
      </w:r>
      <w:r>
        <w:t>Milotski Breg 39 A</w:t>
      </w:r>
      <w:r w:rsidRPr="00737D9C">
        <w:t xml:space="preserve">, OIB: </w:t>
      </w:r>
      <w:r w:rsidRPr="007D20A3">
        <w:t>91753397349</w:t>
      </w:r>
      <w:r w:rsidRPr="00737D9C">
        <w:t xml:space="preserve">, </w:t>
      </w:r>
    </w:p>
    <w:p w:rsidRDefault="007D20A3" w:rsidP="007D20A3" w:rsidR="007D20A3" w:rsidRPr="00737D9C">
      <w:pPr>
        <w:jc w:val="both"/>
      </w:pPr>
    </w:p>
    <w:p w:rsidRDefault="007D20A3" w:rsidP="007D20A3" w:rsidR="007D20A3" w:rsidRPr="00737D9C">
      <w:pPr>
        <w:jc w:val="center"/>
      </w:pPr>
      <w:r w:rsidRPr="00737D9C">
        <w:t>r i j e š i o    j e</w:t>
      </w:r>
    </w:p>
    <w:p w:rsidRDefault="007D20A3" w:rsidP="007D20A3" w:rsidR="007D20A3" w:rsidRPr="00737D9C">
      <w:pPr>
        <w:jc w:val="both"/>
      </w:pPr>
    </w:p>
    <w:p w:rsidRDefault="007D20A3" w:rsidP="007D20A3" w:rsidR="007D20A3" w:rsidRPr="00737D9C">
      <w:pPr>
        <w:ind w:firstLine="720"/>
        <w:jc w:val="both"/>
      </w:pPr>
      <w:r w:rsidRPr="00737D9C">
        <w:t xml:space="preserve">I. Otvara se stečajni postupak nad dužnikom </w:t>
      </w:r>
      <w:r>
        <w:t>MACA TRANSPORTI j.d.o.o. Gračišće</w:t>
      </w:r>
      <w:r w:rsidRPr="00737D9C">
        <w:t xml:space="preserve">, </w:t>
      </w:r>
      <w:r>
        <w:t>Milotski Breg 39 A</w:t>
      </w:r>
      <w:r w:rsidRPr="00737D9C">
        <w:t xml:space="preserve">, OIB: </w:t>
      </w:r>
      <w:r w:rsidRPr="007D20A3">
        <w:t>91753397349</w:t>
      </w:r>
      <w:r w:rsidRPr="00737D9C">
        <w:t>.</w:t>
      </w:r>
    </w:p>
    <w:p w:rsidRDefault="007D20A3" w:rsidP="007D20A3" w:rsidR="007D20A3" w:rsidRPr="007D20A3">
      <w:pPr>
        <w:ind w:firstLine="720"/>
        <w:jc w:val="both"/>
      </w:pPr>
    </w:p>
    <w:p w:rsidRDefault="007D20A3" w:rsidP="007D20A3" w:rsidR="007D20A3" w:rsidRPr="007D20A3">
      <w:pPr>
        <w:ind w:firstLine="720"/>
        <w:jc w:val="both"/>
      </w:pPr>
      <w:r w:rsidRPr="007D20A3">
        <w:t>II. Za stečajnog upravitelja imenuje se Dubravka Stašić, Rijeka, Vatroslava Lisinskog 2, OIB: 23303100671.</w:t>
      </w:r>
    </w:p>
    <w:p w:rsidRDefault="007D20A3" w:rsidP="007D20A3" w:rsidR="007D20A3" w:rsidRPr="00095227">
      <w:pPr>
        <w:ind w:firstLine="720"/>
        <w:jc w:val="both"/>
      </w:pPr>
    </w:p>
    <w:p w:rsidRDefault="007D20A3" w:rsidP="007D20A3" w:rsidR="007D20A3" w:rsidRPr="00095227">
      <w:pPr>
        <w:ind w:firstLine="720"/>
        <w:jc w:val="both"/>
      </w:pPr>
      <w:r w:rsidRPr="00095227">
        <w:t>III. Nalaže se Financijskoj agenciji da izvrši prijenos zaplijenjenog iznosa predujma na račun Trgovačkog suda u Pazinu broj HR43 23900011300029763, poziv na broj 020-</w:t>
      </w:r>
      <w:r>
        <w:t>168</w:t>
      </w:r>
      <w:r w:rsidRPr="00095227">
        <w:t>-17, te da nastavi sa daljnjom pljenidbom do iznosa od 3.000,00 kn prema rješenju ovog suda posl. broj: 1 St-</w:t>
      </w:r>
      <w:r>
        <w:t>168</w:t>
      </w:r>
      <w:r w:rsidRPr="00095227">
        <w:t xml:space="preserve">/17-3 od </w:t>
      </w:r>
      <w:r>
        <w:t>3</w:t>
      </w:r>
      <w:r w:rsidRPr="00095227">
        <w:t xml:space="preserve">. </w:t>
      </w:r>
      <w:r>
        <w:t>travnja</w:t>
      </w:r>
      <w:r w:rsidRPr="00095227">
        <w:t xml:space="preserve"> 2017.</w:t>
      </w:r>
    </w:p>
    <w:p w:rsidRDefault="007D20A3" w:rsidP="007D20A3" w:rsidR="007D20A3" w:rsidRPr="00737D9C">
      <w:pPr>
        <w:jc w:val="both"/>
      </w:pPr>
    </w:p>
    <w:p w:rsidRDefault="007D20A3" w:rsidP="007D20A3" w:rsidR="007D20A3" w:rsidRPr="00737D9C">
      <w:pPr>
        <w:ind w:firstLine="720"/>
        <w:jc w:val="both"/>
      </w:pPr>
      <w:r w:rsidRPr="00737D9C">
        <w:t>I</w:t>
      </w:r>
      <w:r>
        <w:t>V</w:t>
      </w:r>
      <w:r w:rsidRPr="00737D9C">
        <w:t xml:space="preserve">. Zaključuje se stečajni postupak nad </w:t>
      </w:r>
      <w:r>
        <w:t>MACA TRANSPORTI j.d.o.o. Gračišće</w:t>
      </w:r>
      <w:r w:rsidRPr="00737D9C">
        <w:t xml:space="preserve">, </w:t>
      </w:r>
      <w:r>
        <w:t>Milotski Breg 39 A</w:t>
      </w:r>
      <w:r w:rsidRPr="00737D9C">
        <w:t xml:space="preserve">, OIB: </w:t>
      </w:r>
      <w:r w:rsidRPr="007D20A3">
        <w:t>91753397349</w:t>
      </w:r>
      <w:r w:rsidRPr="00737D9C">
        <w:t>.</w:t>
      </w:r>
    </w:p>
    <w:p w:rsidRDefault="007D20A3" w:rsidP="007D20A3" w:rsidR="007D20A3" w:rsidRPr="00BE416E">
      <w:pPr>
        <w:ind w:firstLine="720"/>
        <w:jc w:val="both"/>
        <w:rPr>
          <w:color w:val="FF0000"/>
        </w:rPr>
      </w:pPr>
    </w:p>
    <w:p w:rsidRDefault="007D20A3" w:rsidP="007D20A3" w:rsidR="007D20A3" w:rsidRPr="00AD16CD">
      <w:pPr>
        <w:jc w:val="center"/>
        <w:rPr>
          <w:bCs/>
        </w:rPr>
      </w:pPr>
      <w:r w:rsidRPr="00AD16CD">
        <w:rPr>
          <w:bCs/>
        </w:rPr>
        <w:t>Obrazloženje</w:t>
      </w:r>
    </w:p>
    <w:p w:rsidRDefault="007D20A3" w:rsidP="007D20A3" w:rsidR="007D20A3" w:rsidRPr="00AD16CD">
      <w:pPr>
        <w:rPr>
          <w:bCs/>
        </w:rPr>
      </w:pPr>
    </w:p>
    <w:p w:rsidRDefault="007D20A3" w:rsidP="007D20A3" w:rsidR="007D20A3" w:rsidRPr="00AD16CD">
      <w:pPr>
        <w:ind w:firstLine="708"/>
        <w:jc w:val="both"/>
      </w:pPr>
      <w:r w:rsidRPr="00AD16CD">
        <w:t>Rješenjem ovog suda posl.br. St-</w:t>
      </w:r>
      <w:r>
        <w:t>168</w:t>
      </w:r>
      <w:r w:rsidRPr="00AD16CD">
        <w:t xml:space="preserve">/17-4 od </w:t>
      </w:r>
      <w:r>
        <w:t>3</w:t>
      </w:r>
      <w:r w:rsidRPr="00AD16CD">
        <w:t xml:space="preserve">. </w:t>
      </w:r>
      <w:r>
        <w:t>travnja</w:t>
      </w:r>
      <w:r w:rsidRPr="00AD16CD">
        <w:t xml:space="preserve"> 2017. otvoren je prethodni postupak te je zakazano ročište radi utvrđivanja pretpostavki za otvaranje stečajnog postupka te radi očitovanja o prijedlogu za otvaranjem stečajnog postupka. </w:t>
      </w:r>
    </w:p>
    <w:p w:rsidRDefault="007D20A3" w:rsidP="007D20A3" w:rsidR="007D20A3" w:rsidRPr="00AD16CD">
      <w:pPr>
        <w:ind w:firstLine="708"/>
        <w:jc w:val="both"/>
      </w:pPr>
    </w:p>
    <w:p w:rsidRDefault="007D20A3" w:rsidP="007D20A3" w:rsidR="007D20A3" w:rsidRPr="00AD16CD">
      <w:pPr>
        <w:ind w:firstLine="708"/>
        <w:jc w:val="both"/>
      </w:pPr>
      <w:r w:rsidRPr="00AD16CD">
        <w:t xml:space="preserve">Navedeno rješenje objavljeno je na mrežnoj stranici e-oglasna ploča sudova </w:t>
      </w:r>
      <w:r>
        <w:t>3</w:t>
      </w:r>
      <w:r w:rsidRPr="00AD16CD">
        <w:t xml:space="preserve">. </w:t>
      </w:r>
      <w:r>
        <w:t>travnja</w:t>
      </w:r>
      <w:r w:rsidRPr="00AD16CD">
        <w:t xml:space="preserve"> 2017., te se dostava smatra obavljenom istekom osmog dana od dana objave, sukladno čl. 12. st. 1. Stečajnog zakona (Narodne novine broj 71/15, dalje: SZ). </w:t>
      </w:r>
    </w:p>
    <w:p w:rsidRDefault="007D20A3" w:rsidP="007D20A3" w:rsidR="007D20A3" w:rsidRPr="00AD16CD">
      <w:pPr>
        <w:ind w:firstLine="708"/>
        <w:jc w:val="both"/>
      </w:pPr>
    </w:p>
    <w:p w:rsidRDefault="007D20A3" w:rsidP="007D20A3" w:rsidR="007D20A3" w:rsidRPr="00AD16CD">
      <w:pPr>
        <w:jc w:val="both"/>
      </w:pPr>
      <w:r w:rsidRPr="00AD16CD">
        <w:tab/>
        <w:t>Budući da nije utvrđeno da dužnik ima imovinu, temeljem čl. 132. SZ-a, rješenjem posl. broj: St-</w:t>
      </w:r>
      <w:r>
        <w:t>168</w:t>
      </w:r>
      <w:r w:rsidRPr="00AD16CD">
        <w:t>/17-</w:t>
      </w:r>
      <w:r>
        <w:t>9</w:t>
      </w:r>
      <w:r w:rsidRPr="00AD16CD">
        <w:t xml:space="preserve"> od 18. svibnja 2017.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D20A3" w:rsidP="007D20A3" w:rsidR="007D20A3" w:rsidRPr="00AD16CD"/>
    <w:p w:rsidRDefault="007D20A3" w:rsidP="007D20A3" w:rsidR="007D20A3" w:rsidRPr="00AD16CD">
      <w:pPr>
        <w:jc w:val="both"/>
      </w:pPr>
      <w:r w:rsidRPr="00AD16CD">
        <w:lastRenderedPageBreak/>
        <w:tab/>
        <w:t xml:space="preserve">Navedeno rješenje objavljeno je na e-oglasnoj ploči suda 18. svibnja 2017., a skinuto je sa oglasne ploče 27. svibnja 2017. U roku od 15 dana, koji rok je istekao 11. lipnja 2017. godine nitko nije uplatio predujam za namirenje troškova prethodnoga i otvorenoga stečajnog postupka, pa je temeljem čl. 132. st. 2. SZ-a sud donio ovo rješenje o otvaranju i zatvaranju stečajnog postupka. </w:t>
      </w:r>
    </w:p>
    <w:p w:rsidRDefault="007D20A3" w:rsidP="007D20A3" w:rsidR="007D20A3" w:rsidRPr="00AD16CD">
      <w:pPr>
        <w:jc w:val="both"/>
      </w:pPr>
    </w:p>
    <w:p w:rsidRDefault="007D20A3" w:rsidP="007D20A3" w:rsidR="007D20A3">
      <w:pPr>
        <w:ind w:firstLine="720"/>
        <w:jc w:val="both"/>
      </w:pPr>
      <w:r w:rsidRPr="00AD16CD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D20A3" w:rsidP="007D20A3" w:rsidR="007D20A3">
      <w:pPr>
        <w:ind w:firstLine="720"/>
        <w:jc w:val="both"/>
      </w:pPr>
    </w:p>
    <w:p w:rsidRDefault="007D20A3" w:rsidP="007D20A3" w:rsidR="007D20A3" w:rsidRPr="00095227">
      <w:pPr>
        <w:ind w:firstLine="720"/>
        <w:jc w:val="both"/>
      </w:pPr>
      <w:r w:rsidRPr="00095227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7D20A3" w:rsidP="007D20A3" w:rsidR="007D20A3" w:rsidRPr="00AD16CD">
      <w:pPr>
        <w:ind w:firstLine="720"/>
        <w:jc w:val="both"/>
      </w:pPr>
    </w:p>
    <w:p w:rsidRDefault="007D20A3" w:rsidP="007D20A3" w:rsidR="007D20A3" w:rsidRPr="00AD16CD">
      <w:pPr>
        <w:jc w:val="both"/>
      </w:pPr>
      <w:r w:rsidRPr="00AD16CD">
        <w:tab/>
        <w:t>Ovo rješenje dostavljeno je sukladno čl. 132. st. 3. i 4., u vezi s čl. 131. SZ-a.</w:t>
      </w:r>
    </w:p>
    <w:p w:rsidRDefault="007D20A3" w:rsidP="007D20A3" w:rsidR="007D20A3" w:rsidRPr="00AD16CD">
      <w:pPr>
        <w:jc w:val="both"/>
      </w:pPr>
    </w:p>
    <w:p w:rsidRDefault="007D20A3" w:rsidP="007D20A3" w:rsidR="007D20A3" w:rsidRPr="00AD16CD">
      <w:pPr>
        <w:jc w:val="center"/>
      </w:pPr>
      <w:r w:rsidRPr="00AD16CD">
        <w:t>U Pazinu, 27. lipnja 2017.</w:t>
      </w:r>
    </w:p>
    <w:p w:rsidRDefault="007D20A3" w:rsidP="007D20A3" w:rsidR="007D20A3" w:rsidRPr="00AD16CD">
      <w:pPr>
        <w:ind w:firstLine="720" w:left="2880"/>
        <w:jc w:val="both"/>
      </w:pPr>
    </w:p>
    <w:p w:rsidRDefault="007D20A3" w:rsidP="007D20A3" w:rsidR="007D20A3" w:rsidRPr="00AD16CD">
      <w:pPr>
        <w:ind w:firstLine="720" w:left="5652"/>
        <w:jc w:val="both"/>
      </w:pPr>
      <w:r w:rsidRPr="00AD16CD">
        <w:t xml:space="preserve">  </w:t>
      </w:r>
      <w:r w:rsidR="0058226A">
        <w:t xml:space="preserve">  </w:t>
      </w:r>
      <w:r w:rsidRPr="00AD16CD">
        <w:t xml:space="preserve"> Stečajni sudac:</w:t>
      </w:r>
    </w:p>
    <w:p w:rsidRDefault="007D20A3" w:rsidP="007D20A3" w:rsidR="007D20A3" w:rsidRPr="00AD16CD">
      <w:pPr>
        <w:ind w:firstLine="720" w:left="5652"/>
        <w:jc w:val="both"/>
      </w:pPr>
      <w:r w:rsidRPr="00AD16CD">
        <w:t xml:space="preserve">    Damir Rabar</w:t>
      </w:r>
      <w:r w:rsidR="0058226A">
        <w:t>, v.r.</w:t>
      </w:r>
    </w:p>
    <w:p w:rsidRDefault="007D20A3" w:rsidP="007D20A3" w:rsidR="007D20A3" w:rsidRPr="00AD16CD">
      <w:pPr>
        <w:jc w:val="both"/>
      </w:pPr>
    </w:p>
    <w:p w:rsidRDefault="007D20A3" w:rsidP="007D20A3" w:rsidR="007D20A3" w:rsidRPr="00AD16CD">
      <w:pPr>
        <w:jc w:val="both"/>
      </w:pPr>
    </w:p>
    <w:p w:rsidRDefault="007D20A3" w:rsidP="007D20A3" w:rsidR="007D20A3" w:rsidRPr="00AD16CD">
      <w:pPr>
        <w:jc w:val="both"/>
      </w:pPr>
    </w:p>
    <w:p w:rsidRDefault="007D20A3" w:rsidP="007D20A3" w:rsidR="007D20A3" w:rsidRPr="00AD16CD">
      <w:pPr>
        <w:jc w:val="both"/>
      </w:pPr>
    </w:p>
    <w:p w:rsidRDefault="007D20A3" w:rsidP="007D20A3" w:rsidR="007D20A3" w:rsidRPr="00AD16CD">
      <w:pPr>
        <w:jc w:val="both"/>
      </w:pPr>
    </w:p>
    <w:p w:rsidRDefault="007D20A3" w:rsidP="007D20A3" w:rsidR="007D20A3" w:rsidRPr="00AD16CD">
      <w:pPr>
        <w:jc w:val="both"/>
      </w:pPr>
      <w:r w:rsidRPr="00AD16CD">
        <w:t>UPUTA O PRAVNOM LIJEKU:</w:t>
      </w:r>
    </w:p>
    <w:p w:rsidRDefault="007D20A3" w:rsidP="007D20A3" w:rsidR="007D20A3" w:rsidRPr="00AD16CD">
      <w:pPr>
        <w:ind w:firstLine="720"/>
        <w:jc w:val="both"/>
      </w:pPr>
      <w:r w:rsidRPr="00AD16CD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7D20A3" w:rsidP="007D20A3" w:rsidR="007D20A3" w:rsidRPr="00AD16CD"/>
    <w:p w:rsidRDefault="007D20A3" w:rsidP="007D20A3" w:rsidR="007D20A3" w:rsidRPr="00AD16CD">
      <w:pPr>
        <w:jc w:val="both"/>
      </w:pPr>
      <w:r w:rsidRPr="00AD16CD">
        <w:t>DNA:</w:t>
      </w:r>
    </w:p>
    <w:p w:rsidRDefault="007D20A3" w:rsidP="007D20A3" w:rsidR="007D20A3" w:rsidRPr="00AD16CD">
      <w:pPr>
        <w:jc w:val="both"/>
      </w:pPr>
      <w:r w:rsidRPr="00AD16CD">
        <w:t xml:space="preserve">            - dužniku </w:t>
      </w:r>
      <w:r>
        <w:t>MACA TRANSPORTI j.d.o.o. Gračišće</w:t>
      </w:r>
      <w:r w:rsidRPr="00737D9C">
        <w:t xml:space="preserve">, </w:t>
      </w:r>
      <w:r>
        <w:t>Milotski Breg 39 A</w:t>
      </w:r>
      <w:r w:rsidRPr="00AD16CD">
        <w:t xml:space="preserve">, </w:t>
      </w:r>
    </w:p>
    <w:p w:rsidRDefault="007D20A3" w:rsidP="007D20A3" w:rsidR="007D20A3" w:rsidRPr="00AD16CD">
      <w:pPr>
        <w:jc w:val="both"/>
      </w:pPr>
      <w:r w:rsidRPr="00AD16CD">
        <w:t xml:space="preserve">            - predlagatelju FINANCIJSKA AGENCIJA – RC Rijeka, F. Kurelca 8</w:t>
      </w:r>
    </w:p>
    <w:p w:rsidRDefault="007D20A3" w:rsidP="007D20A3" w:rsidR="007D20A3" w:rsidRPr="00AD16CD">
      <w:pPr>
        <w:ind w:firstLine="720"/>
        <w:jc w:val="both"/>
      </w:pPr>
      <w:r w:rsidRPr="00AD16CD">
        <w:t xml:space="preserve">- stečajnom upravitelju </w:t>
      </w:r>
      <w:r w:rsidRPr="007D20A3">
        <w:t>Dubravk</w:t>
      </w:r>
      <w:r>
        <w:t>i</w:t>
      </w:r>
      <w:r w:rsidRPr="007D20A3">
        <w:t xml:space="preserve"> Stašić, Rijeka, Vatroslava Lisinskog 2</w:t>
      </w:r>
      <w:r w:rsidRPr="00AD16CD">
        <w:t>,</w:t>
      </w:r>
    </w:p>
    <w:p w:rsidRDefault="007D20A3" w:rsidP="007D20A3" w:rsidR="007D20A3" w:rsidRPr="00AD16CD">
      <w:pPr>
        <w:tabs>
          <w:tab w:pos="5923" w:val="left"/>
        </w:tabs>
        <w:ind w:firstLine="720"/>
        <w:jc w:val="both"/>
      </w:pPr>
      <w:r w:rsidRPr="00AD16CD">
        <w:t>- ŽDO Pula, Rovinjska 2a</w:t>
      </w:r>
      <w:r w:rsidRPr="00AD16CD">
        <w:tab/>
      </w:r>
    </w:p>
    <w:p w:rsidRDefault="007D20A3" w:rsidP="007D20A3" w:rsidR="007D20A3" w:rsidRPr="00AD16CD">
      <w:pPr>
        <w:ind w:firstLine="720"/>
        <w:jc w:val="both"/>
      </w:pPr>
      <w:r w:rsidRPr="00AD16CD">
        <w:t>- Ministarstvo financija, Porezna uprava - Područni ured Pazin, M.B.Rašana 2/4, Pazin</w:t>
      </w:r>
    </w:p>
    <w:p w:rsidRDefault="007D20A3" w:rsidP="007D20A3" w:rsidR="007D20A3" w:rsidRPr="00AD16CD">
      <w:pPr>
        <w:jc w:val="both"/>
      </w:pPr>
      <w:r w:rsidRPr="00AD16CD">
        <w:t xml:space="preserve">            - e-oglasna ploča suda – osam dana</w:t>
      </w:r>
    </w:p>
    <w:p w:rsidRDefault="007D20A3" w:rsidP="007D20A3" w:rsidR="007D20A3" w:rsidRPr="00AD16CD">
      <w:pPr>
        <w:ind w:firstLine="720"/>
        <w:jc w:val="both"/>
      </w:pPr>
      <w:r w:rsidRPr="00AD16CD">
        <w:t xml:space="preserve">- sudskom registru </w:t>
      </w:r>
    </w:p>
    <w:p w:rsidRDefault="007D20A3" w:rsidP="007D20A3" w:rsidR="007D20A3" w:rsidRPr="00AD16CD">
      <w:pPr>
        <w:ind w:firstLine="720"/>
        <w:jc w:val="both"/>
      </w:pPr>
      <w:r w:rsidRPr="00AD16CD">
        <w:t xml:space="preserve">- sudskom registru po pravomoćnosti </w:t>
      </w:r>
    </w:p>
    <w:p w:rsidRDefault="007D20A3" w:rsidP="007D20A3" w:rsidR="007D20A3" w:rsidRPr="00AD16CD">
      <w:pPr>
        <w:jc w:val="both"/>
      </w:pPr>
    </w:p>
    <w:p w:rsidRDefault="006110CE" w:rsidR="006110CE"/>
    <w:sectPr w:rsidSect="007926B9" w:rsidR="006110C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0A3" w:rsidP="007D20A3" w:rsidR="007D20A3">
      <w:r>
        <w:separator/>
      </w:r>
    </w:p>
  </w:endnote>
  <w:endnote w:id="0" w:type="continuationSeparator">
    <w:p w:rsidRDefault="007D20A3" w:rsidP="007D20A3" w:rsidR="007D2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0A3" w:rsidP="007D20A3" w:rsidR="007D20A3">
      <w:r>
        <w:separator/>
      </w:r>
    </w:p>
  </w:footnote>
  <w:footnote w:id="0" w:type="continuationSeparator">
    <w:p w:rsidRDefault="007D20A3" w:rsidP="007D20A3" w:rsidR="007D2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0A3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26A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0A3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26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D20A3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168</w:t>
    </w:r>
    <w:r w:rsidRPr="00530514">
      <w:rPr>
        <w:sz w:val="23"/>
        <w:szCs w:val="23"/>
      </w:rPr>
      <w:t>/1</w:t>
    </w:r>
    <w:r>
      <w:rPr>
        <w:sz w:val="23"/>
        <w:szCs w:val="23"/>
      </w:rPr>
      <w:t>7-10</w:t>
    </w:r>
  </w:p>
  <w:p w:rsidRDefault="0058226A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0A3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168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>
      <w:rPr>
        <w:sz w:val="23"/>
        <w:szCs w:val="23"/>
      </w:rPr>
      <w:t>10</w:t>
    </w:r>
  </w:p>
  <w:p w:rsidRDefault="0058226A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5F65"/>
    <w:rsid w:val="0058226A"/>
    <w:rsid w:val="006110CE"/>
    <w:rsid w:val="007D20A3"/>
    <w:rsid w:val="00C6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20A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D20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D20A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D20A3"/>
  </w:style>
  <w:style w:styleId="Tekstbalonia" w:type="paragraph">
    <w:name w:val="Balloon Text"/>
    <w:basedOn w:val="Normal"/>
    <w:link w:val="TekstbaloniaChar"/>
    <w:uiPriority w:val="99"/>
    <w:semiHidden/>
    <w:unhideWhenUsed/>
    <w:rsid w:val="007D20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0A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20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20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26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26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26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26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20A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D20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D20A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D20A3"/>
  </w:style>
  <w:style w:styleId="Tekstbalonia" w:type="paragraph">
    <w:name w:val="Balloon Text"/>
    <w:basedOn w:val="Normal"/>
    <w:link w:val="TekstbaloniaChar"/>
    <w:uiPriority w:val="99"/>
    <w:semiHidden/>
    <w:unhideWhenUsed/>
    <w:rsid w:val="007D20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0A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20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20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26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26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26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26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MACA TRANSPORTI j.d.o.o. GRAČIŠĆE</izvorni_sadrzaj>
    <derivirana_varijabla naziv="DomainObject.Predmet.ProtustrankaFormated_1">  MACA TRANSPORTI j.d.o.o. GRAČIŠĆE</derivirana_varijabla>
  </DomainObject.Predmet.ProtustrankaFormated>
  <DomainObject.Predmet.ProtustrankaFormatedOIB>
    <izvorni_sadrzaj>  MACA TRANSPORTI j.d.o.o. GRAČIŠĆE, OIB 91753397349</izvorni_sadrzaj>
    <derivirana_varijabla naziv="DomainObject.Predmet.ProtustrankaFormatedOIB_1">  MACA TRANSPORTI j.d.o.o. GRAČIŠĆE, OIB 91753397349</derivirana_varijabla>
  </DomainObject.Predmet.ProtustrankaFormatedOIB>
  <DomainObject.Predmet.ProtustrankaFormatedWithAdress>
    <izvorni_sadrzaj> MACA TRANSPORTI j.d.o.o. GRAČIŠĆE, Milotski Breg, Milotski Breg 39 A, 52403 Gračišće</izvorni_sadrzaj>
    <derivirana_varijabla naziv="DomainObject.Predmet.ProtustrankaFormatedWithAdress_1"> MACA TRANSPORTI j.d.o.o. GRAČIŠĆE, Milotski Breg, Milotski Breg 39 A, 52403 Gračišće</derivirana_varijabla>
  </DomainObject.Predmet.ProtustrankaFormatedWithAdress>
  <DomainObject.Predmet.ProtustrankaFormatedWithAdressOIB>
    <izvorni_sadrzaj> MACA TRANSPORTI j.d.o.o. GRAČIŠĆE, OIB 91753397349, Milotski Breg, Milotski Breg 39 A, 52403 Gračišće</izvorni_sadrzaj>
    <derivirana_varijabla naziv="DomainObject.Predmet.ProtustrankaFormatedWithAdressOIB_1"> MACA TRANSPORTI j.d.o.o. GRAČIŠĆE, OIB 91753397349, Milotski Breg, Milotski Breg 39 A, 52403 Gračišće</derivirana_varijabla>
  </DomainObject.Predmet.ProtustrankaFormatedWithAdressOIB>
  <DomainObject.Predmet.ProtustrankaWithAdress>
    <izvorni_sadrzaj>MACA TRANSPORTI j.d.o.o. GRAČIŠĆE Milotski Breg, Milotski Breg 39 A, 52403 Gračišće</izvorni_sadrzaj>
    <derivirana_varijabla naziv="DomainObject.Predmet.ProtustrankaWithAdress_1">MACA TRANSPORTI j.d.o.o. GRAČIŠĆE Milotski Breg, Milotski Breg 39 A, 52403 Gračišće</derivirana_varijabla>
  </DomainObject.Predmet.ProtustrankaWithAdress>
  <DomainObject.Predmet.ProtustrankaWithAdressOIB>
    <izvorni_sadrzaj>MACA TRANSPORTI j.d.o.o. GRAČIŠĆE, OIB 91753397349, Milotski Breg, Milotski Breg 39 A, 52403 Gračišće</izvorni_sadrzaj>
    <derivirana_varijabla naziv="DomainObject.Predmet.ProtustrankaWithAdressOIB_1">MACA TRANSPORTI j.d.o.o. GRAČIŠĆE, OIB 91753397349, Milotski Breg, Milotski Breg 39 A, 52403 Gračišće</derivirana_varijabla>
  </DomainObject.Predmet.ProtustrankaWithAdressOIB>
  <DomainObject.Predmet.ProtustrankaNazivFormated>
    <izvorni_sadrzaj>MACA TRANSPORTI j.d.o.o. GRAČIŠĆE</izvorni_sadrzaj>
    <derivirana_varijabla naziv="DomainObject.Predmet.ProtustrankaNazivFormated_1">MACA TRANSPORTI j.d.o.o. GRAČIŠĆE</derivirana_varijabla>
  </DomainObject.Predmet.ProtustrankaNazivFormated>
  <DomainObject.Predmet.ProtustrankaNazivFormatedOIB>
    <izvorni_sadrzaj>MACA TRANSPORTI j.d.o.o. GRAČIŠĆE, OIB 91753397349</izvorni_sadrzaj>
    <derivirana_varijabla naziv="DomainObject.Predmet.ProtustrankaNazivFormatedOIB_1">MACA TRANSPORTI j.d.o.o. GRAČIŠĆE, OIB 91753397349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60088.72</izvorni_sadrzaj>
    <derivirana_varijabla naziv="DomainObject.Predmet.TrenutnaVrijednost_1">60088.72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MACA TRANSPORTI j.d.o.o. GRAČIŠĆE</item>
    </izvorni_sadrzaj>
    <derivirana_varijabla naziv="DomainObject.Predmet.ProtuStrankaListFormated_1">
      <item>MACA TRANSPORTI j.d.o.o. GRAČIŠĆE</item>
    </derivirana_varijabla>
  </DomainObject.Predmet.ProtuStrankaListFormated>
  <DomainObject.Predmet.ProtuStrankaListFormatedOIB>
    <izvorni_sadrzaj>
      <item>MACA TRANSPORTI j.d.o.o. GRAČIŠĆE, OIB 91753397349</item>
    </izvorni_sadrzaj>
    <derivirana_varijabla naziv="DomainObject.Predmet.ProtuStrankaListFormatedOIB_1">
      <item>MACA TRANSPORTI j.d.o.o. GRAČIŠĆE, OIB 91753397349</item>
    </derivirana_varijabla>
  </DomainObject.Predmet.ProtuStrankaListFormatedOIB>
  <DomainObject.Predmet.ProtuStrankaListFormatedWithAdress>
    <izvorni_sadrzaj>
      <item>MACA TRANSPORTI j.d.o.o. GRAČIŠĆE, Milotski Breg, Milotski Breg 39 A, 52403 Gračišće</item>
    </izvorni_sadrzaj>
    <derivirana_varijabla naziv="DomainObject.Predmet.ProtuStrankaListFormatedWithAdress_1">
      <item>MACA TRANSPORTI j.d.o.o. GRAČIŠĆE, Milotski Breg, Milotski Breg 39 A, 52403 Gračišće</item>
    </derivirana_varijabla>
  </DomainObject.Predmet.ProtuStrankaListFormatedWithAdress>
  <DomainObject.Predmet.ProtuStrankaListFormatedWithAdressOIB>
    <izvorni_sadrzaj>
      <item>MACA TRANSPORTI j.d.o.o. GRAČIŠĆE, OIB 91753397349, Milotski Breg, Milotski Breg 39 A, 52403 Gračišće</item>
    </izvorni_sadrzaj>
    <derivirana_varijabla naziv="DomainObject.Predmet.ProtuStrankaListFormatedWithAdressOIB_1">
      <item>MACA TRANSPORTI j.d.o.o. GRAČIŠĆE, OIB 91753397349, Milotski Breg, Milotski Breg 39 A, 52403 Gračišće</item>
    </derivirana_varijabla>
  </DomainObject.Predmet.ProtuStrankaListFormatedWithAdressOIB>
  <DomainObject.Predmet.ProtuStrankaListNazivFormated>
    <izvorni_sadrzaj>
      <item>MACA TRANSPORTI j.d.o.o. GRAČIŠĆE</item>
    </izvorni_sadrzaj>
    <derivirana_varijabla naziv="DomainObject.Predmet.ProtuStrankaListNazivFormated_1">
      <item>MACA TRANSPORTI j.d.o.o. GRAČIŠĆE</item>
    </derivirana_varijabla>
  </DomainObject.Predmet.ProtuStrankaListNazivFormated>
  <DomainObject.Predmet.ProtuStrankaListNazivFormatedOIB>
    <izvorni_sadrzaj>
      <item>MACA TRANSPORTI j.d.o.o. GRAČIŠĆE, OIB 91753397349</item>
    </izvorni_sadrzaj>
    <derivirana_varijabla naziv="DomainObject.Predmet.ProtuStrankaListNazivFormatedOIB_1">
      <item>MACA TRANSPORTI j.d.o.o. GRAČIŠĆE, OIB 91753397349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MACA TRANSPORTI j.d.o.o. GRAČIŠĆE</izvorni_sadrzaj>
    <derivirana_varijabla naziv="DomainObject.Predmet.ProtustrankaIDrugi_1">MACA TRANSPORTI j.d.o.o. GRAČIŠĆE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MACA TRANSPORTI j.d.o.o. GRAČIŠĆE, OIB 91753397349, Milotski Breg, Milotski Breg 39 A, 52403 Gračišće</izvorni_sadrzaj>
    <derivirana_varijabla naziv="DomainObject.Predmet.ProtustrankaIDrugiAdressOIB_1">MACA TRANSPORTI j.d.o.o. GRAČIŠĆE, OIB 91753397349, Milotski Breg, Milotski Breg 39 A,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MACA TRANSPORTI j.d.o.o. GRAČIŠĆE</item>
    </izvorni_sadrzaj>
    <derivirana_varijabla naziv="DomainObject.Predmet.SudioniciListNaziv_1">
      <item>FINANCIJSKA AGENCIJA, RC RIJEKA, PODRUŽNICA PULA, PULA</item>
      <item>MACA TRANSPORTI j.d.o.o. GRAČIŠĆE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MACA TRANSPORTI j.d.o.o. GRAČIŠĆE, OIB 91753397349, Milotski Breg, Milotski Breg 39 A,52403 Gračišće</item>
    </izvorni_sadrzaj>
    <derivirana_varijabla naziv="DomainObject.Predmet.SudioniciListAdressOIB_1">
      <item>FINANCIJSKA AGENCIJA, RC RIJEKA, PODRUŽNICA PULA, PULA, OIB 85821130368, Ulica grada Vukovara 70,10000 Zagreb</item>
      <item>MACA TRANSPORTI j.d.o.o. GRAČIŠĆE, OIB 91753397349, Milotski Breg, Milotski Breg 39 A,52403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91753397349</item>
    </izvorni_sadrzaj>
    <derivirana_varijabla naziv="DomainObject.Predmet.SudioniciListNazivOIB_1">
      <item>, OIB 85821130368</item>
      <item>, OIB 91753397349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623</properties:Words>
  <properties:Characters>3337</properties:Characters>
  <properties:Lines>90</properties:Lines>
  <properties:Paragraphs>33</properties:Paragraphs>
  <properties:TotalTime>7</properties:TotalTime>
  <properties:ScaleCrop>false</properties:ScaleCrop>
  <properties:LinksUpToDate>false</properties:LinksUpToDate>
  <properties:CharactersWithSpaces>4107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2017-06-27T08:47:00Z</dcterms:created>
  <dc:creator>wsadmin</dc:creator>
  <dc:description/>
  <cp:keywords/>
  <cp:lastModifiedBy>wsadmin</cp:lastModifiedBy>
  <cp:lastPrinted>2017-06-27T08:59:00Z</cp:lastPrinted>
  <dcterms:modified xmlns:xsi="http://www.w3.org/2001/XMLSchema-instance" xsi:type="dcterms:W3CDTF">2017-06-27T09:00:00Z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